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5086" w14:paraId="3dd5086" w:rsidRDefault="00B43565" w:rsidP="00910611" w:rsidR="00B4356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3565" w:rsidP="00910611" w:rsidR="00B43565">
      <w:r>
        <w:rPr>
          <w:rFonts w:eastAsia="MS Mincho"/>
        </w:rPr>
        <w:t>REPUBLIKA HRVATSKA</w:t>
      </w:r>
    </w:p>
    <w:p w:rsidRDefault="00B43565" w:rsidP="00910611" w:rsidR="00B43565">
      <w:r>
        <w:rPr>
          <w:rFonts w:eastAsia="MS Mincho"/>
        </w:rPr>
        <w:t>TRGOVAČKI SUD U RIJECI</w:t>
      </w:r>
    </w:p>
    <w:p w:rsidRDefault="00B43565" w:rsidR="00B43565" w:rsidRPr="00910611">
      <w:pPr>
        <w:rPr>
          <w:rFonts w:eastAsia="MS Mincho"/>
        </w:rPr>
      </w:pPr>
      <w:r>
        <w:rPr>
          <w:rFonts w:eastAsia="MS Mincho"/>
        </w:rPr>
        <w:t xml:space="preserve">      Rijeka, Zadarska 1 i 3</w:t>
      </w:r>
    </w:p>
    <w:p w:rsidRDefault="0005272A" w:rsidP="0005272A" w:rsidR="0005272A" w:rsidRPr="00240709">
      <w:pPr>
        <w:rPr>
          <w:rFonts w:eastAsia="MS Mincho"/>
        </w:rPr>
      </w:pPr>
    </w:p>
    <w:p w:rsidRDefault="0005272A" w:rsidP="0005272A" w:rsidR="0005272A" w:rsidRPr="00240709"/>
    <w:p w:rsidRDefault="0005272A" w:rsidP="0005272A" w:rsidR="0005272A" w:rsidRPr="00240709">
      <w:pPr>
        <w:jc w:val="center"/>
      </w:pPr>
      <w:r w:rsidRPr="00240709">
        <w:t>R E P U B L I K A   H R V A T S K A</w:t>
      </w:r>
    </w:p>
    <w:p w:rsidRDefault="0005272A" w:rsidP="0005272A" w:rsidR="0005272A" w:rsidRPr="00240709">
      <w:pPr>
        <w:jc w:val="center"/>
        <w:rPr>
          <w:bCs/>
        </w:rPr>
      </w:pPr>
      <w:r w:rsidRPr="00240709">
        <w:rPr>
          <w:bCs/>
        </w:rPr>
        <w:t>R J E Š E N J E</w:t>
      </w:r>
    </w:p>
    <w:p w:rsidRDefault="0005272A" w:rsidP="0005272A" w:rsidR="0005272A" w:rsidRPr="00240709">
      <w:pPr>
        <w:jc w:val="center"/>
        <w:rPr>
          <w:bCs/>
        </w:rPr>
      </w:pPr>
      <w:r w:rsidRPr="00240709">
        <w:rPr>
          <w:bCs/>
        </w:rPr>
        <w:t>I</w:t>
      </w:r>
    </w:p>
    <w:p w:rsidRDefault="0005272A" w:rsidP="0005272A" w:rsidR="0005272A" w:rsidRPr="00240709">
      <w:pPr>
        <w:jc w:val="center"/>
        <w:rPr>
          <w:bCs/>
        </w:rPr>
      </w:pPr>
      <w:r w:rsidRPr="00240709">
        <w:rPr>
          <w:bCs/>
        </w:rPr>
        <w:t>Z A K LJ U Č A K</w:t>
      </w:r>
    </w:p>
    <w:p w:rsidRDefault="0005272A" w:rsidP="0005272A" w:rsidR="0005272A">
      <w:pPr>
        <w:jc w:val="both"/>
      </w:pPr>
    </w:p>
    <w:p w:rsidRDefault="00B43565" w:rsidP="0005272A" w:rsidR="00B43565" w:rsidRPr="00240709">
      <w:pPr>
        <w:jc w:val="both"/>
      </w:pPr>
    </w:p>
    <w:p w:rsidRDefault="0005272A" w:rsidP="0005272A" w:rsidR="0005272A" w:rsidRPr="00240709">
      <w:pPr>
        <w:jc w:val="both"/>
      </w:pPr>
      <w:r w:rsidRPr="00240709">
        <w:tab/>
      </w:r>
      <w:r w:rsidRPr="00240709">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54373E" w:rsidRPr="0054373E">
        <w:rPr>
          <w:bCs/>
        </w:rPr>
        <w:t>KOMPROMIS</w:t>
      </w:r>
      <w:r w:rsidR="0054373E" w:rsidRPr="0054373E">
        <w:t xml:space="preserve"> jednostavno društvo s ograničenom odgovornošću za usluge Rijeka, Franje Čandeka 17</w:t>
      </w:r>
      <w:r w:rsidR="009D582A" w:rsidRPr="0054373E">
        <w:t xml:space="preserve">, OIB: </w:t>
      </w:r>
      <w:r w:rsidR="0054373E" w:rsidRPr="0054373E">
        <w:t>16989462103</w:t>
      </w:r>
      <w:r w:rsidRPr="00240709">
        <w:t xml:space="preserve">, dana </w:t>
      </w:r>
      <w:r w:rsidR="00240709" w:rsidRPr="00240709">
        <w:t>29. prosinca</w:t>
      </w:r>
      <w:r w:rsidRPr="00240709">
        <w:t xml:space="preserve"> 2017.   </w:t>
      </w:r>
    </w:p>
    <w:p w:rsidRDefault="00EB20F1" w:rsidP="0005272A" w:rsidR="00EB20F1" w:rsidRPr="00240709">
      <w:pPr>
        <w:jc w:val="both"/>
      </w:pPr>
    </w:p>
    <w:p w:rsidRDefault="0005272A" w:rsidP="0005272A" w:rsidR="0005272A" w:rsidRPr="00240709">
      <w:pPr>
        <w:jc w:val="center"/>
        <w:rPr>
          <w:bCs/>
        </w:rPr>
      </w:pPr>
      <w:r w:rsidRPr="00240709">
        <w:rPr>
          <w:bCs/>
        </w:rPr>
        <w:t>r</w:t>
      </w:r>
      <w:r w:rsidR="00B43565">
        <w:rPr>
          <w:bCs/>
        </w:rPr>
        <w:t xml:space="preserve"> </w:t>
      </w:r>
      <w:r w:rsidRPr="00240709">
        <w:rPr>
          <w:bCs/>
        </w:rPr>
        <w:t>i</w:t>
      </w:r>
      <w:r w:rsidR="00B43565">
        <w:rPr>
          <w:bCs/>
        </w:rPr>
        <w:t xml:space="preserve"> </w:t>
      </w:r>
      <w:r w:rsidRPr="00240709">
        <w:rPr>
          <w:bCs/>
        </w:rPr>
        <w:t>j</w:t>
      </w:r>
      <w:r w:rsidR="00B43565">
        <w:rPr>
          <w:bCs/>
        </w:rPr>
        <w:t xml:space="preserve"> </w:t>
      </w:r>
      <w:r w:rsidRPr="00240709">
        <w:rPr>
          <w:bCs/>
        </w:rPr>
        <w:t>e</w:t>
      </w:r>
      <w:r w:rsidR="00B43565">
        <w:rPr>
          <w:bCs/>
        </w:rPr>
        <w:t xml:space="preserve"> </w:t>
      </w:r>
      <w:r w:rsidRPr="00240709">
        <w:rPr>
          <w:bCs/>
        </w:rPr>
        <w:t>š</w:t>
      </w:r>
      <w:r w:rsidR="00B43565">
        <w:rPr>
          <w:bCs/>
        </w:rPr>
        <w:t xml:space="preserve"> </w:t>
      </w:r>
      <w:r w:rsidRPr="00240709">
        <w:rPr>
          <w:bCs/>
        </w:rPr>
        <w:t>i</w:t>
      </w:r>
      <w:r w:rsidR="00B43565">
        <w:rPr>
          <w:bCs/>
        </w:rPr>
        <w:t xml:space="preserve"> </w:t>
      </w:r>
      <w:r w:rsidRPr="00240709">
        <w:rPr>
          <w:bCs/>
        </w:rPr>
        <w:t xml:space="preserve">o </w:t>
      </w:r>
      <w:r w:rsidR="00B43565">
        <w:rPr>
          <w:bCs/>
        </w:rPr>
        <w:t xml:space="preserve"> </w:t>
      </w:r>
      <w:r w:rsidRPr="00240709">
        <w:rPr>
          <w:bCs/>
        </w:rPr>
        <w:t>j</w:t>
      </w:r>
      <w:r w:rsidR="00B43565">
        <w:rPr>
          <w:bCs/>
        </w:rPr>
        <w:t xml:space="preserve"> </w:t>
      </w:r>
      <w:r w:rsidRPr="00240709">
        <w:rPr>
          <w:bCs/>
        </w:rPr>
        <w:t>e</w:t>
      </w:r>
    </w:p>
    <w:p w:rsidRDefault="0005272A" w:rsidP="0005272A" w:rsidR="0005272A" w:rsidRPr="00240709">
      <w:pPr>
        <w:jc w:val="both"/>
      </w:pPr>
    </w:p>
    <w:p w:rsidRDefault="0005272A" w:rsidP="0005272A" w:rsidR="0005272A" w:rsidRPr="00240709">
      <w:pPr>
        <w:ind w:firstLine="1418"/>
        <w:jc w:val="both"/>
      </w:pPr>
      <w:r w:rsidRPr="00240709">
        <w:t xml:space="preserve">Pokreće se prethodni postupak radi utvrđivanja pretpostavki za otvaranje stečajnog postupka nad dužnikom </w:t>
      </w:r>
      <w:r w:rsidR="0054373E" w:rsidRPr="0054373E">
        <w:rPr>
          <w:bCs/>
        </w:rPr>
        <w:t>KOMPROMIS</w:t>
      </w:r>
      <w:r w:rsidR="0054373E" w:rsidRPr="0054373E">
        <w:t xml:space="preserve"> jednostavno društvo s ograničenom odgovornošću za usluge Rijeka, Franje Čandeka 17, OIB: 16989462103</w:t>
      </w:r>
      <w:r w:rsidRPr="00240709">
        <w:t xml:space="preserve">. </w:t>
      </w:r>
    </w:p>
    <w:p w:rsidRDefault="0005272A" w:rsidP="0005272A" w:rsidR="0005272A" w:rsidRPr="00240709">
      <w:pPr>
        <w:ind w:left="1080"/>
        <w:jc w:val="both"/>
      </w:pPr>
    </w:p>
    <w:p w:rsidRDefault="0005272A" w:rsidP="0005272A" w:rsidR="0005272A" w:rsidRPr="00240709">
      <w:pPr>
        <w:jc w:val="center"/>
        <w:rPr>
          <w:bCs/>
        </w:rPr>
      </w:pPr>
      <w:r w:rsidRPr="00240709">
        <w:rPr>
          <w:bCs/>
        </w:rPr>
        <w:t>z</w:t>
      </w:r>
      <w:r w:rsidR="00B43565">
        <w:rPr>
          <w:bCs/>
        </w:rPr>
        <w:t xml:space="preserve"> </w:t>
      </w:r>
      <w:r w:rsidRPr="00240709">
        <w:rPr>
          <w:bCs/>
        </w:rPr>
        <w:t>a</w:t>
      </w:r>
      <w:r w:rsidR="00B43565">
        <w:rPr>
          <w:bCs/>
        </w:rPr>
        <w:t xml:space="preserve"> </w:t>
      </w:r>
      <w:r w:rsidRPr="00240709">
        <w:rPr>
          <w:bCs/>
        </w:rPr>
        <w:t>k</w:t>
      </w:r>
      <w:r w:rsidR="00B43565">
        <w:rPr>
          <w:bCs/>
        </w:rPr>
        <w:t xml:space="preserve"> </w:t>
      </w:r>
      <w:r w:rsidRPr="00240709">
        <w:rPr>
          <w:bCs/>
        </w:rPr>
        <w:t>l</w:t>
      </w:r>
      <w:r w:rsidR="00B43565">
        <w:rPr>
          <w:bCs/>
        </w:rPr>
        <w:t xml:space="preserve"> </w:t>
      </w:r>
      <w:r w:rsidRPr="00240709">
        <w:rPr>
          <w:bCs/>
        </w:rPr>
        <w:t>j</w:t>
      </w:r>
      <w:r w:rsidR="00B43565">
        <w:rPr>
          <w:bCs/>
        </w:rPr>
        <w:t xml:space="preserve"> </w:t>
      </w:r>
      <w:r w:rsidRPr="00240709">
        <w:rPr>
          <w:bCs/>
        </w:rPr>
        <w:t>u</w:t>
      </w:r>
      <w:r w:rsidR="00B43565">
        <w:rPr>
          <w:bCs/>
        </w:rPr>
        <w:t xml:space="preserve"> </w:t>
      </w:r>
      <w:r w:rsidRPr="00240709">
        <w:rPr>
          <w:bCs/>
        </w:rPr>
        <w:t>č</w:t>
      </w:r>
      <w:r w:rsidR="00B43565">
        <w:rPr>
          <w:bCs/>
        </w:rPr>
        <w:t xml:space="preserve"> </w:t>
      </w:r>
      <w:r w:rsidRPr="00240709">
        <w:rPr>
          <w:bCs/>
        </w:rPr>
        <w:t>i</w:t>
      </w:r>
      <w:r w:rsidR="00B43565">
        <w:rPr>
          <w:bCs/>
        </w:rPr>
        <w:t xml:space="preserve"> </w:t>
      </w:r>
      <w:r w:rsidR="000100A3" w:rsidRPr="00240709">
        <w:rPr>
          <w:bCs/>
        </w:rPr>
        <w:t xml:space="preserve">o </w:t>
      </w:r>
      <w:r w:rsidR="00B43565">
        <w:rPr>
          <w:bCs/>
        </w:rPr>
        <w:t xml:space="preserve"> </w:t>
      </w:r>
      <w:r w:rsidR="000100A3" w:rsidRPr="00240709">
        <w:rPr>
          <w:bCs/>
        </w:rPr>
        <w:t>j</w:t>
      </w:r>
      <w:r w:rsidR="00B43565">
        <w:rPr>
          <w:bCs/>
        </w:rPr>
        <w:t xml:space="preserve"> </w:t>
      </w:r>
      <w:r w:rsidRPr="00240709">
        <w:rPr>
          <w:bCs/>
        </w:rPr>
        <w:t>e</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252EF5">
        <w:t xml:space="preserve">Naređuje se osobi ovlaštenoj za zastupanje dužnika </w:t>
      </w:r>
      <w:r w:rsidR="00252EF5" w:rsidRPr="00252EF5">
        <w:t>Jasmin Nadarević, OIB: 54903199831</w:t>
      </w:r>
      <w:hyperlink r:id="rId11" w:history="true">
        <w:r w:rsidR="00252EF5" w:rsidRPr="00252EF5">
          <w:t>,</w:t>
        </w:r>
      </w:hyperlink>
      <w:r w:rsidR="00252EF5" w:rsidRPr="00252EF5">
        <w:t xml:space="preserve"> Rijeka, Franje Čandeka 17 </w:t>
      </w:r>
      <w:r w:rsidRPr="00252EF5">
        <w:t xml:space="preserve">u roku od osam dana preda sudu pisano </w:t>
      </w:r>
      <w:r w:rsidRPr="00240709">
        <w:t xml:space="preserve">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240709">
      <w:pPr>
        <w:pStyle w:val="Odlomakpopisa"/>
        <w:ind w:left="1080"/>
        <w:jc w:val="both"/>
      </w:pPr>
    </w:p>
    <w:p w:rsidRDefault="0005272A" w:rsidP="0005272A" w:rsidR="0005272A" w:rsidRPr="00240709">
      <w:pPr>
        <w:numPr>
          <w:ilvl w:val="0"/>
          <w:numId w:val="1"/>
        </w:numPr>
        <w:tabs>
          <w:tab w:pos="1080" w:val="num"/>
        </w:tabs>
        <w:jc w:val="both"/>
      </w:pPr>
      <w:r w:rsidRPr="00240709">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 xml:space="preserve">Određuje se ročište radi očitovanja o prijedlogu za otvaranje stečajnog postupka nad dužnikom i raspravi o pretpostavkama za otvaranje stečajnoga postupka za dan </w:t>
      </w:r>
    </w:p>
    <w:p w:rsidRDefault="0005272A" w:rsidP="0005272A" w:rsidR="0005272A" w:rsidRPr="00240709">
      <w:pPr>
        <w:jc w:val="center"/>
        <w:rPr>
          <w:bCs/>
        </w:rPr>
      </w:pPr>
    </w:p>
    <w:p w:rsidRDefault="00240709" w:rsidP="0005272A" w:rsidR="0005272A" w:rsidRPr="00240709">
      <w:pPr>
        <w:jc w:val="center"/>
        <w:rPr>
          <w:bCs/>
        </w:rPr>
      </w:pPr>
      <w:r>
        <w:rPr>
          <w:bCs/>
        </w:rPr>
        <w:lastRenderedPageBreak/>
        <w:t>6. ožujka</w:t>
      </w:r>
      <w:r w:rsidR="000100A3" w:rsidRPr="00240709">
        <w:rPr>
          <w:bCs/>
        </w:rPr>
        <w:t xml:space="preserve"> 201</w:t>
      </w:r>
      <w:r>
        <w:rPr>
          <w:bCs/>
        </w:rPr>
        <w:t>8</w:t>
      </w:r>
      <w:r w:rsidR="000100A3" w:rsidRPr="00240709">
        <w:rPr>
          <w:bCs/>
        </w:rPr>
        <w:t xml:space="preserve">.  u </w:t>
      </w:r>
      <w:r>
        <w:rPr>
          <w:bCs/>
        </w:rPr>
        <w:t>10</w:t>
      </w:r>
      <w:r w:rsidR="000100A3" w:rsidRPr="00240709">
        <w:rPr>
          <w:bCs/>
        </w:rPr>
        <w:t>:</w:t>
      </w:r>
      <w:r w:rsidR="00252EF5">
        <w:rPr>
          <w:bCs/>
        </w:rPr>
        <w:t>2</w:t>
      </w:r>
      <w:r w:rsidR="000100A3" w:rsidRPr="00240709">
        <w:rPr>
          <w:bCs/>
        </w:rPr>
        <w:t xml:space="preserve">0 </w:t>
      </w:r>
      <w:r w:rsidR="0005272A" w:rsidRPr="00240709">
        <w:rPr>
          <w:bCs/>
        </w:rPr>
        <w:t>sati</w:t>
      </w:r>
    </w:p>
    <w:p w:rsidRDefault="0005272A" w:rsidP="0005272A" w:rsidR="0005272A" w:rsidRPr="00240709">
      <w:pPr>
        <w:jc w:val="center"/>
      </w:pPr>
      <w:r w:rsidRPr="00240709">
        <w:t xml:space="preserve">kod Trgovačkog suda u Rijeci, </w:t>
      </w:r>
    </w:p>
    <w:p w:rsidRDefault="0005272A" w:rsidP="0005272A" w:rsidR="0005272A" w:rsidRPr="00240709">
      <w:pPr>
        <w:jc w:val="center"/>
      </w:pPr>
      <w:r w:rsidRPr="00240709">
        <w:t>Zadarska ulica 1 i 3,</w:t>
      </w:r>
    </w:p>
    <w:p w:rsidRDefault="0005272A" w:rsidP="0005272A" w:rsidR="0005272A" w:rsidRPr="00240709">
      <w:pPr>
        <w:jc w:val="center"/>
      </w:pPr>
      <w:r w:rsidRPr="00240709">
        <w:t>I. kat, sudnica broj 2</w:t>
      </w:r>
    </w:p>
    <w:p w:rsidRDefault="0005272A" w:rsidP="0005272A" w:rsidR="0005272A" w:rsidRPr="00240709">
      <w:pPr>
        <w:jc w:val="both"/>
      </w:pPr>
    </w:p>
    <w:p w:rsidRDefault="0005272A" w:rsidP="0005272A" w:rsidR="0005272A" w:rsidRPr="00240709">
      <w:pPr>
        <w:jc w:val="both"/>
      </w:pPr>
      <w:r w:rsidRPr="00240709">
        <w:t>na koje se ročište se dostavom ovoga zaključka pozivaju:</w:t>
      </w:r>
    </w:p>
    <w:p w:rsidRDefault="0005272A" w:rsidP="0005272A" w:rsidR="0005272A" w:rsidRPr="00240709">
      <w:pPr>
        <w:jc w:val="both"/>
      </w:pPr>
      <w:r w:rsidRPr="00240709">
        <w:t>- osobe ovlaštene za zastupanje dužnika po zakonu</w:t>
      </w:r>
    </w:p>
    <w:p w:rsidRDefault="0005272A" w:rsidP="0005272A" w:rsidR="0005272A" w:rsidRPr="00240709">
      <w:pPr>
        <w:jc w:val="both"/>
      </w:pPr>
      <w:r w:rsidRPr="00240709">
        <w:t>- podnositelj prijedloga,</w:t>
      </w:r>
    </w:p>
    <w:p w:rsidRDefault="0005272A" w:rsidP="0005272A" w:rsidR="0005272A" w:rsidRPr="00240709">
      <w:pPr>
        <w:jc w:val="both"/>
      </w:pPr>
      <w:r w:rsidRPr="00240709">
        <w:t>- pravne osobe koja za dužnika obavljaju poslove platnog prometa.</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240709">
        <w:t>Na ročištu iz točke IV. izreke pozvane osobe očitovat će se o prijedlogu za otvaranje stečajnog postupka. One se o prijedlogu mogu očitovati i pisano (čl.123. st.2. Stečajnog zakona).</w:t>
      </w:r>
    </w:p>
    <w:p w:rsidRDefault="0005272A" w:rsidP="0005272A" w:rsidR="0005272A" w:rsidRPr="00240709">
      <w:pPr>
        <w:tabs>
          <w:tab w:pos="1025" w:val="left"/>
        </w:tabs>
        <w:jc w:val="both"/>
      </w:pPr>
      <w:r w:rsidRPr="00240709">
        <w:tab/>
      </w:r>
    </w:p>
    <w:p w:rsidRDefault="0005272A" w:rsidP="0005272A" w:rsidR="0005272A" w:rsidRPr="00240709">
      <w:pPr>
        <w:jc w:val="center"/>
        <w:rPr>
          <w:bCs/>
        </w:rPr>
      </w:pPr>
      <w:r w:rsidRPr="00240709">
        <w:rPr>
          <w:bCs/>
        </w:rPr>
        <w:t>Obrazloženje</w:t>
      </w:r>
    </w:p>
    <w:p w:rsidRDefault="0005272A" w:rsidP="0005272A" w:rsidR="0005272A" w:rsidRPr="00240709">
      <w:pPr>
        <w:jc w:val="both"/>
      </w:pPr>
      <w:r w:rsidRPr="00240709">
        <w:tab/>
        <w:t xml:space="preserve">Financijska agencija je dana </w:t>
      </w:r>
      <w:r w:rsidR="00240709">
        <w:t>29. studenoga</w:t>
      </w:r>
      <w:r w:rsidRPr="00240709">
        <w:t xml:space="preserve"> 201</w:t>
      </w:r>
      <w:r w:rsidR="00240709">
        <w:t>7</w:t>
      </w:r>
      <w:r w:rsidRPr="00240709">
        <w:t xml:space="preserve">. godine podnijela ovome sudu prijedlog za otvaranje stečajnog postupka nad dužnikom </w:t>
      </w:r>
      <w:r w:rsidR="00252EF5" w:rsidRPr="0054373E">
        <w:rPr>
          <w:bCs/>
        </w:rPr>
        <w:t>KOMPROMIS</w:t>
      </w:r>
      <w:r w:rsidR="00252EF5" w:rsidRPr="0054373E">
        <w:t xml:space="preserve"> jednostavno društvo s ograničenom odgovornošću za usluge Rijeka, Franje Čandeka 17, OIB: 16989462103</w:t>
      </w:r>
      <w:r w:rsidR="007D60F7" w:rsidRPr="00240709">
        <w:t xml:space="preserve"> </w:t>
      </w:r>
      <w:r w:rsidRPr="00240709">
        <w:t>(dalje: dužnik) na temelju čl.110. st.1. Stečajnog zakona (objavljen u NN 71/15,</w:t>
      </w:r>
      <w:r w:rsidR="00240709">
        <w:t xml:space="preserve"> 104/17</w:t>
      </w:r>
      <w:r w:rsidRPr="00240709">
        <w:t xml:space="preserve"> dalje: SZ). </w:t>
      </w:r>
    </w:p>
    <w:p w:rsidRDefault="0005272A" w:rsidP="0005272A" w:rsidR="0005272A" w:rsidRPr="00240709">
      <w:pPr>
        <w:jc w:val="both"/>
      </w:pPr>
      <w:r w:rsidRPr="0024070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240709">
      <w:pPr>
        <w:jc w:val="both"/>
      </w:pPr>
      <w:r w:rsidRPr="00240709">
        <w:tab/>
        <w:t xml:space="preserve">Predlagatelj Financijska agencija je u prijedlogu naveo da dužnik na dan </w:t>
      </w:r>
      <w:r w:rsidR="00240709">
        <w:t>27. studenoga</w:t>
      </w:r>
      <w:r w:rsidR="00C3192E" w:rsidRPr="00240709">
        <w:t xml:space="preserve"> 201</w:t>
      </w:r>
      <w:r w:rsidR="00240709">
        <w:t>7</w:t>
      </w:r>
      <w:r w:rsidRPr="00240709">
        <w:t xml:space="preserve">. godine u Očevidniku redoslijeda osnova za plaćanje ima evidentirane neizvršene osnove za plaćanje u neprekinutom razdoblju od </w:t>
      </w:r>
      <w:r w:rsidR="00EB20F1" w:rsidRPr="00240709">
        <w:t>120</w:t>
      </w:r>
      <w:r w:rsidRPr="00240709">
        <w:t xml:space="preserve"> dana u ukupnom iznosu od </w:t>
      </w:r>
      <w:r w:rsidR="00252EF5">
        <w:t>45.079,89</w:t>
      </w:r>
      <w:r w:rsidR="00627E0F" w:rsidRPr="00240709">
        <w:t xml:space="preserve"> </w:t>
      </w:r>
      <w:r w:rsidRPr="00240709">
        <w:t xml:space="preserve">kn u koji iznos je uračunata i kamata i naknada Financijske agencije za provedbe ovrhe, te da dužnik ima </w:t>
      </w:r>
      <w:r w:rsidR="00240709">
        <w:t xml:space="preserve">jednog </w:t>
      </w:r>
      <w:r w:rsidRPr="00240709">
        <w:t xml:space="preserve">zaposlenika. </w:t>
      </w:r>
    </w:p>
    <w:p w:rsidRDefault="0005272A" w:rsidP="0005272A" w:rsidR="0005272A" w:rsidRPr="00240709">
      <w:pPr>
        <w:jc w:val="both"/>
      </w:pPr>
      <w:r w:rsidRPr="00240709">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240709">
      <w:pPr>
        <w:jc w:val="both"/>
      </w:pPr>
      <w:r w:rsidRPr="0024070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240709">
      <w:pPr>
        <w:jc w:val="both"/>
      </w:pPr>
      <w:r w:rsidRPr="00240709">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240709">
      <w:pPr>
        <w:jc w:val="both"/>
      </w:pPr>
    </w:p>
    <w:p w:rsidRDefault="0005272A" w:rsidP="0005272A" w:rsidR="0005272A" w:rsidRPr="00240709">
      <w:pPr>
        <w:jc w:val="center"/>
      </w:pPr>
      <w:r w:rsidRPr="00240709">
        <w:t xml:space="preserve">Rijeka, </w:t>
      </w:r>
      <w:r w:rsidR="00240709">
        <w:t>29. prosinca</w:t>
      </w:r>
      <w:r w:rsidRPr="00240709">
        <w:t xml:space="preserve"> 2017.</w:t>
      </w:r>
      <w:r w:rsidR="00D634BB" w:rsidRPr="00240709">
        <w:br/>
      </w:r>
    </w:p>
    <w:p w:rsidRDefault="0005272A" w:rsidP="0005272A" w:rsidR="0005272A" w:rsidRPr="00240709">
      <w:pPr>
        <w:jc w:val="both"/>
      </w:pPr>
      <w:r w:rsidRPr="00240709">
        <w:tab/>
      </w:r>
      <w:r w:rsidRPr="00240709">
        <w:tab/>
      </w:r>
      <w:r w:rsidRPr="00240709">
        <w:tab/>
      </w:r>
      <w:r w:rsidRPr="00240709">
        <w:tab/>
        <w:t xml:space="preserve"> </w:t>
      </w:r>
      <w:r w:rsidRPr="00240709">
        <w:tab/>
      </w:r>
      <w:r w:rsidRPr="00240709">
        <w:tab/>
      </w:r>
      <w:r w:rsidRPr="00240709">
        <w:tab/>
        <w:t xml:space="preserve">                Sudac</w:t>
      </w:r>
    </w:p>
    <w:p w:rsidRDefault="0005272A" w:rsidP="0005272A" w:rsidR="0005272A" w:rsidRPr="00240709">
      <w:pPr>
        <w:jc w:val="both"/>
      </w:pPr>
      <w:r w:rsidRPr="00240709">
        <w:tab/>
      </w:r>
      <w:r w:rsidRPr="00240709">
        <w:tab/>
      </w:r>
      <w:r w:rsidRPr="00240709">
        <w:tab/>
      </w:r>
      <w:r w:rsidRPr="00240709">
        <w:tab/>
      </w:r>
      <w:r w:rsidRPr="00240709">
        <w:tab/>
      </w:r>
      <w:r w:rsidRPr="00240709">
        <w:tab/>
      </w:r>
      <w:r w:rsidRPr="00240709">
        <w:tab/>
        <w:t xml:space="preserve">          Vera Jelenović</w:t>
      </w:r>
    </w:p>
    <w:p w:rsidRDefault="0005272A" w:rsidP="0005272A" w:rsidR="0005272A" w:rsidRPr="00240709">
      <w:pPr>
        <w:jc w:val="both"/>
      </w:pPr>
    </w:p>
    <w:p w:rsidRDefault="0005272A" w:rsidP="0005272A" w:rsidR="0005272A" w:rsidRPr="00240709">
      <w:pPr>
        <w:jc w:val="both"/>
      </w:pPr>
      <w:r w:rsidRPr="00240709">
        <w:t>UPUTA O PRAVNOM LIJEKU:</w:t>
      </w:r>
    </w:p>
    <w:p w:rsidRDefault="0005272A" w:rsidP="0005272A" w:rsidR="0005272A" w:rsidRPr="00240709">
      <w:pPr>
        <w:jc w:val="both"/>
      </w:pPr>
      <w:r w:rsidRPr="00240709">
        <w:t>Protiv rješenja nije dopuštena posebna žalba (čl.115. st.1. SZ-a).</w:t>
      </w:r>
    </w:p>
    <w:p w:rsidRDefault="0005272A" w:rsidP="0005272A" w:rsidR="0005272A" w:rsidRPr="00240709">
      <w:pPr>
        <w:jc w:val="both"/>
      </w:pPr>
      <w:r w:rsidRPr="00240709">
        <w:t xml:space="preserve">Protiv zaključka nije dopušten pravni lijek (čl.19. st.7. SZ-a). </w:t>
      </w:r>
    </w:p>
    <w:p w:rsidRDefault="0005272A" w:rsidP="0005272A" w:rsidR="0005272A" w:rsidRPr="00240709">
      <w:pPr>
        <w:jc w:val="both"/>
      </w:pPr>
    </w:p>
    <w:sectPr w:rsidR="0005272A" w:rsidRPr="00240709">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267D" w:rsidP="0005272A" w:rsidR="0018267D">
      <w:r>
        <w:separator/>
      </w:r>
    </w:p>
  </w:endnote>
  <w:endnote w:id="0" w:type="continuationSeparator">
    <w:p w:rsidRDefault="0018267D" w:rsidP="0005272A" w:rsidR="001826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3B4A33">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267D" w:rsidP="0005272A" w:rsidR="0018267D">
      <w:r>
        <w:separator/>
      </w:r>
    </w:p>
  </w:footnote>
  <w:footnote w:id="0" w:type="continuationSeparator">
    <w:p w:rsidRDefault="0018267D" w:rsidP="0005272A" w:rsidR="001826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240709">
      <w:t>73</w:t>
    </w:r>
    <w:r w:rsidR="0054373E">
      <w:t>9</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8267D"/>
    <w:rsid w:val="00240709"/>
    <w:rsid w:val="00252EF5"/>
    <w:rsid w:val="00267BBB"/>
    <w:rsid w:val="002E69F9"/>
    <w:rsid w:val="00302857"/>
    <w:rsid w:val="003541B1"/>
    <w:rsid w:val="003B4A33"/>
    <w:rsid w:val="00435308"/>
    <w:rsid w:val="004F6C16"/>
    <w:rsid w:val="00520689"/>
    <w:rsid w:val="0054373E"/>
    <w:rsid w:val="00627E0F"/>
    <w:rsid w:val="00656565"/>
    <w:rsid w:val="006F39A2"/>
    <w:rsid w:val="0076139A"/>
    <w:rsid w:val="007B6D04"/>
    <w:rsid w:val="007D60F7"/>
    <w:rsid w:val="00836506"/>
    <w:rsid w:val="00942A0F"/>
    <w:rsid w:val="009D4985"/>
    <w:rsid w:val="009D582A"/>
    <w:rsid w:val="00AA43BC"/>
    <w:rsid w:val="00AF0A5D"/>
    <w:rsid w:val="00B43565"/>
    <w:rsid w:val="00B93FF3"/>
    <w:rsid w:val="00BA3EB5"/>
    <w:rsid w:val="00C17835"/>
    <w:rsid w:val="00C3192E"/>
    <w:rsid w:val="00C81897"/>
    <w:rsid w:val="00CC147A"/>
    <w:rsid w:val="00D634BB"/>
    <w:rsid w:val="00D67E91"/>
    <w:rsid w:val="00DB2BAB"/>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B4A33"/>
    <w:rPr>
      <w:color w:val="808080"/>
      <w:bdr w:space="0" w:sz="0" w:color="auto" w:val="none"/>
      <w:shd w:fill="auto" w:color="auto" w:val="clear"/>
    </w:rPr>
  </w:style>
  <w:style w:customStyle="true" w:styleId="eSPISCCParagraphDefaultFont" w:type="character">
    <w:name w:val="eSPIS_CC_Paragraph Default Font"/>
    <w:basedOn w:val="Zadanifontodlomka"/>
    <w:rsid w:val="003B4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A33"/>
    <w:rPr>
      <w:bdr w:space="0" w:sz="0" w:color="auto" w:val="none"/>
      <w:shd w:fill="FFFFCC" w:color="auto" w:val="clear"/>
      <w:lang w:val="hr-HR"/>
    </w:rPr>
  </w:style>
  <w:style w:customStyle="true" w:styleId="PozadinaSvijetloCrvena" w:type="character">
    <w:name w:val="Pozadina_SvijetloCrvena"/>
    <w:basedOn w:val="eSPISCCParagraphDefaultFont"/>
    <w:rsid w:val="003B4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4A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B4A33"/>
    <w:rPr>
      <w:color w:val="808080"/>
      <w:bdr w:color="auto" w:space="0" w:sz="0" w:val="none"/>
      <w:shd w:color="auto" w:fill="auto" w:val="clear"/>
    </w:rPr>
  </w:style>
  <w:style w:customStyle="1" w:styleId="eSPISCCParagraphDefaultFont" w:type="character">
    <w:name w:val="eSPIS_CC_Paragraph Default Font"/>
    <w:basedOn w:val="Zadanifontodlomka"/>
    <w:rsid w:val="003B4A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A33"/>
    <w:rPr>
      <w:bdr w:color="auto" w:space="0" w:sz="0" w:val="none"/>
      <w:shd w:color="auto" w:fill="FFFFCC" w:val="clear"/>
      <w:lang w:val="hr-HR"/>
    </w:rPr>
  </w:style>
  <w:style w:customStyle="1" w:styleId="PozadinaSvijetloCrvena" w:type="character">
    <w:name w:val="Pozadina_SvijetloCrvena"/>
    <w:basedOn w:val="eSPISCCParagraphDefaultFont"/>
    <w:rsid w:val="003B4A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4A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4903199831,1&amp;cs=3ACB8FB9C6A9078ADF24EBDC27FAD075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KOMPROMIS j.d.o.o.</izvorni_sadrzaj>
    <derivirana_varijabla naziv="DomainObject.Predmet.ProtustrankaFormated_1">  KOMPROMIS j.d.o.o.</derivirana_varijabla>
  </DomainObject.Predmet.ProtustrankaFormated>
  <DomainObject.Predmet.ProtustrankaFormatedOIB>
    <izvorni_sadrzaj>  KOMPROMIS j.d.o.o., OIB 16989462103</izvorni_sadrzaj>
    <derivirana_varijabla naziv="DomainObject.Predmet.ProtustrankaFormatedOIB_1">  KOMPROMIS j.d.o.o., OIB 16989462103</derivirana_varijabla>
  </DomainObject.Predmet.ProtustrankaFormatedOIB>
  <DomainObject.Predmet.ProtustrankaFormatedWithAdress>
    <izvorni_sadrzaj> KOMPROMIS j.d.o.o., Franje Čandeka 17, 51000 Rijeka</izvorni_sadrzaj>
    <derivirana_varijabla naziv="DomainObject.Predmet.ProtustrankaFormatedWithAdress_1"> KOMPROMIS j.d.o.o., Franje Čandeka 17, 51000 Rijeka</derivirana_varijabla>
  </DomainObject.Predmet.ProtustrankaFormatedWithAdress>
  <DomainObject.Predmet.ProtustrankaFormatedWithAdressOIB>
    <izvorni_sadrzaj> KOMPROMIS j.d.o.o., OIB 16989462103, Franje Čandeka 17, 51000 Rijeka</izvorni_sadrzaj>
    <derivirana_varijabla naziv="DomainObject.Predmet.ProtustrankaFormatedWithAdressOIB_1"> KOMPROMIS j.d.o.o., OIB 16989462103, Franje Čandeka 17, 51000 Rijeka</derivirana_varijabla>
  </DomainObject.Predmet.ProtustrankaFormatedWithAdressOIB>
  <DomainObject.Predmet.ProtustrankaWithAdress>
    <izvorni_sadrzaj>KOMPROMIS j.d.o.o. Franje Čandeka 17, 51000 Rijeka</izvorni_sadrzaj>
    <derivirana_varijabla naziv="DomainObject.Predmet.ProtustrankaWithAdress_1">KOMPROMIS j.d.o.o. Franje Čandeka 17, 51000 Rijeka</derivirana_varijabla>
  </DomainObject.Predmet.ProtustrankaWithAdress>
  <DomainObject.Predmet.ProtustrankaWithAdressOIB>
    <izvorni_sadrzaj>KOMPROMIS j.d.o.o., OIB 16989462103, Franje Čandeka 17, 51000 Rijeka</izvorni_sadrzaj>
    <derivirana_varijabla naziv="DomainObject.Predmet.ProtustrankaWithAdressOIB_1">KOMPROMIS j.d.o.o., OIB 16989462103, Franje Čandeka 17, 51000 Rijeka</derivirana_varijabla>
  </DomainObject.Predmet.ProtustrankaWithAdressOIB>
  <DomainObject.Predmet.ProtustrankaNazivFormated>
    <izvorni_sadrzaj>KOMPROMIS j.d.o.o.</izvorni_sadrzaj>
    <derivirana_varijabla naziv="DomainObject.Predmet.ProtustrankaNazivFormated_1">KOMPROMIS j.d.o.o.</derivirana_varijabla>
  </DomainObject.Predmet.ProtustrankaNazivFormated>
  <DomainObject.Predmet.ProtustrankaNazivFormatedOIB>
    <izvorni_sadrzaj>KOMPROMIS j.d.o.o., OIB 16989462103</izvorni_sadrzaj>
    <derivirana_varijabla naziv="DomainObject.Predmet.ProtustrankaNazivFormatedOIB_1">KOMPROMIS j.d.o.o., OIB 16989462103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KOMPROMIS j.d.o.o.</item>
    </izvorni_sadrzaj>
    <derivirana_varijabla naziv="DomainObject.Predmet.ProtuStrankaListFormated_1">
      <item>KOMPROMIS j.d.o.o.</item>
    </derivirana_varijabla>
  </DomainObject.Predmet.ProtuStrankaListFormated>
  <DomainObject.Predmet.ProtuStrankaListFormatedOIB>
    <izvorni_sadrzaj>
      <item>KOMPROMIS j.d.o.o., OIB 16989462103</item>
    </izvorni_sadrzaj>
    <derivirana_varijabla naziv="DomainObject.Predmet.ProtuStrankaListFormatedOIB_1">
      <item>KOMPROMIS j.d.o.o., OIB 16989462103</item>
    </derivirana_varijabla>
  </DomainObject.Predmet.ProtuStrankaListFormatedOIB>
  <DomainObject.Predmet.ProtuStrankaListFormatedWithAdress>
    <izvorni_sadrzaj>
      <item>KOMPROMIS j.d.o.o., Franje Čandeka 17, 51000 Rijeka</item>
    </izvorni_sadrzaj>
    <derivirana_varijabla naziv="DomainObject.Predmet.ProtuStrankaListFormatedWithAdress_1">
      <item>KOMPROMIS j.d.o.o., Franje Čandeka 17, 51000 Rijeka</item>
    </derivirana_varijabla>
  </DomainObject.Predmet.ProtuStrankaListFormatedWithAdress>
  <DomainObject.Predmet.ProtuStrankaListFormatedWithAdressOIB>
    <izvorni_sadrzaj>
      <item>KOMPROMIS j.d.o.o., OIB 16989462103, Franje Čandeka 17, 51000 Rijeka</item>
    </izvorni_sadrzaj>
    <derivirana_varijabla naziv="DomainObject.Predmet.ProtuStrankaListFormatedWithAdressOIB_1">
      <item>KOMPROMIS j.d.o.o., OIB 16989462103, Franje Čandeka 17, 51000 Rijeka</item>
    </derivirana_varijabla>
  </DomainObject.Predmet.ProtuStrankaListFormatedWithAdressOIB>
  <DomainObject.Predmet.ProtuStrankaListNazivFormated>
    <izvorni_sadrzaj>
      <item>KOMPROMIS j.d.o.o.</item>
    </izvorni_sadrzaj>
    <derivirana_varijabla naziv="DomainObject.Predmet.ProtuStrankaListNazivFormated_1">
      <item>KOMPROMIS j.d.o.o.</item>
    </derivirana_varijabla>
  </DomainObject.Predmet.ProtuStrankaListNazivFormated>
  <DomainObject.Predmet.ProtuStrankaListNazivFormatedOIB>
    <izvorni_sadrzaj>
      <item>KOMPROMIS j.d.o.o., OIB 16989462103</item>
    </izvorni_sadrzaj>
    <derivirana_varijabla naziv="DomainObject.Predmet.ProtuStrankaListNazivFormatedOIB_1">
      <item>KOMPROMIS j.d.o.o., OIB 16989462103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KOMPROMIS j.d.o.o.</izvorni_sadrzaj>
    <derivirana_varijabla naziv="DomainObject.Predmet.ProtustrankaIDrugi_1">KOMPROMIS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KOMPROMIS j.d.o.o., OIB 16989462103, Franje Čandeka 17, 51000 Rijeka</izvorni_sadrzaj>
    <derivirana_varijabla naziv="DomainObject.Predmet.ProtustrankaIDrugiAdressOIB_1">KOMPROMIS j.d.o.o., OIB 16989462103, Franje Čandeka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KOMPROMIS j.d.o.o.</item>
    </izvorni_sadrzaj>
    <derivirana_varijabla naziv="DomainObject.Predmet.SudioniciListNaziv_1">
      <item>FINA  Rijeka</item>
      <item>KOMPROMIS j.d.o.o.</item>
    </derivirana_varijabla>
  </DomainObject.Predmet.SudioniciListNaziv>
  <DomainObject.Predmet.SudioniciListAdressOIB>
    <izvorni_sadrzaj>
      <item>FINA  Rijeka, OIB 85821130368, Frana Kurelca 8,51000 Rijeka</item>
      <item>KOMPROMIS j.d.o.o., OIB 16989462103, Franje Čandeka 17,51000 Rijeka</item>
    </izvorni_sadrzaj>
    <derivirana_varijabla naziv="DomainObject.Predmet.SudioniciListAdressOIB_1">
      <item>FINA  Rijeka, OIB 85821130368, Frana Kurelca 8,51000 Rijeka</item>
      <item>KOMPROMIS j.d.o.o., OIB 16989462103, Franje Čandeka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16989462103</item>
    </izvorni_sadrzaj>
    <derivirana_varijabla naziv="DomainObject.Predmet.SudioniciListNazivOIB_1">
      <item>, OIB 85821130368</item>
      <item>, OIB 16989462103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E891D1-599A-402D-AF92-E863AF42A2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726</properties:Words>
  <properties:Characters>3934</properties:Characters>
  <properties:Lines>96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2017-12-29T11:57:00Z</dcterms:created>
  <dc:creator>Vera Jelenović</dc:creator>
  <cp:lastModifiedBy>Danijela Fumić</cp:lastModifiedBy>
  <cp:lastPrinted>2017-12-29T11:57:00Z</cp:lastPrinted>
  <dcterms:modified xmlns:xsi="http://www.w3.org/2001/XMLSchema-instance" xsi:type="dcterms:W3CDTF">2017-12-29T11:58:00Z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