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ef12" w14:paraId="71eef12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647442">
        <w:t>1517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r w:rsidR="00462223">
        <w:t>po</w:t>
      </w:r>
      <w:r w:rsidR="007A29CD">
        <w:t>družnica Osijek</w:t>
      </w:r>
      <w:r>
        <w:t>, L.</w:t>
      </w:r>
      <w:r w:rsidR="009E14EE">
        <w:t xml:space="preserve"> </w:t>
      </w:r>
      <w:r>
        <w:t>Jagera 3, za pokretanje skraćenog st</w:t>
      </w:r>
      <w:r w:rsidR="009E14EE">
        <w:t>ečajnog postupka  nad dužnikom</w:t>
      </w:r>
      <w:r w:rsidR="00D82E42">
        <w:t xml:space="preserve"> </w:t>
      </w:r>
      <w:r w:rsidR="002B2276">
        <w:t>SP</w:t>
      </w:r>
      <w:r w:rsidR="00647442">
        <w:t xml:space="preserve">RUD </w:t>
      </w:r>
      <w:r w:rsidR="002B2276">
        <w:t>j.</w:t>
      </w:r>
      <w:r w:rsidR="00D82E42">
        <w:t xml:space="preserve">d.o.o. za </w:t>
      </w:r>
      <w:r w:rsidR="00647442">
        <w:t>trgovinu</w:t>
      </w:r>
      <w:r w:rsidR="002B2276">
        <w:t xml:space="preserve"> i usluge</w:t>
      </w:r>
      <w:r w:rsidR="009E14EE">
        <w:t xml:space="preserve">, </w:t>
      </w:r>
      <w:r w:rsidR="002B2276">
        <w:t>Osijek</w:t>
      </w:r>
      <w:r w:rsidR="009E14EE">
        <w:t xml:space="preserve">, </w:t>
      </w:r>
      <w:r w:rsidR="00647442">
        <w:t>Trg slobode 1</w:t>
      </w:r>
      <w:r w:rsidR="00462223">
        <w:t>,</w:t>
      </w:r>
      <w:r>
        <w:t xml:space="preserve">  MBS</w:t>
      </w:r>
      <w:r w:rsidR="009E14EE">
        <w:t>:</w:t>
      </w:r>
      <w:r>
        <w:t xml:space="preserve"> </w:t>
      </w:r>
      <w:r w:rsidR="00462223" w:rsidRPr="00462223">
        <w:t>030</w:t>
      </w:r>
      <w:r w:rsidR="009E14EE">
        <w:t>1</w:t>
      </w:r>
      <w:r w:rsidR="00647442">
        <w:t>41412</w:t>
      </w:r>
      <w:r>
        <w:t>, OIB</w:t>
      </w:r>
      <w:r w:rsidR="009E14EE">
        <w:t>:</w:t>
      </w:r>
      <w:r w:rsidR="009E2E40">
        <w:t xml:space="preserve"> </w:t>
      </w:r>
      <w:r w:rsidR="00647442">
        <w:t>89431636682</w:t>
      </w:r>
      <w:r>
        <w:t xml:space="preserve">, temeljem članka 430. Stečajnog zakona ( „Narodne novine“ 71/15), dana </w:t>
      </w:r>
      <w:r w:rsidR="00D82E42">
        <w:t>30</w:t>
      </w:r>
      <w:r w:rsidR="009E14EE">
        <w:t xml:space="preserve">. listopada </w:t>
      </w:r>
      <w:r>
        <w:t>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47442" w:rsidRPr="00647442">
        <w:t>SPRUD j.d.o.o. za trgovinu i usluge, Osijek, Trg slobode 1,  MBS: 030141412, OIB: 89431636682</w:t>
      </w:r>
      <w:r>
        <w:t xml:space="preserve">, iznosi </w:t>
      </w:r>
      <w:r w:rsidR="00647442">
        <w:t>5</w:t>
      </w:r>
      <w:r w:rsidR="00D82E42">
        <w:t>.</w:t>
      </w:r>
      <w:r w:rsidR="00647442">
        <w:t>334,91</w:t>
      </w:r>
      <w:r>
        <w:t xml:space="preserve"> kn.</w:t>
      </w:r>
    </w:p>
    <w:p w:rsidRDefault="0042451D" w:rsidP="00F2165F" w:rsidR="006B0EC5">
      <w:pPr>
        <w:ind w:left="708"/>
        <w:jc w:val="both"/>
      </w:pPr>
      <w:r>
        <w:t>II Poziva se osoba ovlaštena</w:t>
      </w:r>
      <w:r w:rsidR="006B0EC5">
        <w:t xml:space="preserve"> za zastupanje dužnika</w:t>
      </w:r>
      <w:r w:rsidR="009E14EE">
        <w:t xml:space="preserve"> </w:t>
      </w:r>
      <w:r w:rsidR="00647442">
        <w:t>Branko Gajić</w:t>
      </w:r>
      <w:r w:rsidR="008804A3">
        <w:t xml:space="preserve">, </w:t>
      </w:r>
      <w:r w:rsidR="002B2276">
        <w:t>Osijek</w:t>
      </w:r>
      <w:r w:rsidR="008804A3">
        <w:t xml:space="preserve">, </w:t>
      </w:r>
      <w:r w:rsidR="00647442">
        <w:t>Umaška 9</w:t>
      </w:r>
      <w:r w:rsidR="008804A3">
        <w:t xml:space="preserve">, </w:t>
      </w:r>
      <w:r w:rsidR="006B0EC5">
        <w:t>OIB:</w:t>
      </w:r>
      <w:r>
        <w:t xml:space="preserve"> </w:t>
      </w:r>
      <w:r w:rsidR="00647442">
        <w:t>65127469705</w:t>
      </w:r>
      <w:r w:rsidR="006B0EC5">
        <w:t>, da u roku od 15 dana od dana objave ovog oglasa na e-oglasnoj ploči suda podnesu ovom sudu, pozivom na gornji broj spisa, javnobilježnički ovjerovljeni prokazni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647442">
        <w:t>1517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>U Osijeku</w:t>
      </w:r>
      <w:r w:rsidR="0042451D">
        <w:t xml:space="preserve"> 30</w:t>
      </w:r>
      <w:r w:rsidR="009E14EE">
        <w:t>. listopada 2017.g.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42451D">
        <w:t>11/12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AD1" w:rsidR="003E0AD1">
      <w:r>
        <w:separator/>
      </w:r>
    </w:p>
  </w:endnote>
  <w:endnote w:id="0" w:type="continuationSeparator">
    <w:p w:rsidRDefault="003E0AD1" w:rsidR="003E0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AD1" w:rsidR="003E0AD1">
      <w:r>
        <w:separator/>
      </w:r>
    </w:p>
  </w:footnote>
  <w:footnote w:id="0" w:type="continuationSeparator">
    <w:p w:rsidRDefault="003E0AD1" w:rsidR="003E0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6CB9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46864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2276"/>
    <w:rsid w:val="002B4236"/>
    <w:rsid w:val="002C3D49"/>
    <w:rsid w:val="002D2610"/>
    <w:rsid w:val="002D7681"/>
    <w:rsid w:val="002E37A5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0AD1"/>
    <w:rsid w:val="003E4DD9"/>
    <w:rsid w:val="003E7C98"/>
    <w:rsid w:val="00413C80"/>
    <w:rsid w:val="00415293"/>
    <w:rsid w:val="00415853"/>
    <w:rsid w:val="0041638D"/>
    <w:rsid w:val="00421D71"/>
    <w:rsid w:val="00423F56"/>
    <w:rsid w:val="0042451D"/>
    <w:rsid w:val="004351D0"/>
    <w:rsid w:val="00436570"/>
    <w:rsid w:val="00436B17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47442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29C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0BE7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14EE"/>
    <w:rsid w:val="009E2E40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F5D3C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C6FAF"/>
    <w:rsid w:val="00CE0EE4"/>
    <w:rsid w:val="00CF63EE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82E42"/>
    <w:rsid w:val="00D9117E"/>
    <w:rsid w:val="00D97782"/>
    <w:rsid w:val="00DA146A"/>
    <w:rsid w:val="00DA4636"/>
    <w:rsid w:val="00DC3252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2923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C3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2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C3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2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St-1517/2017</izvorni_sadrzaj>
    <derivirana_varijabla naziv="DomainObject.Predmet.OznakaBroj_1">St-1517/2017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SPRUD j.d.o.o. za trgovinu i usluge</izvorni_sadrzaj>
    <derivirana_varijabla naziv="DomainObject.Predmet.ProtustrankaFormated_1">  SPRUD j.d.o.o. za trgovinu i usluge</derivirana_varijabla>
  </DomainObject.Predmet.ProtustrankaFormated>
  <DomainObject.Predmet.ProtustrankaFormatedOIB>
    <izvorni_sadrzaj>  SPRUD j.d.o.o. za trgovinu i usluge, OIB 89431636682</izvorni_sadrzaj>
    <derivirana_varijabla naziv="DomainObject.Predmet.ProtustrankaFormatedOIB_1">  SPRUD j.d.o.o. za trgovinu i usluge, OIB 89431636682</derivirana_varijabla>
  </DomainObject.Predmet.ProtustrankaFormatedOIB>
  <DomainObject.Predmet.ProtustrankaFormatedWithAdress>
    <izvorni_sadrzaj> SPRUD j.d.o.o. za trgovinu i usluge, Trg slobode 1, 31000 Osijek</izvorni_sadrzaj>
    <derivirana_varijabla naziv="DomainObject.Predmet.ProtustrankaFormatedWithAdress_1"> SPRUD j.d.o.o. za trgovinu i usluge, Trg slobode 1, 31000 Osijek</derivirana_varijabla>
  </DomainObject.Predmet.ProtustrankaFormatedWithAdress>
  <DomainObject.Predmet.ProtustrankaFormatedWithAdressOIB>
    <izvorni_sadrzaj> SPRUD j.d.o.o. za trgovinu i usluge, OIB 89431636682, Trg slobode 1, 31000 Osijek</izvorni_sadrzaj>
    <derivirana_varijabla naziv="DomainObject.Predmet.ProtustrankaFormatedWithAdressOIB_1"> SPRUD j.d.o.o. za trgovinu i usluge, OIB 89431636682, Trg slobode 1, 31000 Osijek</derivirana_varijabla>
  </DomainObject.Predmet.ProtustrankaFormatedWithAdressOIB>
  <DomainObject.Predmet.ProtustrankaWithAdress>
    <izvorni_sadrzaj>SPRUD j.d.o.o. za trgovinu i usluge Trg slobode 1, 31000 Osijek</izvorni_sadrzaj>
    <derivirana_varijabla naziv="DomainObject.Predmet.ProtustrankaWithAdress_1">SPRUD j.d.o.o. za trgovinu i usluge Trg slobode 1, 31000 Osijek</derivirana_varijabla>
  </DomainObject.Predmet.ProtustrankaWithAdress>
  <DomainObject.Predmet.ProtustrankaWithAdressOIB>
    <izvorni_sadrzaj>SPRUD j.d.o.o. za trgovinu i usluge, OIB 89431636682, Trg slobode 1, 31000 Osijek</izvorni_sadrzaj>
    <derivirana_varijabla naziv="DomainObject.Predmet.ProtustrankaWithAdressOIB_1">SPRUD j.d.o.o. za trgovinu i usluge, OIB 89431636682, Trg slobode 1, 31000 Osijek</derivirana_varijabla>
  </DomainObject.Predmet.ProtustrankaWithAdressOIB>
  <DomainObject.Predmet.ProtustrankaNazivFormated>
    <izvorni_sadrzaj>SPRUD j.d.o.o. za trgovinu i usluge</izvorni_sadrzaj>
    <derivirana_varijabla naziv="DomainObject.Predmet.ProtustrankaNazivFormated_1">SPRUD j.d.o.o. za trgovinu i usluge</derivirana_varijabla>
  </DomainObject.Predmet.ProtustrankaNazivFormated>
  <DomainObject.Predmet.ProtustrankaNazivFormatedOIB>
    <izvorni_sadrzaj>SPRUD j.d.o.o. za trgovinu i usluge, OIB 89431636682</izvorni_sadrzaj>
    <derivirana_varijabla naziv="DomainObject.Predmet.ProtustrankaNazivFormatedOIB_1">SPRUD j.d.o.o. za trgovinu i usluge, OIB 89431636682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SPRUD j.d.o.o. za trgovinu i usluge</item>
    </izvorni_sadrzaj>
    <derivirana_varijabla naziv="DomainObject.Predmet.ProtuStrankaListFormated_1">
      <item>SPRUD j.d.o.o. za trgovinu i usluge</item>
    </derivirana_varijabla>
  </DomainObject.Predmet.ProtuStrankaListFormated>
  <DomainObject.Predmet.ProtuStrankaListFormatedOIB>
    <izvorni_sadrzaj>
      <item>SPRUD j.d.o.o. za trgovinu i usluge, OIB 89431636682</item>
    </izvorni_sadrzaj>
    <derivirana_varijabla naziv="DomainObject.Predmet.ProtuStrankaListFormatedOIB_1">
      <item>SPRUD j.d.o.o. za trgovinu i usluge, OIB 89431636682</item>
    </derivirana_varijabla>
  </DomainObject.Predmet.ProtuStrankaListFormatedOIB>
  <DomainObject.Predmet.ProtuStrankaListFormatedWithAdress>
    <izvorni_sadrzaj>
      <item>SPRUD j.d.o.o. za trgovinu i usluge, Trg slobode 1, 31000 Osijek</item>
    </izvorni_sadrzaj>
    <derivirana_varijabla naziv="DomainObject.Predmet.ProtuStrankaListFormatedWithAdress_1">
      <item>SPRUD j.d.o.o. za trgovinu i usluge, Trg slobode 1, 31000 Osijek</item>
    </derivirana_varijabla>
  </DomainObject.Predmet.ProtuStrankaListFormatedWithAdress>
  <DomainObject.Predmet.ProtuStrankaListFormatedWithAdressOIB>
    <izvorni_sadrzaj>
      <item>SPRUD j.d.o.o. za trgovinu i usluge, OIB 89431636682, Trg slobode 1, 31000 Osijek</item>
    </izvorni_sadrzaj>
    <derivirana_varijabla naziv="DomainObject.Predmet.ProtuStrankaListFormatedWithAdressOIB_1">
      <item>SPRUD j.d.o.o. za trgovinu i usluge, OIB 89431636682, Trg slobode 1, 31000 Osijek</item>
    </derivirana_varijabla>
  </DomainObject.Predmet.ProtuStrankaListFormatedWithAdressOIB>
  <DomainObject.Predmet.ProtuStrankaListNazivFormated>
    <izvorni_sadrzaj>
      <item>SPRUD j.d.o.o. za trgovinu i usluge</item>
    </izvorni_sadrzaj>
    <derivirana_varijabla naziv="DomainObject.Predmet.ProtuStrankaListNazivFormated_1">
      <item>SPRUD j.d.o.o. za trgovinu i usluge</item>
    </derivirana_varijabla>
  </DomainObject.Predmet.ProtuStrankaListNazivFormated>
  <DomainObject.Predmet.ProtuStrankaListNazivFormatedOIB>
    <izvorni_sadrzaj>
      <item>SPRUD j.d.o.o. za trgovinu i usluge, OIB 89431636682</item>
    </izvorni_sadrzaj>
    <derivirana_varijabla naziv="DomainObject.Predmet.ProtuStrankaListNazivFormatedOIB_1">
      <item>SPRUD j.d.o.o. za trgovinu i usluge, OIB 89431636682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SPRUD j.d.o.o. za trgovinu i usluge</izvorni_sadrzaj>
    <derivirana_varijabla naziv="DomainObject.Predmet.ProtustrankaIDrugi_1">SPRUD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SPRUD j.d.o.o. za trgovinu i usluge, OIB 89431636682, Trg slobode 1, 31000 Osijek</izvorni_sadrzaj>
    <derivirana_varijabla naziv="DomainObject.Predmet.ProtustrankaIDrugiAdressOIB_1">SPRUD j.d.o.o. za trgovinu i usluge, OIB 89431636682, Trg slobode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SPRUD j.d.o.o. za trgovinu i usluge</item>
    </izvorni_sadrzaj>
    <derivirana_varijabla naziv="DomainObject.Predmet.SudioniciListNaziv_1">
      <item>FINA RC OSIJEK</item>
      <item>SPRUD j.d.o.o. za trgovinu i usluge</item>
    </derivirana_varijabla>
  </DomainObject.Predmet.SudioniciListNaziv>
  <DomainObject.Predmet.SudioniciListAdressOIB>
    <izvorni_sadrzaj>
      <item>FINA RC OSIJEK, OIB 85821130368</item>
      <item>SPRUD j.d.o.o. za trgovinu i usluge, OIB 89431636682, Trg slobode 1,31000 Osijek</item>
    </izvorni_sadrzaj>
    <derivirana_varijabla naziv="DomainObject.Predmet.SudioniciListAdressOIB_1">
      <item>FINA RC OSIJEK, OIB 85821130368</item>
      <item>SPRUD j.d.o.o. za trgovinu i usluge, OIB 89431636682, Trg slobode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89431636682</item>
    </izvorni_sadrzaj>
    <derivirana_varijabla naziv="DomainObject.Predmet.SudioniciListNazivOIB_1">
      <item>, OIB 85821130368</item>
      <item>, OIB 89431636682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1919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2017-10-30T06:55:00Z</dcterms:created>
  <dc:creator>Korisnik</dc:creator>
  <cp:lastModifiedBy>Žana Bem</cp:lastModifiedBy>
  <cp:lastPrinted>2017-10-30T06:55:00Z</cp:lastPrinted>
  <dcterms:modified xmlns:xsi="http://www.w3.org/2001/XMLSchema-instance" xsi:type="dcterms:W3CDTF">2017-10-30T06:55:00Z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