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eab4" w14:paraId="64feab4" w:rsidRDefault="000C1E4E" w:rsidP="00B23EA2" w:rsidR="0093745E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</w:t>
      </w:r>
      <w:r w:rsidR="00B23EA2">
        <w:rPr>
          <w:b/>
        </w:rPr>
        <w:t xml:space="preserve">          </w:t>
      </w:r>
      <w:r w:rsidR="00B23EA2"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D0FDD">
        <w:rPr>
          <w:b/>
        </w:rPr>
        <w:tab/>
      </w:r>
      <w:r w:rsidR="005D0FDD">
        <w:rPr>
          <w:b/>
        </w:rPr>
        <w:tab/>
      </w:r>
      <w:r w:rsidR="0093745E">
        <w:rPr>
          <w:b/>
        </w:rPr>
        <w:t xml:space="preserve">        </w:t>
      </w:r>
      <w:r w:rsidR="0093745E">
        <w:rPr>
          <w:b/>
        </w:rPr>
        <w:tab/>
      </w:r>
      <w:r w:rsidR="0093745E">
        <w:rPr>
          <w:b/>
        </w:rPr>
        <w:tab/>
      </w:r>
      <w:r w:rsidR="0093745E">
        <w:rPr>
          <w:b/>
        </w:rPr>
        <w:tab/>
      </w:r>
      <w:r w:rsidR="0093745E">
        <w:rPr>
          <w:b/>
        </w:rPr>
        <w:tab/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93745E">
        <w:rPr>
          <w:b/>
        </w:rPr>
        <w:t>St-</w:t>
      </w:r>
      <w:r w:rsidR="00C44DF3">
        <w:rPr>
          <w:b/>
        </w:rPr>
        <w:t>269</w:t>
      </w:r>
      <w:r w:rsidR="0093745E">
        <w:rPr>
          <w:b/>
        </w:rPr>
        <w:t>/2019</w:t>
      </w:r>
    </w:p>
    <w:p w:rsidRDefault="00C44DF3" w:rsidP="0093745E" w:rsidR="00296A04">
      <w:pPr>
        <w:ind w:firstLine="708" w:left="2832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        </w:t>
      </w:r>
      <w:r w:rsidR="0093745E">
        <w:rPr>
          <w:b/>
        </w:rPr>
        <w:t xml:space="preserve">(stari br. 18 </w:t>
      </w:r>
      <w:r w:rsidR="005E6841" w:rsidRPr="00A27FE8">
        <w:rPr>
          <w:b/>
        </w:rPr>
        <w:t>St</w:t>
      </w:r>
      <w:r w:rsidR="00E031EF">
        <w:rPr>
          <w:b/>
        </w:rPr>
        <w:t>-</w:t>
      </w:r>
      <w:r>
        <w:rPr>
          <w:b/>
        </w:rPr>
        <w:t>1093</w:t>
      </w:r>
      <w:r w:rsidR="005D0FDD">
        <w:rPr>
          <w:b/>
        </w:rPr>
        <w:t>/201</w:t>
      </w:r>
      <w:r>
        <w:rPr>
          <w:b/>
        </w:rPr>
        <w:t>7</w:t>
      </w:r>
      <w:r w:rsidR="0093745E">
        <w:rPr>
          <w:b/>
        </w:rPr>
        <w:t>)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 xml:space="preserve">TRGOVAČKI SUD U </w:t>
      </w:r>
      <w:r w:rsidR="0093745E">
        <w:rPr>
          <w:b/>
        </w:rPr>
        <w:t>DUBROVNIKU</w:t>
      </w:r>
    </w:p>
    <w:p w:rsidRDefault="0093745E" w:rsidP="004B4E5F" w:rsidR="002B0E1A">
      <w:pPr>
        <w:rPr>
          <w:b/>
        </w:rPr>
      </w:pPr>
      <w:r>
        <w:rPr>
          <w:b/>
        </w:rPr>
        <w:t>Dubrovnik, Dr. Ante Starčevića 23</w:t>
      </w:r>
    </w:p>
    <w:p w:rsidRDefault="00216E0D" w:rsidP="00662754" w:rsidR="00216E0D">
      <w:pPr>
        <w:rPr>
          <w:b/>
        </w:rPr>
      </w:pPr>
    </w:p>
    <w:p w:rsidRDefault="004111C8" w:rsidP="00662754" w:rsidR="004111C8">
      <w:pPr>
        <w:rPr>
          <w:b/>
        </w:rPr>
      </w:pPr>
    </w:p>
    <w:p w:rsidRDefault="00451E27" w:rsidP="00216E0D" w:rsidR="00216E0D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111C8" w:rsidP="00216E0D" w:rsidR="004111C8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216E0D" w:rsidR="00216E0D">
      <w:pPr>
        <w:ind w:firstLine="708"/>
        <w:jc w:val="both"/>
      </w:pPr>
      <w:r>
        <w:t xml:space="preserve">Trgovački sud u </w:t>
      </w:r>
      <w:r w:rsidR="0093745E">
        <w:t>Dubrovnik</w:t>
      </w:r>
      <w:r>
        <w:t>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C44DF3" w:rsidRPr="00C44DF3">
        <w:t>EKATERINA PLATONOVA d.o.o. za trgovinu i usluge,  Sutivan, Sutivan bb, MBS, 080562091, OIB: 95301968034</w:t>
      </w:r>
      <w:r w:rsidR="00451E27" w:rsidRPr="00A27FE8">
        <w:t xml:space="preserve">, dana </w:t>
      </w:r>
      <w:r w:rsidR="00C44DF3">
        <w:t>07</w:t>
      </w:r>
      <w:r w:rsidR="00CD578D">
        <w:t xml:space="preserve">. </w:t>
      </w:r>
      <w:r w:rsidR="0093745E">
        <w:t>siječnja</w:t>
      </w:r>
      <w:r w:rsidR="00451E27" w:rsidRPr="00A27FE8">
        <w:t xml:space="preserve"> 201</w:t>
      </w:r>
      <w:r w:rsidR="0093745E">
        <w:t>9</w:t>
      </w:r>
      <w:r w:rsidR="00451E27" w:rsidRPr="00A27FE8">
        <w:t xml:space="preserve">.g. </w:t>
      </w:r>
    </w:p>
    <w:p w:rsidRDefault="0093745E" w:rsidP="00216E0D" w:rsidR="0093745E" w:rsidRPr="00216E0D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C44DF3" w:rsidRPr="00C44DF3">
        <w:t>EKATERINA PLATONOVA d.o.o. za trgovinu i usluge,  Sutivan, Sutivan bb, MBS, 080562091, OIB: 95301968034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C44DF3">
        <w:t>07</w:t>
      </w:r>
      <w:r w:rsidR="0093745E">
        <w:t>. siječnja 2019</w:t>
      </w:r>
      <w:r w:rsidR="00F95D23">
        <w:t xml:space="preserve">. godine u </w:t>
      </w:r>
      <w:r w:rsidR="00C44DF3">
        <w:t>09</w:t>
      </w:r>
      <w:r w:rsidR="009247F2" w:rsidRPr="00A27FE8">
        <w:t>,</w:t>
      </w:r>
      <w:r w:rsidR="00ED0C82">
        <w:t>0</w:t>
      </w:r>
      <w:r w:rsidR="00C44DF3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44DF3" w:rsidRPr="00C44DF3">
        <w:t>Jelenko Lehki, Zagreb, Pavla Hatza 10, OIB: 96068307857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C44DF3" w:rsidRPr="00C44DF3">
        <w:t>EKATERINA PLATONOVA d.o.o. za trgovinu i usluge,  Sutivan, Sutivan bb, MBS, 080562091, OIB: 95301968034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216E0D" w:rsidP="00216E0D" w:rsidR="00216E0D">
      <w:pPr>
        <w:rPr>
          <w:b/>
        </w:rPr>
      </w:pPr>
    </w:p>
    <w:p w:rsidRDefault="004111C8" w:rsidP="00216E0D" w:rsidR="004111C8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C44DF3" w:rsidP="00C44DF3" w:rsidR="00C44DF3">
      <w:pPr>
        <w:ind w:firstLine="708"/>
        <w:jc w:val="both"/>
      </w:pPr>
      <w:r>
        <w:t>Financijska agencija RC Split, je podnijela ovom sudu 13. srpnja 2017. godine prijedlog za provedbu skraćenog stečajnog postupka nad dužnikom</w:t>
      </w:r>
      <w:r w:rsidRPr="00C44DF3">
        <w:t xml:space="preserve"> EKATERINA PLATONOVA d.o.o. za trgovinu i usluge,  Sutivan, Sutivan bb, MBS, 080562091, OIB: 95301968034</w:t>
      </w:r>
      <w:r>
        <w:t xml:space="preserve">. U prijedlogu se u bitnome navodi da na dan 11.07.2017. godine dužnik u Očevidniku redoslijeda osnova za plaćanje ima evidentirane neizvršene </w:t>
      </w:r>
      <w:r>
        <w:lastRenderedPageBreak/>
        <w:t>osnove za plaćanje u neprekinutom razdoblju od 120 dana u ukupnom iznosu od 5.461,65 kuna, da nema zaposlenih, da ima otvoren račune kod Privredna banka d.d. i da nema zaplijenjenih sredstava na ime predujma za namirenje troškova stečajnog postupka.</w:t>
      </w:r>
    </w:p>
    <w:p w:rsidRDefault="00C44DF3" w:rsidP="00C44DF3" w:rsidR="00C44DF3">
      <w:pPr>
        <w:ind w:firstLine="708"/>
        <w:jc w:val="both"/>
      </w:pPr>
    </w:p>
    <w:p w:rsidRDefault="00C44DF3" w:rsidP="00C44DF3" w:rsidR="00C44DF3">
      <w:pPr>
        <w:ind w:firstLine="708"/>
        <w:jc w:val="both"/>
      </w:pPr>
      <w:r>
        <w:t>Dana 05. listopada  2017.g. naslovni sud je rješenjem pod podl.br. St-740/2017 obustavio skraćeni stečajni postupak nad dužnikom.</w:t>
      </w:r>
    </w:p>
    <w:p w:rsidRDefault="00C44DF3" w:rsidP="00C44DF3" w:rsidR="00C44DF3">
      <w:pPr>
        <w:ind w:firstLine="708"/>
        <w:jc w:val="both"/>
      </w:pPr>
    </w:p>
    <w:p w:rsidRDefault="00C44DF3" w:rsidP="00C44DF3" w:rsidR="00C44DF3">
      <w:pPr>
        <w:ind w:firstLine="708"/>
        <w:jc w:val="both"/>
      </w:pPr>
      <w:r>
        <w:t>Dana 07. rujna  2018.g. naslovni sud je rješenjem pod podl.br. St-1093/2017 pokrenuo postupak radi utvrđivanja pretpostavki za otvaranje stečajnog postupka (prethodni postupak) nad  dužnikom, te odredio ročište radi očitovanja o prijedlogu za otvaranje stečajnog postupka.</w:t>
      </w:r>
    </w:p>
    <w:p w:rsidRDefault="00C44DF3" w:rsidP="00C44DF3" w:rsidR="00C44DF3">
      <w:pPr>
        <w:ind w:firstLine="708"/>
        <w:jc w:val="both"/>
      </w:pPr>
    </w:p>
    <w:p w:rsidRDefault="00C44DF3" w:rsidP="00C44DF3" w:rsidR="00C44DF3">
      <w:pPr>
        <w:ind w:firstLine="708"/>
        <w:jc w:val="both"/>
      </w:pPr>
      <w:r>
        <w:tab/>
        <w:t>Iz potvrde FINA od 27.09.2018.g. je vidljivo da u Očevidniku redoslijeda osnova za plaćanje dužnik na dan izdavanja potvrde ima evidentirane ne izvršene osnove za plaćanje u neprekidnom razdoblju od 562 dana. Kod stečajnog dužnika je stoga ispunjen stečajni razlog nesposobnosti za plaćanje.</w:t>
      </w:r>
    </w:p>
    <w:p w:rsidRDefault="00C44DF3" w:rsidP="00C44DF3" w:rsidR="00C44DF3">
      <w:pPr>
        <w:ind w:firstLine="708"/>
        <w:jc w:val="both"/>
      </w:pPr>
    </w:p>
    <w:p w:rsidRDefault="00C44DF3" w:rsidP="00C44DF3" w:rsidR="00C44DF3">
      <w:pPr>
        <w:ind w:firstLine="708"/>
        <w:jc w:val="both"/>
      </w:pPr>
      <w:r>
        <w:tab/>
        <w:t>Sud je službenim putem zatražio podatke od Općinskog suda u Splitu, ZK odjel Supetar i od Centra za vozila Hrvatske d.d. zatražio podatke o imovini dužnika. Iz potvrde Općinskog suda u Splitu, ZK odjel Supetar je vidljivo da dužnik nije upisan kao vlasnik nekretnina na području tog ZK odjela, a iz uvjerenja Centra za vozila Hrvatske d.d. je vidljivo da dužnik nije evidentiran kao vlasnik vozila.</w:t>
      </w:r>
    </w:p>
    <w:p w:rsidRDefault="00C44DF3" w:rsidP="00C44DF3" w:rsidR="00C44DF3">
      <w:pPr>
        <w:ind w:firstLine="708"/>
        <w:jc w:val="both"/>
      </w:pPr>
    </w:p>
    <w:p w:rsidRDefault="00C44DF3" w:rsidP="00C44DF3" w:rsidR="0093745E">
      <w:pPr>
        <w:ind w:firstLine="708"/>
        <w:jc w:val="both"/>
      </w:pPr>
      <w:r>
        <w:tab/>
        <w:t>Dužnik je tijekom postupka navodio da dužnik nije u blokadi te dostavlja dokaze u uplatama duga pojedinim dužnikovim vjerovnicima, ali iz potvrde FINA od 27.09.2018.g. i 20.11.2018.g. proizlazi drugačije, odnosno da je dužnik i dalje neprekidno blokiran.</w:t>
      </w:r>
    </w:p>
    <w:p w:rsidRDefault="00C44DF3" w:rsidP="00C44DF3" w:rsidR="00C44DF3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C44DF3">
        <w:t>1093</w:t>
      </w:r>
      <w:r w:rsidR="00DD0B5E">
        <w:t>/201</w:t>
      </w:r>
      <w:r w:rsidR="00C44DF3">
        <w:t>7</w:t>
      </w:r>
      <w:r w:rsidR="00A90A96">
        <w:t xml:space="preserve"> od </w:t>
      </w:r>
      <w:r w:rsidR="00C44DF3">
        <w:t>16</w:t>
      </w:r>
      <w:r w:rsidR="00576865">
        <w:t>. listopad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44DF3" w:rsidRPr="00C44DF3">
        <w:t>St-1093/2017 od 16</w:t>
      </w:r>
      <w:r w:rsidR="00576865" w:rsidRPr="00576865">
        <w:t xml:space="preserve">. listopada </w:t>
      </w:r>
      <w:r w:rsidR="0093745E" w:rsidRPr="0093745E">
        <w:t>2018</w:t>
      </w:r>
      <w:r w:rsidR="00BC6AC0" w:rsidRPr="00BC6AC0">
        <w:t>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 xml:space="preserve">čl. </w:t>
      </w:r>
      <w:r w:rsidR="008E4822" w:rsidRPr="00A27FE8">
        <w:lastRenderedPageBreak/>
        <w:t>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61446F" w:rsidR="004D52EA" w:rsidRPr="00A27FE8">
      <w:pPr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AA32B6" w:rsidP="00721074" w:rsidR="00AA32B6">
      <w:pPr>
        <w:jc w:val="both"/>
      </w:pPr>
    </w:p>
    <w:p w:rsidRDefault="00D9366B" w:rsidP="00721074" w:rsidR="00D9366B" w:rsidRPr="000D19F7">
      <w:pPr>
        <w:jc w:val="both"/>
      </w:pPr>
    </w:p>
    <w:p w:rsidRDefault="004D52EA" w:rsidP="000C1E4E" w:rsidR="000C1E4E">
      <w:pPr>
        <w:jc w:val="center"/>
        <w:rPr>
          <w:b/>
        </w:rPr>
      </w:pPr>
      <w:r w:rsidRPr="00A27FE8">
        <w:rPr>
          <w:b/>
        </w:rPr>
        <w:t xml:space="preserve">U </w:t>
      </w:r>
      <w:r w:rsidR="0093745E">
        <w:rPr>
          <w:b/>
        </w:rPr>
        <w:t>Dubrovnik</w:t>
      </w:r>
      <w:r w:rsidRPr="00A27FE8">
        <w:rPr>
          <w:b/>
        </w:rPr>
        <w:t xml:space="preserve">u, </w:t>
      </w:r>
      <w:r w:rsidR="00C44DF3">
        <w:rPr>
          <w:b/>
        </w:rPr>
        <w:t>07</w:t>
      </w:r>
      <w:r w:rsidR="00CD578D">
        <w:rPr>
          <w:b/>
        </w:rPr>
        <w:t xml:space="preserve">. </w:t>
      </w:r>
      <w:r w:rsidR="0093745E">
        <w:rPr>
          <w:b/>
        </w:rPr>
        <w:t>siječnja</w:t>
      </w:r>
      <w:r w:rsidRPr="00A27FE8">
        <w:rPr>
          <w:b/>
        </w:rPr>
        <w:t xml:space="preserve"> 201</w:t>
      </w:r>
      <w:r w:rsidR="0093745E">
        <w:rPr>
          <w:b/>
        </w:rPr>
        <w:t>9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</w:t>
      </w:r>
    </w:p>
    <w:p w:rsidRDefault="008E4822" w:rsidP="000C1E4E" w:rsidR="00D9366B">
      <w:pPr>
        <w:jc w:val="center"/>
        <w:rPr>
          <w:b/>
        </w:rPr>
      </w:pPr>
      <w:r w:rsidRPr="00A27FE8">
        <w:rPr>
          <w:b/>
        </w:rPr>
        <w:t xml:space="preserve">                           </w:t>
      </w:r>
    </w:p>
    <w:p w:rsidRDefault="008E4822" w:rsidP="000C1E4E" w:rsidR="00936EEF">
      <w:pPr>
        <w:jc w:val="center"/>
        <w:rPr>
          <w:b/>
        </w:rPr>
      </w:pPr>
      <w:r w:rsidRPr="00A27FE8">
        <w:rPr>
          <w:b/>
        </w:rPr>
        <w:t xml:space="preserve">               </w:t>
      </w: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0C1E4E" w:rsidR="00AA32B6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  <w:r w:rsidR="00775E91">
        <w:t>, RC Split</w:t>
      </w:r>
      <w:r w:rsidR="00576865">
        <w:t xml:space="preserve">, </w:t>
      </w: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44DF3">
        <w:t>Split</w:t>
      </w:r>
      <w:r>
        <w:t>u</w:t>
      </w:r>
      <w:r w:rsidR="00A27FE8" w:rsidRPr="00A27FE8">
        <w:t>,</w:t>
      </w:r>
      <w:r w:rsidR="007C7E37">
        <w:t xml:space="preserve"> građanski odjel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65B1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C44DF3">
      <w:rPr>
        <w:rFonts w:hAnsi="Book Antiqua" w:ascii="Book Antiqua"/>
        <w:b/>
        <w:sz w:val="20"/>
        <w:szCs w:val="20"/>
      </w:rPr>
      <w:t>269</w:t>
    </w:r>
    <w:r w:rsidRPr="00561380">
      <w:rPr>
        <w:rFonts w:hAnsi="Book Antiqua" w:ascii="Book Antiqua"/>
        <w:b/>
        <w:sz w:val="20"/>
        <w:szCs w:val="20"/>
      </w:rPr>
      <w:t>/201</w:t>
    </w:r>
    <w:r w:rsidR="0093745E">
      <w:rPr>
        <w:rFonts w:hAnsi="Book Antiqua" w:ascii="Book Antiqua"/>
        <w:b/>
        <w:sz w:val="20"/>
        <w:szCs w:val="20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2A1F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1E4E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478FB"/>
    <w:rsid w:val="00157E0B"/>
    <w:rsid w:val="001620D2"/>
    <w:rsid w:val="001634EF"/>
    <w:rsid w:val="0016541C"/>
    <w:rsid w:val="001669F9"/>
    <w:rsid w:val="00171290"/>
    <w:rsid w:val="001732D0"/>
    <w:rsid w:val="00174325"/>
    <w:rsid w:val="001760FC"/>
    <w:rsid w:val="0018073F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16E0D"/>
    <w:rsid w:val="00220164"/>
    <w:rsid w:val="0022386D"/>
    <w:rsid w:val="002258D7"/>
    <w:rsid w:val="002274B5"/>
    <w:rsid w:val="002303FF"/>
    <w:rsid w:val="002309A3"/>
    <w:rsid w:val="00235937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95811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11C8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76865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34CC"/>
    <w:rsid w:val="005C6F0E"/>
    <w:rsid w:val="005C74D3"/>
    <w:rsid w:val="005D0FDD"/>
    <w:rsid w:val="005E63D7"/>
    <w:rsid w:val="005E6841"/>
    <w:rsid w:val="006005CB"/>
    <w:rsid w:val="0060636D"/>
    <w:rsid w:val="00606481"/>
    <w:rsid w:val="0061446F"/>
    <w:rsid w:val="00622DF6"/>
    <w:rsid w:val="00624161"/>
    <w:rsid w:val="0063088A"/>
    <w:rsid w:val="0063094D"/>
    <w:rsid w:val="00632D4A"/>
    <w:rsid w:val="006542E1"/>
    <w:rsid w:val="00662754"/>
    <w:rsid w:val="00667561"/>
    <w:rsid w:val="00667E32"/>
    <w:rsid w:val="006704E3"/>
    <w:rsid w:val="006A6514"/>
    <w:rsid w:val="006A7112"/>
    <w:rsid w:val="006C4071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75E91"/>
    <w:rsid w:val="00781F7F"/>
    <w:rsid w:val="007901E9"/>
    <w:rsid w:val="00791F76"/>
    <w:rsid w:val="0079431D"/>
    <w:rsid w:val="007A456E"/>
    <w:rsid w:val="007A5515"/>
    <w:rsid w:val="007A7250"/>
    <w:rsid w:val="007B6140"/>
    <w:rsid w:val="007C69DC"/>
    <w:rsid w:val="007C7D37"/>
    <w:rsid w:val="007C7E37"/>
    <w:rsid w:val="007D2A10"/>
    <w:rsid w:val="007D3B15"/>
    <w:rsid w:val="007D6FAA"/>
    <w:rsid w:val="007E0174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4571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3B03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3745E"/>
    <w:rsid w:val="00942A0D"/>
    <w:rsid w:val="00951746"/>
    <w:rsid w:val="009530DD"/>
    <w:rsid w:val="009574E0"/>
    <w:rsid w:val="00960197"/>
    <w:rsid w:val="00962261"/>
    <w:rsid w:val="00965B10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379CA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A6521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1164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4DF3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366B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16F6"/>
    <w:rsid w:val="00FB27D2"/>
    <w:rsid w:val="00FC3B68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65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B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B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B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B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65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B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B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B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B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St-269/2019</izvorni_sadrzaj>
    <derivirana_varijabla naziv="DomainObject.Predmet.OznakaBroj_1">St-269/2019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EKATERINA PLATONOVA d.o.o. za trgovinu i usluge</izvorni_sadrzaj>
    <derivirana_varijabla naziv="DomainObject.Predmet.ProtustrankaFormated_1">  EKATERINA PLATONOVA d.o.o. za trgovinu i usluge</derivirana_varijabla>
  </DomainObject.Predmet.ProtustrankaFormated>
  <DomainObject.Predmet.ProtustrankaFormatedOIB>
    <izvorni_sadrzaj>  EKATERINA PLATONOVA d.o.o. za trgovinu i usluge, OIB 95301968034</izvorni_sadrzaj>
    <derivirana_varijabla naziv="DomainObject.Predmet.ProtustrankaFormatedOIB_1">  EKATERINA PLATONOVA d.o.o. za trgovinu i usluge, OIB 95301968034</derivirana_varijabla>
  </DomainObject.Predmet.ProtustrankaFormatedOIB>
  <DomainObject.Predmet.ProtustrankaFormatedWithAdress>
    <izvorni_sadrzaj> EKATERINA PLATONOVA d.o.o. za trgovinu i usluge, Sutivan/bb, 21400 Sutivan</izvorni_sadrzaj>
    <derivirana_varijabla naziv="DomainObject.Predmet.ProtustrankaFormatedWithAdress_1"> EKATERINA PLATONOVA d.o.o. za trgovinu i usluge, Sutivan/bb, 21400 Sutivan</derivirana_varijabla>
  </DomainObject.Predmet.ProtustrankaFormatedWithAdress>
  <DomainObject.Predmet.ProtustrankaFormatedWithAdressOIB>
    <izvorni_sadrzaj> EKATERINA PLATONOVA d.o.o. za trgovinu i usluge, OIB 95301968034, Sutivan/bb, 21400 Sutivan</izvorni_sadrzaj>
    <derivirana_varijabla naziv="DomainObject.Predmet.ProtustrankaFormatedWithAdressOIB_1"> EKATERINA PLATONOVA d.o.o. za trgovinu i usluge, OIB 95301968034, Sutivan/bb, 21400 Sutivan</derivirana_varijabla>
  </DomainObject.Predmet.ProtustrankaFormatedWithAdressOIB>
  <DomainObject.Predmet.ProtustrankaWithAdress>
    <izvorni_sadrzaj>EKATERINA PLATONOVA d.o.o. za trgovinu i usluge Sutivan/bb, 21400 Sutivan</izvorni_sadrzaj>
    <derivirana_varijabla naziv="DomainObject.Predmet.ProtustrankaWithAdress_1">EKATERINA PLATONOVA d.o.o. za trgovinu i usluge Sutivan/bb, 21400 Sutivan</derivirana_varijabla>
  </DomainObject.Predmet.ProtustrankaWithAdress>
  <DomainObject.Predmet.ProtustrankaWithAdressOIB>
    <izvorni_sadrzaj>EKATERINA PLATONOVA d.o.o. za trgovinu i usluge, OIB 95301968034, Sutivan/bb, 21400 Sutivan</izvorni_sadrzaj>
    <derivirana_varijabla naziv="DomainObject.Predmet.ProtustrankaWithAdressOIB_1">EKATERINA PLATONOVA d.o.o. za trgovinu i usluge, OIB 95301968034, Sutivan/bb, 21400 Sutivan</derivirana_varijabla>
  </DomainObject.Predmet.ProtustrankaWithAdressOIB>
  <DomainObject.Predmet.ProtustrankaNazivFormated>
    <izvorni_sadrzaj>EKATERINA PLATONOVA d.o.o. za trgovinu i usluge</izvorni_sadrzaj>
    <derivirana_varijabla naziv="DomainObject.Predmet.ProtustrankaNazivFormated_1">EKATERINA PLATONOVA d.o.o. za trgovinu i usluge</derivirana_varijabla>
  </DomainObject.Predmet.ProtustrankaNazivFormated>
  <DomainObject.Predmet.ProtustrankaNazivFormatedOIB>
    <izvorni_sadrzaj>EKATERINA PLATONOVA d.o.o. za trgovinu i usluge, OIB 95301968034</izvorni_sadrzaj>
    <derivirana_varijabla naziv="DomainObject.Predmet.ProtustrankaNazivFormatedOIB_1">EKATERINA PLATONOVA d.o.o. za trgovinu i usluge, OIB 95301968034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EKATERINA PLATONOVA d.o.o. za trgovinu i usluge</item>
    </izvorni_sadrzaj>
    <derivirana_varijabla naziv="DomainObject.Predmet.ProtuStrankaListFormated_1">
      <item>EKATERINA PLATONOVA d.o.o. za trgovinu i usluge</item>
    </derivirana_varijabla>
  </DomainObject.Predmet.ProtuStrankaListFormated>
  <DomainObject.Predmet.ProtuStrankaListFormatedOIB>
    <izvorni_sadrzaj>
      <item>EKATERINA PLATONOVA d.o.o. za trgovinu i usluge, OIB 95301968034</item>
    </izvorni_sadrzaj>
    <derivirana_varijabla naziv="DomainObject.Predmet.ProtuStrankaListFormatedOIB_1">
      <item>EKATERINA PLATONOVA d.o.o. za trgovinu i usluge, OIB 95301968034</item>
    </derivirana_varijabla>
  </DomainObject.Predmet.ProtuStrankaListFormatedOIB>
  <DomainObject.Predmet.ProtuStrankaListFormatedWithAdress>
    <izvorni_sadrzaj>
      <item>EKATERINA PLATONOVA d.o.o. za trgovinu i usluge, Sutivan/bb, 21400 Sutivan</item>
    </izvorni_sadrzaj>
    <derivirana_varijabla naziv="DomainObject.Predmet.ProtuStrankaListFormatedWithAdress_1">
      <item>EKATERINA PLATONOVA d.o.o. za trgovinu i usluge, Sutivan/bb, 21400 Sutivan</item>
    </derivirana_varijabla>
  </DomainObject.Predmet.ProtuStrankaListFormatedWithAdress>
  <DomainObject.Predmet.ProtuStrankaListFormatedWithAdressOIB>
    <izvorni_sadrzaj>
      <item>EKATERINA PLATONOVA d.o.o. za trgovinu i usluge, OIB 95301968034, Sutivan/bb, 21400 Sutivan</item>
    </izvorni_sadrzaj>
    <derivirana_varijabla naziv="DomainObject.Predmet.ProtuStrankaListFormatedWithAdressOIB_1">
      <item>EKATERINA PLATONOVA d.o.o. za trgovinu i usluge, OIB 95301968034, Sutivan/bb, 21400 Sutivan</item>
    </derivirana_varijabla>
  </DomainObject.Predmet.ProtuStrankaListFormatedWithAdressOIB>
  <DomainObject.Predmet.ProtuStrankaListNazivFormated>
    <izvorni_sadrzaj>
      <item>EKATERINA PLATONOVA d.o.o. za trgovinu i usluge</item>
    </izvorni_sadrzaj>
    <derivirana_varijabla naziv="DomainObject.Predmet.ProtuStrankaListNazivFormated_1">
      <item>EKATERINA PLATONOVA d.o.o. za trgovinu i usluge</item>
    </derivirana_varijabla>
  </DomainObject.Predmet.ProtuStrankaListNazivFormated>
  <DomainObject.Predmet.ProtuStrankaListNazivFormatedOIB>
    <izvorni_sadrzaj>
      <item>EKATERINA PLATONOVA d.o.o. za trgovinu i usluge, OIB 95301968034</item>
    </izvorni_sadrzaj>
    <derivirana_varijabla naziv="DomainObject.Predmet.ProtuStrankaListNazivFormatedOIB_1">
      <item>EKATERINA PLATONOVA d.o.o. za trgovinu i usluge, OIB 95301968034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EKATERINA PLATONOVA d.o.o. za trgovinu i usluge</izvorni_sadrzaj>
    <derivirana_varijabla naziv="DomainObject.Predmet.ProtustrankaIDrugi_1">EKATERINA PLATONOVA d.o.o. za trgovinu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EKATERINA PLATONOVA d.o.o. za trgovinu i usluge, OIB 95301968034, Sutivan/bb, 21400 Sutivan</izvorni_sadrzaj>
    <derivirana_varijabla naziv="DomainObject.Predmet.ProtustrankaIDrugiAdressOIB_1">EKATERINA PLATONOVA d.o.o. za trgovinu i usluge, OIB 95301968034, Sutivan/bb,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EKATERINA PLATONOVA d.o.o. za trgovinu i usluge</item>
      <item>RH, Ministarstvo financija</item>
      <item>Županijsko državno odvjetništvo</item>
    </izvorni_sadrzaj>
    <derivirana_varijabla naziv="DomainObject.Predmet.SudioniciListNaziv_1">
      <item>EKATERINA PLATONOVA d.o.o. za trgovinu i usluge</item>
      <item>RH, Ministarstvo financija</item>
      <item>Županijsko državno odvjetništvo</item>
    </derivirana_varijabla>
  </DomainObject.Predmet.SudioniciListNaziv>
  <DomainObject.Predmet.SudioniciListAdressOIB>
    <izvorni_sadrzaj>
      <item>EKATERINA PLATONOVA d.o.o. za trgovinu i usluge, OIB 95301968034, Sutivan/bb,21400 Sutivan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EKATERINA PLATONOVA d.o.o. za trgovinu i usluge, OIB 95301968034, Sutivan/bb,21400 Sutivan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95301968034</item>
      <item>, OIB 18683136487</item>
      <item>, OIB 70793241859</item>
    </izvorni_sadrzaj>
    <derivirana_varijabla naziv="DomainObject.Predmet.SudioniciListNazivOIB_1">
      <item>, OIB 95301968034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935</properties:Words>
  <properties:Characters>5300</properties:Characters>
  <properties:Lines>128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2019-01-07T07:35:00Z</dcterms:created>
  <dc:creator>Katarina Franković</dc:creator>
  <cp:lastModifiedBy>Katarina Franković</cp:lastModifiedBy>
  <cp:lastPrinted>2019-01-03T13:13:00Z</cp:lastPrinted>
  <dcterms:modified xmlns:xsi="http://www.w3.org/2001/XMLSchema-instance" xsi:type="dcterms:W3CDTF">2019-01-07T07:36:00Z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(269  2019  otvaranje i zaključenje stečajnog postupka  čl. 132.docx)</vt:lpwstr>
  </prop:property>
  <prop:property name="CC_coloring" pid="5" fmtid="{D5CDD505-2E9C-101B-9397-08002B2CF9AE}">
    <vt:bool>false</vt:bool>
  </prop:property>
</prop:Properties>
</file>