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dd975" w14:paraId="9cdd975" w:rsidRDefault="00E80560" w:rsidP="00E80560" w:rsidR="00E80560">
      <w:pPr>
        <w:widowControl w:val="false"/>
        <w:autoSpaceDE w:val="false"/>
        <w:autoSpaceDN w:val="false"/>
        <w:adjustRightInd w:val="false"/>
        <w15:collapsed w:val="false"/>
        <w:rPr>
          <w:noProof/>
        </w:rPr>
      </w:pPr>
      <w:bookmarkStart w:name="_GoBack" w:id="0"/>
      <w:bookmarkEnd w:id="0"/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>
        <w:rPr>
          <w:noProof/>
        </w:rPr>
        <w:tab/>
        <w:t xml:space="preserve"> 1 St-207/2016-2</w:t>
      </w: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80560" w:rsidP="00E80560" w:rsidR="00E80560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J E Š E N J E</w:t>
      </w: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TRGOVAČKI SUD U BJELOVARU, po  sucu Branki Pleskalt, u  stečajnom predmetu  radi otvaranja stečajnog postupka  nad trgovačkim društvom VRAČ d.o.o.  za ugostiteljstvo, usluge i trgovinu VELIKO VUKOVJE 170, OIB: 15045161649,  dana   21.  ožujka  2016. godine</w:t>
      </w: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80560" w:rsidP="00E80560" w:rsidR="00E80560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i j e š i o     j e</w:t>
      </w:r>
    </w:p>
    <w:p w:rsidRDefault="00E80560" w:rsidP="00E80560" w:rsidR="00E80560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E80560" w:rsidP="00E80560" w:rsidR="00E80560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E80560" w:rsidP="00E80560" w:rsidR="00E80560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 Pokreće se prethodni postupak radi utvrđenja uvjeta za otvaranje stečajnog postupka nad  dužnikom društvom VRAČ d.o.o.  za ugostiteljstvo, usluge i trgovinu VELIKO VUKOVJE 170, OIB: 15045161649.</w:t>
      </w: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II Zakazuje se ročište radi izjašnjenja o prijedlogu za dan</w:t>
      </w: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80560" w:rsidP="00E80560" w:rsidR="00E80560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15. travnja  2016. godine u 9,00 sati</w:t>
      </w:r>
    </w:p>
    <w:p w:rsidRDefault="00E80560" w:rsidP="00E80560" w:rsidR="00E80560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u zgradi Trgovačkog suda u Bjelovaru, Dr. I. Lebovića 42, u sobi broj 4 na koje se pozivaju dostavom ovog rješenja i to:</w:t>
      </w: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1.  predlagatelja </w:t>
      </w: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2. z.z. stečajnog dužnika Božidar Vrač iz Velikog Vukovja 170.</w:t>
      </w: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III Poziva se zastupnik po Zakonu dužnika Božidar Vrač da u roku od 8 dana dostavi na spis ovjerovljeni popis imovine i obveza stečajnog dužnika.</w:t>
      </w: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80560" w:rsidP="00E80560" w:rsidR="00E80560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Obrazloženje</w:t>
      </w:r>
    </w:p>
    <w:p w:rsidRDefault="00E80560" w:rsidP="00E80560" w:rsidR="00E80560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Predlagatelj je ovomu suda   dana  16.  ožujka  2016. godine  podnio  prijedlog za otvaranje stečajnog postupka nad  dužnikom društvom VRAČ d.o.o.  za ugostiteljstvo, usluge i trgovinu VELIKO VUKOVJE 170, OIB: 15045161649.</w:t>
      </w: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Sudac izvršio je uvid u isprave priložene uz prijedlog te je na temelju navoda iznijetih u prijedlogu i sadržaja priloženih isprava utvrdio da je predlagatelj učinio vjerojatnim </w:t>
      </w:r>
      <w:r>
        <w:rPr>
          <w:noProof/>
        </w:rPr>
        <w:lastRenderedPageBreak/>
        <w:t xml:space="preserve">postojanje  stečajnog razloga koji se ogleda u činjenici da dužnik nije u mogućnosti trajnije ispunjavati svoje novčane dospjele obveze.    </w:t>
      </w: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Kako je  predlagatelj  učinio  vjerojatnim postojanje svoje tražbine u skladu s odredbom članka  članka 39. stavak 2. Stečajnog zakona, te postojanje stečajnog razloga predviđenog odredbom članka 4. stavak 2. i 3. Stečajnog zakona, valjalo donijeti rješenje o pokretanju prethodnog postupka   radi utvrđivanja uvjeta za otvaranje stečajnog postupka nad dužnikom  društvom VRAČ d.o.o.  za ugostiteljstvo, usluge i trgovinu VELIKO VUKOVJE 170, OIB: 15045161649, u skladu s  odredbom članka 42. Stečajnog zakona. </w:t>
      </w: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Temeljem iznijetog riješeno je kao u izreci.</w:t>
      </w: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Bjelovar,   21.  ožujka  2016.   </w:t>
      </w: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S U D A C</w:t>
      </w: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BRANKA PLESKALT  </w:t>
      </w:r>
      <w:r>
        <w:rPr>
          <w:noProof/>
        </w:rPr>
        <w:t>v.r.</w:t>
      </w: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POUKA O PRAVNOM LIJEKU: protiv ovog rješenja nije dopuštena posebna žalba (čl. </w:t>
      </w:r>
      <w:smartTag w:element="metricconverter" w:uri="urn:schemas-microsoft-com:office:smarttags">
        <w:smartTagPr>
          <w:attr w:val="42. st" w:name="ProductID"/>
        </w:smartTagPr>
        <w:r>
          <w:rPr>
            <w:noProof/>
          </w:rPr>
          <w:t>42. st</w:t>
        </w:r>
      </w:smartTag>
      <w:r>
        <w:rPr>
          <w:noProof/>
        </w:rPr>
        <w:t>. l. Stečajnog zakona.</w:t>
      </w:r>
    </w:p>
    <w:p w:rsidRDefault="00E80560" w:rsidP="00E80560" w:rsidR="00E8056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0560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E8056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E8056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7559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Bjelovar</izvorni_sadrzaj>
    <derivirana_varijabla naziv="DomainObject.UcesnikSudskeRadnje.Adresa.Naselje_1">Bjelovar</derivirana_varijabla>
  </DomainObject.UcesnikSudskeRadnje.Adresa.Naselje>
  <DomainObject.UcesnikSudskeRadnje.Adresa.PostBroj>
    <izvorni_sadrzaj>43000</izvorni_sadrzaj>
    <derivirana_varijabla naziv="DomainObject.UcesnikSudskeRadnje.Adresa.PostBroj_1">43000</derivirana_varijabla>
  </DomainObject.UcesnikSudskeRadnje.Adresa.PostBroj>
  <DomainObject.UcesnikSudskeRadnje.Adresa.UlicaIKBR>
    <izvorni_sadrzaj>F. Supila 4</izvorni_sadrzaj>
    <derivirana_varijabla naziv="DomainObject.UcesnikSudskeRadnje.Adresa.UlicaIKBR_1">F. Supila 4</derivirana_varijabla>
  </DomainObject.UcesnikSudskeRadnje.Adresa.UlicaIKBR>
  <DomainObject.UcesnikSudskeRadnje.Naziv>
    <izvorni_sadrzaj>FINA, RC ZAGREB, Podružnica Bjelovar</izvorni_sadrzaj>
    <derivirana_varijabla naziv="DomainObject.UcesnikSudskeRadnje.Naziv_1">FINA, RC ZAGREB, Podružnica Bjelovar</derivirana_varijabla>
  </DomainObject.UcesnikSudskeRadnje.Naziv>
  <DomainObject.UcesnikSudskeRadnje.SudskaRadnja.Prostorija.Naziv>
    <izvorni_sadrzaj>Soba 4</izvorni_sadrzaj>
    <derivirana_varijabla naziv="DomainObject.UcesnikSudskeRadnje.SudskaRadnja.Prostorija.Naziv_1">Soba 4</derivirana_varijabla>
  </DomainObject.UcesnikSudskeRadnje.SudskaRadnja.Prostorija.Naziv>
  <DomainObject.UcesnikSudskeRadnje.SudskaRadnja.Prostorija.Oznaka>
    <izvorni_sadrzaj>Soba 4</izvorni_sadrzaj>
    <derivirana_varijabla naziv="DomainObject.UcesnikSudskeRadnje.SudskaRadnja.Prostorija.Oznaka_1">Soba 4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15. travnja 2016.</izvorni_sadrzaj>
    <derivirana_varijabla naziv="DomainObject.UcesnikSudskeRadnje.SudskaRadnja.PlaniraniZavrsetakDatum_1">15. travnja 2016.</derivirana_varijabla>
  </DomainObject.UcesnikSudskeRadnje.SudskaRadnja.PlaniraniZavrsetakDatum>
  <DomainObject.UcesnikSudskeRadnje.SudskaRadnja.PlaniraniPocetakDatum>
    <izvorni_sadrzaj>15. travnja 2016.</izvorni_sadrzaj>
    <derivirana_varijabla naziv="DomainObject.UcesnikSudskeRadnje.SudskaRadnja.PlaniraniPocetakDatum_1">15. travnja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09:15</izvorni_sadrzaj>
    <derivirana_varijabla naziv="DomainObject.UcesnikSudskeRadnje.SudskaRadnja.PlaniraniZavrsetakVrijeme_1">09:15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St-207/2016</izvorni_sadrzaj>
    <derivirana_varijabla naziv="DomainObject.Predmet.OznakaBroj_1">St-207/2016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VRAČ društvo s ograničenom odgovornošću za ugostiteljstvo, usluge i trgovinu, Veliko Vukovje</izvorni_sadrzaj>
    <derivirana_varijabla naziv="DomainObject.Predmet.ProtustrankaFormated_1">  VRAČ društvo s ograničenom odgovornošću za ugostiteljstvo, usluge i trgovinu, Veliko Vukovje</derivirana_varijabla>
  </DomainObject.Predmet.ProtustrankaFormated>
  <DomainObject.Predmet.ProtustrankaFormatedOIB>
    <izvorni_sadrzaj>  VRAČ društvo s ograničenom odgovornošću za ugostiteljstvo, usluge i trgovinu, Veliko Vukovje, OIB 15045161649</izvorni_sadrzaj>
    <derivirana_varijabla naziv="DomainObject.Predmet.ProtustrankaFormatedOIB_1">  VRAČ društvo s ograničenom odgovornošću za ugostiteljstvo, usluge i trgovinu, Veliko Vukovje, OIB 15045161649</derivirana_varijabla>
  </DomainObject.Predmet.ProtustrankaFormatedOIB>
  <DomainObject.Predmet.ProtustrankaFormatedWithAdress>
    <izvorni_sadrzaj> VRAČ društvo s ograničenom odgovornošću za ugostiteljstvo, usluge i trgovinu, Veliko Vukovje, Veliko Vukovje 170, 43280 Veliko Vukovje</izvorni_sadrzaj>
    <derivirana_varijabla naziv="DomainObject.Predmet.ProtustrankaFormatedWithAdress_1"> VRAČ društvo s ograničenom odgovornošću za ugostiteljstvo, usluge i trgovinu, Veliko Vukovje, Veliko Vukovje 170, 43280 Veliko Vukovje</derivirana_varijabla>
  </DomainObject.Predmet.ProtustrankaFormatedWithAdress>
  <DomainObject.Predmet.ProtustrankaFormatedWithAdressOIB>
    <izvorni_sadrzaj> VRAČ društvo s ograničenom odgovornošću za ugostiteljstvo, usluge i trgovinu, Veliko Vukovje, OIB 15045161649, Veliko Vukovje 170, 43280 Veliko Vukovje</izvorni_sadrzaj>
    <derivirana_varijabla naziv="DomainObject.Predmet.ProtustrankaFormatedWithAdressOIB_1"> VRAČ društvo s ograničenom odgovornošću za ugostiteljstvo, usluge i trgovinu, Veliko Vukovje, OIB 15045161649, Veliko Vukovje 170, 43280 Veliko Vukovje</derivirana_varijabla>
  </DomainObject.Predmet.ProtustrankaFormatedWithAdressOIB>
  <DomainObject.Predmet.ProtustrankaWithAdress>
    <izvorni_sadrzaj>VRAČ društvo s ograničenom odgovornošću za ugostiteljstvo, usluge i trgovinu, Veliko Vukovje Veliko Vukovje 170, 43280 Veliko Vukovje</izvorni_sadrzaj>
    <derivirana_varijabla naziv="DomainObject.Predmet.ProtustrankaWithAdress_1">VRAČ društvo s ograničenom odgovornošću za ugostiteljstvo, usluge i trgovinu, Veliko Vukovje Veliko Vukovje 170, 43280 Veliko Vukovje</derivirana_varijabla>
  </DomainObject.Predmet.ProtustrankaWithAdress>
  <DomainObject.Predmet.ProtustrankaWithAdressOIB>
    <izvorni_sadrzaj>VRAČ društvo s ograničenom odgovornošću za ugostiteljstvo, usluge i trgovinu, Veliko Vukovje, OIB 15045161649, Veliko Vukovje 170, 43280 Veliko Vukovje</izvorni_sadrzaj>
    <derivirana_varijabla naziv="DomainObject.Predmet.ProtustrankaWithAdressOIB_1">VRAČ društvo s ograničenom odgovornošću za ugostiteljstvo, usluge i trgovinu, Veliko Vukovje, OIB 15045161649, Veliko Vukovje 170, 43280 Veliko Vukovje</derivirana_varijabla>
  </DomainObject.Predmet.ProtustrankaWithAdressOIB>
  <DomainObject.Predmet.ProtustrankaNazivFormated>
    <izvorni_sadrzaj>VRAČ društvo s ograničenom odgovornošću za ugostiteljstvo, usluge i trgovinu, Veliko Vukovje</izvorni_sadrzaj>
    <derivirana_varijabla naziv="DomainObject.Predmet.ProtustrankaNazivFormated_1">VRAČ društvo s ograničenom odgovornošću za ugostiteljstvo, usluge i trgovinu, Veliko Vukovje</derivirana_varijabla>
  </DomainObject.Predmet.ProtustrankaNazivFormated>
  <DomainObject.Predmet.ProtustrankaNazivFormatedOIB>
    <izvorni_sadrzaj>VRAČ društvo s ograničenom odgovornošću za ugostiteljstvo, usluge i trgovinu, Veliko Vukovje, OIB 15045161649</izvorni_sadrzaj>
    <derivirana_varijabla naziv="DomainObject.Predmet.ProtustrankaNazivFormatedOIB_1">VRAČ društvo s ograničenom odgovornošću za ugostiteljstvo, usluge i trgovinu, Veliko Vukovje, OIB 15045161649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VRAČ društvo s ograničenom odgovornošću za ugostiteljstvo, usluge i trgovinu, Veliko Vukovje</item>
    </izvorni_sadrzaj>
    <derivirana_varijabla naziv="DomainObject.Predmet.ProtuStrankaListFormated_1">
      <item>VRAČ društvo s ograničenom odgovornošću za ugostiteljstvo, usluge i trgovinu, Veliko Vukovje</item>
    </derivirana_varijabla>
  </DomainObject.Predmet.ProtuStrankaListFormated>
  <DomainObject.Predmet.ProtuStrankaListFormatedOIB>
    <izvorni_sadrzaj>
      <item>VRAČ društvo s ograničenom odgovornošću za ugostiteljstvo, usluge i trgovinu, Veliko Vukovje, OIB 15045161649</item>
    </izvorni_sadrzaj>
    <derivirana_varijabla naziv="DomainObject.Predmet.ProtuStrankaListFormatedOIB_1">
      <item>VRAČ društvo s ograničenom odgovornošću za ugostiteljstvo, usluge i trgovinu, Veliko Vukovje, OIB 15045161649</item>
    </derivirana_varijabla>
  </DomainObject.Predmet.ProtuStrankaListFormatedOIB>
  <DomainObject.Predmet.ProtuStrankaListFormatedWithAdress>
    <izvorni_sadrzaj>
      <item>VRAČ društvo s ograničenom odgovornošću za ugostiteljstvo, usluge i trgovinu, Veliko Vukovje, Veliko Vukovje 170, 43280 Veliko Vukovje</item>
    </izvorni_sadrzaj>
    <derivirana_varijabla naziv="DomainObject.Predmet.ProtuStrankaListFormatedWithAdress_1">
      <item>VRAČ društvo s ograničenom odgovornošću za ugostiteljstvo, usluge i trgovinu, Veliko Vukovje, Veliko Vukovje 170, 43280 Veliko Vukovje</item>
    </derivirana_varijabla>
  </DomainObject.Predmet.ProtuStrankaListFormatedWithAdress>
  <DomainObject.Predmet.ProtuStrankaListFormatedWithAdressOIB>
    <izvorni_sadrzaj>
      <item>VRAČ društvo s ograničenom odgovornošću za ugostiteljstvo, usluge i trgovinu, Veliko Vukovje, OIB 15045161649, Veliko Vukovje 170, 43280 Veliko Vukovje</item>
    </izvorni_sadrzaj>
    <derivirana_varijabla naziv="DomainObject.Predmet.ProtuStrankaListFormatedWithAdressOIB_1">
      <item>VRAČ društvo s ograničenom odgovornošću za ugostiteljstvo, usluge i trgovinu, Veliko Vukovje, OIB 15045161649, Veliko Vukovje 170, 43280 Veliko Vukovje</item>
    </derivirana_varijabla>
  </DomainObject.Predmet.ProtuStrankaListFormatedWithAdressOIB>
  <DomainObject.Predmet.ProtuStrankaListNazivFormated>
    <izvorni_sadrzaj>
      <item>VRAČ društvo s ograničenom odgovornošću za ugostiteljstvo, usluge i trgovinu, Veliko Vukovje</item>
    </izvorni_sadrzaj>
    <derivirana_varijabla naziv="DomainObject.Predmet.ProtuStrankaListNazivFormated_1">
      <item>VRAČ društvo s ograničenom odgovornošću za ugostiteljstvo, usluge i trgovinu, Veliko Vukovje</item>
    </derivirana_varijabla>
  </DomainObject.Predmet.ProtuStrankaListNazivFormated>
  <DomainObject.Predmet.ProtuStrankaListNazivFormatedOIB>
    <izvorni_sadrzaj>
      <item>VRAČ društvo s ograničenom odgovornošću za ugostiteljstvo, usluge i trgovinu, Veliko Vukovje, OIB 15045161649</item>
    </izvorni_sadrzaj>
    <derivirana_varijabla naziv="DomainObject.Predmet.ProtuStrankaListNazivFormatedOIB_1">
      <item>VRAČ društvo s ograničenom odgovornošću za ugostiteljstvo, usluge i trgovinu, Veliko Vukovje, OIB 15045161649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VRAČ društvo s ograničenom odgovornošću za ugostiteljstvo, usluge i trgovinu, Veliko Vukovje</izvorni_sadrzaj>
    <derivirana_varijabla naziv="DomainObject.Predmet.ProtustrankaIDrugi_1">VRAČ društvo s ograničenom odgovornošću za ugostiteljstvo, usluge i trgovinu, Veliko Vukovje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VRAČ društvo s ograničenom odgovornošću za ugostiteljstvo, usluge i trgovinu, Veliko Vukovje, OIB 15045161649, Veliko Vukovje 170, 43280 Veliko Vukovje</izvorni_sadrzaj>
    <derivirana_varijabla naziv="DomainObject.Predmet.ProtustrankaIDrugiAdressOIB_1">VRAČ društvo s ograničenom odgovornošću za ugostiteljstvo, usluge i trgovinu, Veliko Vukovje, OIB 15045161649, Veliko Vukovje 170, 43280 Veliko Vukovje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VRAČ društvo s ograničenom odgovornošću za ugostiteljstvo, usluge i trgovinu, Veliko Vukovje</item>
    </izvorni_sadrzaj>
    <derivirana_varijabla naziv="DomainObject.Predmet.SudioniciListNaziv_1">
      <item>FINA, RC ZAGREB, Podružnica Bjelovar</item>
      <item>VRAČ društvo s ograničenom odgovornošću za ugostiteljstvo, usluge i trgovinu, Veliko Vukovje</item>
    </derivirana_varijabla>
  </DomainObject.Predmet.SudioniciListNaziv>
  <DomainObject.Predmet.SudioniciListAdressOIB>
    <izvorni_sadrzaj>
      <item>FINA, RC ZAGREB, Podružnica Bjelovar, OIB 85821130368, F. Supila 4,43000 Bjelovar</item>
      <item>VRAČ društvo s ograničenom odgovornošću za ugostiteljstvo, usluge i trgovinu, Veliko Vukovje, OIB 15045161649, Veliko Vukovje 170,43280 Veliko Vukovje</item>
    </izvorni_sadrzaj>
    <derivirana_varijabla naziv="DomainObject.Predmet.SudioniciListAdressOIB_1">
      <item>FINA, RC ZAGREB, Podružnica Bjelovar, OIB 85821130368, F. Supila 4,43000 Bjelovar</item>
      <item>VRAČ društvo s ograničenom odgovornošću za ugostiteljstvo, usluge i trgovinu, Veliko Vukovje, OIB 15045161649, Veliko Vukovje 170,43280 Veliko Vukovje</item>
    </derivirana_varijabla>
  </DomainObject.Predmet.SudioniciListAdressOIB>
  <DomainObject.UcesnikSudskeRadnje.NazivFormated>
    <izvorni_sadrzaj>FINA, RC ZAGREB, Podružnica Bjelovar, OIB 85821130368, F. Supila 4,43000 Bjelovar</izvorni_sadrzaj>
    <derivirana_varijabla naziv="DomainObject.UcesnikSudskeRadnje.NazivFormated_1">FINA, RC ZAGREB, Podružnica Bjelovar, OIB 85821130368, F. Supila 4,43000 Bjelovar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B60BE0-DA2E-43AA-A4DD-D811DD8868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1848</properties:Characters>
  <properties:Lines>75</properties:Lines>
  <properties:Paragraphs>20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2016-03-21T13:31:00Z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FINA, RC ZAGREB, Podružnica Bjelovar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