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2889e" w14:paraId="ef2889e" w:rsidRDefault="00B929EE" w:rsidP="0098497D" w:rsidR="00B929EE" w:rsidRPr="000A32F4">
      <w:pPr>
        <w15:collapsed w:val="false"/>
      </w:pPr>
      <w:bookmarkStart w:name="_GoBack" w:id="0"/>
      <w:bookmarkEnd w:id="0"/>
    </w:p>
    <w:p w:rsidRDefault="0098497D" w:rsidP="0098497D" w:rsidR="00B929EE" w:rsidRPr="000A32F4">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B929EE" w:rsidP="00B929EE" w:rsidR="00B929EE" w:rsidRPr="000A32F4">
      <w:pPr>
        <w:jc w:val="both"/>
      </w:pPr>
    </w:p>
    <w:p w:rsidRDefault="00B929EE" w:rsidP="00B929EE" w:rsidR="00B929EE" w:rsidRPr="000A32F4">
      <w:pPr>
        <w:jc w:val="both"/>
      </w:pPr>
      <w:r w:rsidRPr="000A32F4">
        <w:t>REPUBLIKA HRVATSKA</w:t>
      </w:r>
    </w:p>
    <w:p w:rsidRDefault="00B929EE" w:rsidP="00B929EE" w:rsidR="00B929EE" w:rsidRPr="000A32F4">
      <w:r w:rsidRPr="000A32F4">
        <w:t xml:space="preserve">TRGOVAČKI SUD U SPLITU </w:t>
      </w:r>
      <w:r w:rsidRPr="000A32F4">
        <w:tab/>
      </w:r>
      <w:r w:rsidRPr="000A32F4">
        <w:tab/>
      </w:r>
      <w:r w:rsidRPr="000A32F4">
        <w:tab/>
      </w:r>
      <w:r w:rsidRPr="000A32F4">
        <w:tab/>
      </w:r>
      <w:r w:rsidRPr="000A32F4">
        <w:tab/>
      </w:r>
    </w:p>
    <w:p w:rsidRDefault="00B929EE" w:rsidP="00B929EE" w:rsidR="00B929EE" w:rsidRPr="000A32F4">
      <w:r w:rsidRPr="000A32F4">
        <w:t>Split, Sukoišanska 6</w:t>
      </w:r>
      <w:r w:rsidRPr="000A32F4">
        <w:tab/>
      </w:r>
      <w:r w:rsidRPr="000A32F4">
        <w:tab/>
      </w:r>
    </w:p>
    <w:p w:rsidRDefault="00B929EE" w:rsidP="00B929EE" w:rsidR="00B929EE" w:rsidRPr="000A32F4">
      <w:pPr>
        <w:jc w:val="center"/>
      </w:pPr>
    </w:p>
    <w:p w:rsidRDefault="00B929EE" w:rsidP="00B929EE" w:rsidR="00B929EE" w:rsidRPr="000A32F4">
      <w:pPr>
        <w:jc w:val="center"/>
      </w:pPr>
      <w:r w:rsidRPr="000A32F4">
        <w:t xml:space="preserve">R E P U B L I K A    H R V A T S K A </w:t>
      </w:r>
    </w:p>
    <w:p w:rsidRDefault="00B929EE" w:rsidP="00B929EE" w:rsidR="00B929EE" w:rsidRPr="000A32F4">
      <w:pPr>
        <w:jc w:val="center"/>
      </w:pPr>
    </w:p>
    <w:p w:rsidRDefault="00B929EE" w:rsidP="00B929EE" w:rsidR="00B929EE" w:rsidRPr="000A32F4">
      <w:pPr>
        <w:pStyle w:val="Naslov1"/>
        <w:rPr>
          <w:b w:val="false"/>
        </w:rPr>
      </w:pPr>
      <w:r w:rsidRPr="000A32F4">
        <w:rPr>
          <w:b w:val="false"/>
        </w:rPr>
        <w:t>R J E Š E N J E</w:t>
      </w:r>
    </w:p>
    <w:p w:rsidRDefault="00B929EE" w:rsidP="00B929EE" w:rsidR="00B929EE" w:rsidRPr="000A32F4"/>
    <w:p w:rsidRDefault="008B3C24" w:rsidP="008B3C24" w:rsidR="008B3C24" w:rsidRPr="000A32F4">
      <w:pPr>
        <w:ind w:firstLine="708"/>
        <w:jc w:val="both"/>
      </w:pPr>
      <w:r w:rsidRPr="000A32F4">
        <w:t xml:space="preserve">Trgovački sud u Splitu, po stečajnom sucu Katarini Mikulić kao sucu pojedincu, u stečajnom postupku nad trgovačkim društvom BONITA NUOVA d.o.o. za proizvodnju, trgovinu i ugostiteljstvo u stečaju, Dugopolje, Svetog Leopolda Mandića 7/a, OIB: 72321959920, zastupan po stečajnom upravitelju Ivanu Sunari iz Splita, A. B. Šimića 20, dana </w:t>
      </w:r>
      <w:r w:rsidR="00D7535E" w:rsidRPr="000A32F4">
        <w:t>10</w:t>
      </w:r>
      <w:r w:rsidRPr="000A32F4">
        <w:t xml:space="preserve">. rujna 2015. godine  </w:t>
      </w:r>
    </w:p>
    <w:p w:rsidRDefault="00B929EE" w:rsidP="00B929EE" w:rsidR="00B929EE" w:rsidRPr="000A32F4">
      <w:pPr>
        <w:pStyle w:val="Tijeloteksta"/>
        <w:tabs>
          <w:tab w:pos="900" w:val="left"/>
        </w:tabs>
      </w:pPr>
    </w:p>
    <w:p w:rsidRDefault="008B3C24" w:rsidP="008B3C24" w:rsidR="008B3C24" w:rsidRPr="000A32F4">
      <w:pPr>
        <w:jc w:val="center"/>
        <w:rPr>
          <w:bCs/>
        </w:rPr>
      </w:pPr>
      <w:r w:rsidRPr="000A32F4">
        <w:rPr>
          <w:bCs/>
        </w:rPr>
        <w:t>r i j e š i o     j e</w:t>
      </w:r>
    </w:p>
    <w:p w:rsidRDefault="008B3C24" w:rsidP="008B3C24" w:rsidR="008B3C24" w:rsidRPr="000A32F4">
      <w:pPr>
        <w:jc w:val="both"/>
      </w:pPr>
    </w:p>
    <w:p w:rsidRDefault="008B3C24" w:rsidP="008B3C24" w:rsidR="008B3C24" w:rsidRPr="000A32F4">
      <w:pPr>
        <w:pStyle w:val="Uvuenotijeloteksta"/>
        <w:rPr>
          <w:bCs/>
        </w:rPr>
      </w:pPr>
      <w:r w:rsidRPr="000A32F4">
        <w:rPr>
          <w:bCs/>
        </w:rPr>
        <w:t>I. Kupcu Azuru Slanjankicu, Kungsgatan 6, 774 30 Ave</w:t>
      </w:r>
      <w:r w:rsidR="00C3048A" w:rsidRPr="000A32F4">
        <w:rPr>
          <w:bCs/>
        </w:rPr>
        <w:t xml:space="preserve">sta, Švedska, OIB: 77899820763 </w:t>
      </w:r>
      <w:r w:rsidRPr="000A32F4">
        <w:rPr>
          <w:bCs/>
        </w:rPr>
        <w:t>d</w:t>
      </w:r>
      <w:r w:rsidRPr="000A32F4">
        <w:t>osuđuje se  nekretnina stečajnog dužnika BONITA NUOVA d.o.o. za proizvodnju, trgovinu i ugostiteljstvo u stečaju, Dugopolje, Svetog Leopolda Mandića 7/a, OIB: 72321959920 i to:</w:t>
      </w:r>
    </w:p>
    <w:p w:rsidRDefault="008B3C24" w:rsidP="008B3C24" w:rsidR="008B3C24" w:rsidRPr="000A32F4">
      <w:pPr>
        <w:pStyle w:val="Uvuenotijeloteksta"/>
      </w:pPr>
    </w:p>
    <w:p w:rsidRDefault="00A44AA6" w:rsidP="00C3048A" w:rsidR="008B3C24" w:rsidRPr="000A32F4">
      <w:pPr>
        <w:pStyle w:val="Tijeloteksta-uvlaka2"/>
        <w:spacing w:lineRule="auto" w:line="240"/>
        <w:ind w:left="708"/>
        <w:jc w:val="both"/>
      </w:pPr>
      <w:r>
        <w:t xml:space="preserve">Nekretnina </w:t>
      </w:r>
      <w:r w:rsidR="008B3C24" w:rsidRPr="000A32F4">
        <w:t>označena kao čest.zem. 2625/933, površine 226 m</w:t>
      </w:r>
      <w:r w:rsidR="008B3C24" w:rsidRPr="000A32F4">
        <w:rPr>
          <w:vertAlign w:val="superscript"/>
        </w:rPr>
        <w:t>2</w:t>
      </w:r>
      <w:r w:rsidR="008B3C24" w:rsidRPr="000A32F4">
        <w:t>, u naravi zgrada površine 174 m</w:t>
      </w:r>
      <w:r w:rsidR="008B3C24" w:rsidRPr="000A32F4">
        <w:rPr>
          <w:vertAlign w:val="superscript"/>
        </w:rPr>
        <w:t>2</w:t>
      </w:r>
      <w:r w:rsidR="008B3C24" w:rsidRPr="000A32F4">
        <w:t xml:space="preserve"> i dvor površine 52 m</w:t>
      </w:r>
      <w:r w:rsidR="008B3C24" w:rsidRPr="000A32F4">
        <w:rPr>
          <w:vertAlign w:val="superscript"/>
        </w:rPr>
        <w:t>2</w:t>
      </w:r>
      <w:r w:rsidR="008B3C24" w:rsidRPr="000A32F4">
        <w:t>, upisano u z.u.1712, poduložak 2, k.o. Grohote, i to 2. etaža 89/435 1. dijela koji je suvlasnički dio povezan s cjelinom apartmana br.2, u prizemlju, sjever objekta D3.1., ukupne površine 48,81 m</w:t>
      </w:r>
      <w:r w:rsidR="008B3C24" w:rsidRPr="000A32F4">
        <w:rPr>
          <w:vertAlign w:val="superscript"/>
        </w:rPr>
        <w:t>2</w:t>
      </w:r>
      <w:r w:rsidR="008B3C24" w:rsidRPr="000A32F4">
        <w:t>, koji se sastoji od sobe, kuhinje s boravkom, kupaone i hodnika, te pripatka terase površine 7,37 m</w:t>
      </w:r>
      <w:r w:rsidR="008B3C24" w:rsidRPr="000A32F4">
        <w:rPr>
          <w:vertAlign w:val="superscript"/>
        </w:rPr>
        <w:t>2</w:t>
      </w:r>
      <w:r w:rsidR="008B3C24" w:rsidRPr="000A32F4">
        <w:t>, spreme površine 2,25 m</w:t>
      </w:r>
      <w:r w:rsidR="008B3C24" w:rsidRPr="000A32F4">
        <w:rPr>
          <w:vertAlign w:val="superscript"/>
        </w:rPr>
        <w:t>2</w:t>
      </w:r>
      <w:r w:rsidR="008B3C24" w:rsidRPr="000A32F4">
        <w:t xml:space="preserve"> i kućnog vrta površine 30 m</w:t>
      </w:r>
      <w:r w:rsidR="008B3C24" w:rsidRPr="000A32F4">
        <w:rPr>
          <w:vertAlign w:val="superscript"/>
        </w:rPr>
        <w:t>2</w:t>
      </w:r>
      <w:r w:rsidR="008B3C24" w:rsidRPr="000A32F4">
        <w:t>, što čini sveukupnu površinu od 88,43 m</w:t>
      </w:r>
      <w:r w:rsidR="008B3C24" w:rsidRPr="000A32F4">
        <w:rPr>
          <w:vertAlign w:val="superscript"/>
        </w:rPr>
        <w:t>2</w:t>
      </w:r>
      <w:r w:rsidR="008B3C24" w:rsidRPr="000A32F4">
        <w:t>, upisana u zemljišnoknjižnom odjelu Općinskog suda u Splitu.</w:t>
      </w:r>
    </w:p>
    <w:p w:rsidRDefault="008B3C24" w:rsidP="008B3C24" w:rsidR="008B3C24" w:rsidRPr="000A32F4">
      <w:pPr>
        <w:ind w:left="720"/>
        <w:jc w:val="both"/>
      </w:pPr>
    </w:p>
    <w:p w:rsidRDefault="008B3C24" w:rsidP="008B3C24" w:rsidR="008B3C24" w:rsidRPr="000A32F4">
      <w:pPr>
        <w:ind w:left="720"/>
        <w:jc w:val="both"/>
      </w:pPr>
      <w:r w:rsidRPr="000A32F4">
        <w:rPr>
          <w:bCs/>
        </w:rPr>
        <w:t>II.</w:t>
      </w:r>
      <w:r w:rsidRPr="000A32F4">
        <w:t xml:space="preserve"> Predmetna nekretnina opisana u  toč. I. izreke  ovog rješenja  predat će se kupcu  </w:t>
      </w:r>
      <w:r w:rsidRPr="000A32F4">
        <w:rPr>
          <w:bCs/>
        </w:rPr>
        <w:t xml:space="preserve">Azuru Slanjankicu, Kungsgatan 6, 774 30 Avesta, Švedska, OIB: 77899820763 </w:t>
      </w:r>
      <w:r w:rsidRPr="000A32F4">
        <w:t xml:space="preserve"> nakon pravomoćnosti ovog rješenja o dosudi nekretnine i nakon što kupac položi kupov</w:t>
      </w:r>
      <w:r w:rsidR="00D7535E" w:rsidRPr="000A32F4">
        <w:t>ninu.</w:t>
      </w:r>
    </w:p>
    <w:p w:rsidRDefault="008B3C24" w:rsidP="008B3C24" w:rsidR="008B3C24" w:rsidRPr="000A32F4">
      <w:pPr>
        <w:ind w:left="720"/>
        <w:jc w:val="both"/>
      </w:pPr>
    </w:p>
    <w:p w:rsidRDefault="008B3C24" w:rsidP="008B3C24" w:rsidR="008B3C24" w:rsidRPr="000A32F4">
      <w:pPr>
        <w:pStyle w:val="Uvuenotijeloteksta"/>
      </w:pPr>
      <w:r w:rsidRPr="000A32F4">
        <w:rPr>
          <w:bCs/>
        </w:rPr>
        <w:t>III.</w:t>
      </w:r>
      <w:r w:rsidRPr="000A32F4">
        <w:t xml:space="preserve"> Kupac </w:t>
      </w:r>
      <w:r w:rsidRPr="000A32F4">
        <w:rPr>
          <w:bCs/>
        </w:rPr>
        <w:t xml:space="preserve">Azur Slanjankic, Kungsgatan 6, 774 30 Avesta, Švedska, OIB: 77899820763 dužan je </w:t>
      </w:r>
      <w:r w:rsidRPr="000A32F4">
        <w:t xml:space="preserve"> položiti kupov</w:t>
      </w:r>
      <w:r w:rsidR="00D7535E" w:rsidRPr="000A32F4">
        <w:t>n</w:t>
      </w:r>
      <w:r w:rsidRPr="000A32F4">
        <w:t xml:space="preserve">inu  u iznosu od </w:t>
      </w:r>
      <w:r w:rsidR="00C3048A" w:rsidRPr="000A32F4">
        <w:t>325.000,00</w:t>
      </w:r>
      <w:r w:rsidR="00C6383E" w:rsidRPr="000A32F4">
        <w:t xml:space="preserve"> kuna</w:t>
      </w:r>
      <w:r w:rsidR="00C3048A" w:rsidRPr="000A32F4">
        <w:t xml:space="preserve"> </w:t>
      </w:r>
      <w:r w:rsidR="00D7535E" w:rsidRPr="000A32F4">
        <w:t>umanjena</w:t>
      </w:r>
      <w:r w:rsidR="00C3048A" w:rsidRPr="000A32F4">
        <w:t xml:space="preserve"> za iznos uplaćene jamčevine u iznosu od 32.500,00 kuna </w:t>
      </w:r>
      <w:r w:rsidRPr="000A32F4">
        <w:t xml:space="preserve">u roku od 30 dana računajući od dana </w:t>
      </w:r>
      <w:r w:rsidR="00C3048A" w:rsidRPr="000A32F4">
        <w:t xml:space="preserve">pravomoćnosti ovog rješenja o dosudi. </w:t>
      </w:r>
      <w:r w:rsidRPr="000A32F4">
        <w:t>Kupov</w:t>
      </w:r>
      <w:r w:rsidR="00D7535E" w:rsidRPr="000A32F4">
        <w:t>n</w:t>
      </w:r>
      <w:r w:rsidRPr="000A32F4">
        <w:t xml:space="preserve">ina se polaže na račun depozita Trgovačkog suda u Splitu br. </w:t>
      </w:r>
      <w:r w:rsidR="00081449" w:rsidRPr="00081449">
        <w:t>HR1623900011300000664</w:t>
      </w:r>
      <w:r w:rsidRPr="00081449">
        <w:t xml:space="preserve"> </w:t>
      </w:r>
      <w:r w:rsidRPr="000A32F4">
        <w:t>kod Hrvatske Poštanske Banke</w:t>
      </w:r>
      <w:r w:rsidR="00C6383E" w:rsidRPr="000A32F4">
        <w:t xml:space="preserve"> d.d. Zagreb s naznakom na broj predmeta 4. St-479/2013.</w:t>
      </w:r>
      <w:r w:rsidRPr="000A32F4">
        <w:t xml:space="preserve">  </w:t>
      </w:r>
    </w:p>
    <w:p w:rsidRDefault="008B3C24" w:rsidP="008B3C24" w:rsidR="008B3C24" w:rsidRPr="000A32F4">
      <w:pPr>
        <w:pStyle w:val="Uvuenotijeloteksta"/>
      </w:pPr>
    </w:p>
    <w:p w:rsidRDefault="008B3C24" w:rsidP="008B3C24" w:rsidR="008B3C24" w:rsidRPr="000A32F4">
      <w:pPr>
        <w:ind w:left="705"/>
        <w:jc w:val="both"/>
        <w:rPr>
          <w:bCs/>
        </w:rPr>
      </w:pPr>
      <w:r w:rsidRPr="000A32F4">
        <w:rPr>
          <w:bCs/>
        </w:rPr>
        <w:t xml:space="preserve">IV. Nakon pravomoćnosti ovog rješenja o dosudi i nakon što kupac </w:t>
      </w:r>
      <w:r w:rsidR="00C6383E" w:rsidRPr="000A32F4">
        <w:rPr>
          <w:bCs/>
        </w:rPr>
        <w:t>Azur Slanjankic, Kungsgatan 6, 774 30 Avesta, Švedska, OIB: 77899820763</w:t>
      </w:r>
      <w:r w:rsidRPr="000A32F4">
        <w:rPr>
          <w:bCs/>
        </w:rPr>
        <w:t xml:space="preserve"> u cijelosti položi </w:t>
      </w:r>
      <w:r w:rsidRPr="000A32F4">
        <w:rPr>
          <w:bCs/>
        </w:rPr>
        <w:lastRenderedPageBreak/>
        <w:t>kupov</w:t>
      </w:r>
      <w:r w:rsidR="00D7535E" w:rsidRPr="000A32F4">
        <w:rPr>
          <w:bCs/>
        </w:rPr>
        <w:t>n</w:t>
      </w:r>
      <w:r w:rsidRPr="000A32F4">
        <w:rPr>
          <w:bCs/>
        </w:rPr>
        <w:t xml:space="preserve">inu  Odjel za zemljišne knjige Općinskog sudu u Splitu  izvršit će upis prava vlasništva predmetne nekretnine,  pobliže opisane u toč. I. izreke ovog rješenja, u korist kupca  </w:t>
      </w:r>
      <w:r w:rsidR="00C6383E" w:rsidRPr="000A32F4">
        <w:rPr>
          <w:bCs/>
        </w:rPr>
        <w:t xml:space="preserve">Azur Slanjankic, Kungsgatan 6, 774 30 Avesta, Švedska, OIB: 77899820763 </w:t>
      </w:r>
      <w:r w:rsidRPr="000A32F4">
        <w:rPr>
          <w:bCs/>
        </w:rPr>
        <w:t>te  brisanje svih prava i tereta koji prestaju prodajom nekretnine po pravilima Ovršnog zakona.</w:t>
      </w:r>
    </w:p>
    <w:p w:rsidRDefault="008B3C24" w:rsidP="008B3C24" w:rsidR="008B3C24" w:rsidRPr="000A32F4">
      <w:pPr>
        <w:ind w:left="705"/>
        <w:jc w:val="both"/>
        <w:rPr>
          <w:bCs/>
        </w:rPr>
      </w:pPr>
    </w:p>
    <w:p w:rsidRDefault="008B3C24" w:rsidP="008B3C24" w:rsidR="008B3C24" w:rsidRPr="000A32F4">
      <w:pPr>
        <w:ind w:left="705"/>
        <w:jc w:val="both"/>
        <w:rPr>
          <w:bCs/>
        </w:rPr>
      </w:pPr>
      <w:r w:rsidRPr="000A32F4">
        <w:rPr>
          <w:bCs/>
        </w:rPr>
        <w:t>V. Odjel za zemljišne knjige Općinskog sud</w:t>
      </w:r>
      <w:r w:rsidR="00D7535E" w:rsidRPr="000A32F4">
        <w:rPr>
          <w:bCs/>
        </w:rPr>
        <w:t xml:space="preserve">a u Splitu  obavit će upise iz </w:t>
      </w:r>
      <w:r w:rsidRPr="000A32F4">
        <w:rPr>
          <w:bCs/>
        </w:rPr>
        <w:t xml:space="preserve"> toč. IV. izreke ovog rješenja na temelju pravomoćnog rješenja o dosudi predmetne nekretnine  i potvrde  ovog stečajnog suda  da je kupac položio kupov</w:t>
      </w:r>
      <w:r w:rsidR="00D7535E" w:rsidRPr="000A32F4">
        <w:rPr>
          <w:bCs/>
        </w:rPr>
        <w:t>n</w:t>
      </w:r>
      <w:r w:rsidRPr="000A32F4">
        <w:rPr>
          <w:bCs/>
        </w:rPr>
        <w:t>inu u skladu s rješenjem o dosudi predmetne nekretnine.</w:t>
      </w:r>
    </w:p>
    <w:p w:rsidRDefault="008B3C24" w:rsidP="008B3C24" w:rsidR="008B3C24" w:rsidRPr="000A32F4">
      <w:pPr>
        <w:ind w:left="705"/>
        <w:jc w:val="both"/>
      </w:pPr>
    </w:p>
    <w:p w:rsidRDefault="008B3C24" w:rsidP="008B3C24" w:rsidR="008B3C24" w:rsidRPr="000A32F4">
      <w:pPr>
        <w:ind w:left="705"/>
        <w:jc w:val="both"/>
      </w:pPr>
      <w:r w:rsidRPr="000A32F4">
        <w:t xml:space="preserve">VI. Primjerak ovog rješenja bit će dostavljen  Odjelu  za zemljišne knjige Općinskog suda u Splitu radi zabilježbe ovog rješenja u zemljišnim knjigama.   </w:t>
      </w:r>
    </w:p>
    <w:p w:rsidRDefault="008B3C24" w:rsidP="008B3C24" w:rsidR="008B3C24" w:rsidRPr="000A32F4">
      <w:pPr>
        <w:ind w:left="705"/>
        <w:jc w:val="both"/>
      </w:pPr>
    </w:p>
    <w:p w:rsidRDefault="008B3C24" w:rsidP="008B3C24" w:rsidR="008B3C24" w:rsidRPr="000A32F4">
      <w:pPr>
        <w:ind w:left="705"/>
        <w:jc w:val="both"/>
      </w:pPr>
      <w:r w:rsidRPr="000A32F4">
        <w:t xml:space="preserve">VII. Ovo rješenje o dosudi bit će istaknuto na </w:t>
      </w:r>
      <w:r w:rsidR="00C6383E" w:rsidRPr="000A32F4">
        <w:t>e-</w:t>
      </w:r>
      <w:r w:rsidRPr="000A32F4">
        <w:t xml:space="preserve">oglasnoj ploči ovog suda. U sudskoj pisarnici  ovog suda  može se zatražiti pismeni otpravak ovog rješenja. </w:t>
      </w:r>
    </w:p>
    <w:p w:rsidRDefault="008B3C24" w:rsidP="008B3C24" w:rsidR="008B3C24" w:rsidRPr="000A32F4">
      <w:pPr>
        <w:ind w:left="705"/>
        <w:jc w:val="both"/>
      </w:pPr>
    </w:p>
    <w:p w:rsidRDefault="008B3C24" w:rsidP="008B3C24" w:rsidR="008B3C24" w:rsidRPr="000A32F4">
      <w:pPr>
        <w:jc w:val="center"/>
      </w:pPr>
      <w:r w:rsidRPr="000A32F4">
        <w:t xml:space="preserve">Obrazloženje </w:t>
      </w:r>
    </w:p>
    <w:p w:rsidRDefault="008B3C24" w:rsidP="008B3C24" w:rsidR="008B3C24" w:rsidRPr="000A32F4">
      <w:pPr>
        <w:tabs>
          <w:tab w:pos="1260" w:val="left"/>
        </w:tabs>
        <w:ind w:firstLine="540"/>
        <w:jc w:val="center"/>
      </w:pPr>
    </w:p>
    <w:p w:rsidRDefault="00C6383E" w:rsidP="00C6383E" w:rsidR="00C6383E" w:rsidRPr="000A32F4">
      <w:pPr>
        <w:pStyle w:val="Bezproreda"/>
        <w:ind w:firstLine="708"/>
        <w:jc w:val="both"/>
        <w:rPr>
          <w:rFonts w:hAnsi="Times New Roman" w:ascii="Times New Roman"/>
          <w:sz w:val="24"/>
          <w:szCs w:val="24"/>
        </w:rPr>
      </w:pPr>
      <w:r w:rsidRPr="000A32F4">
        <w:rPr>
          <w:rFonts w:hAnsi="Times New Roman" w:ascii="Times New Roman"/>
          <w:sz w:val="24"/>
          <w:szCs w:val="24"/>
        </w:rPr>
        <w:t xml:space="preserve">Rješenjem ovog suda br. 4 St-479/2013 od 03. listopada 2014. godine otvoren stečajni postupak na stečajnim dužnikom BONITA NUOVA d.o.o. za proizvodnju, trgovinu i ugostiteljstvo, Dugopolje, Svetog Leopolda Mandića 7/a, MBS: 060075437, OIB: 72321959920. </w:t>
      </w:r>
    </w:p>
    <w:p w:rsidRDefault="00C6383E" w:rsidP="00C6383E" w:rsidR="00C6383E" w:rsidRPr="000A32F4">
      <w:pPr>
        <w:pStyle w:val="Bezproreda"/>
        <w:jc w:val="both"/>
        <w:rPr>
          <w:rFonts w:hAnsi="Times New Roman" w:ascii="Times New Roman"/>
          <w:sz w:val="24"/>
          <w:szCs w:val="24"/>
        </w:rPr>
      </w:pPr>
    </w:p>
    <w:p w:rsidRDefault="00C6383E" w:rsidP="00C6383E" w:rsidR="00C6383E" w:rsidRPr="000A32F4">
      <w:pPr>
        <w:pStyle w:val="Bezproreda"/>
        <w:ind w:firstLine="708"/>
        <w:jc w:val="both"/>
        <w:rPr>
          <w:rFonts w:hAnsi="Times New Roman" w:ascii="Times New Roman"/>
          <w:sz w:val="24"/>
          <w:szCs w:val="24"/>
        </w:rPr>
      </w:pPr>
      <w:r w:rsidRPr="000A32F4">
        <w:rPr>
          <w:rFonts w:hAnsi="Times New Roman" w:ascii="Times New Roman"/>
          <w:sz w:val="24"/>
          <w:szCs w:val="24"/>
        </w:rPr>
        <w:t>Istim rješenjem za stečajnog upravitelja imenovan je  Ivan Sunara iz Splita, A. B. Šimića 20, OIB: 17000771045.</w:t>
      </w:r>
    </w:p>
    <w:p w:rsidRDefault="008B3C24" w:rsidP="00C6383E" w:rsidR="008B3C24" w:rsidRPr="000A32F4">
      <w:pPr>
        <w:jc w:val="both"/>
      </w:pPr>
      <w:r w:rsidRPr="000A32F4">
        <w:t xml:space="preserve"> </w:t>
      </w:r>
    </w:p>
    <w:p w:rsidRDefault="008B3C24" w:rsidP="008B3C24" w:rsidR="008B3C24" w:rsidRPr="000A32F4">
      <w:pPr>
        <w:jc w:val="both"/>
      </w:pPr>
      <w:r w:rsidRPr="000A32F4">
        <w:tab/>
        <w:t xml:space="preserve">U naprijed navedenom stečajnom postupku Rješenjem ovog suda br. </w:t>
      </w:r>
      <w:r w:rsidR="00C6383E" w:rsidRPr="000A32F4">
        <w:t>4. St-479/13</w:t>
      </w:r>
      <w:r w:rsidRPr="000A32F4">
        <w:t xml:space="preserve"> od </w:t>
      </w:r>
      <w:r w:rsidR="00C6383E" w:rsidRPr="000A32F4">
        <w:t>10. veljače 2015</w:t>
      </w:r>
      <w:r w:rsidRPr="000A32F4">
        <w:t xml:space="preserve">. godine određena je prodaja u stečajnom postupku uz odgovarajuću primjenu odredaba Ovršnog zakona predmetne nekretnine pobliže opisane u toč. I. izreke ovog rješenja. </w:t>
      </w:r>
    </w:p>
    <w:p w:rsidRDefault="008B3C24" w:rsidP="008B3C24" w:rsidR="008B3C24" w:rsidRPr="000A32F4">
      <w:pPr>
        <w:jc w:val="both"/>
      </w:pPr>
    </w:p>
    <w:p w:rsidRDefault="008B3C24" w:rsidP="008B3C24" w:rsidR="008B3C24" w:rsidRPr="000A32F4">
      <w:pPr>
        <w:jc w:val="both"/>
      </w:pPr>
      <w:r w:rsidRPr="000A32F4">
        <w:tab/>
        <w:t xml:space="preserve">Zaključkom ovog suda br. </w:t>
      </w:r>
      <w:r w:rsidR="00C6383E" w:rsidRPr="000A32F4">
        <w:t xml:space="preserve">4. St-479/13 </w:t>
      </w:r>
      <w:r w:rsidRPr="000A32F4">
        <w:t xml:space="preserve">od </w:t>
      </w:r>
      <w:r w:rsidR="00C6383E" w:rsidRPr="000A32F4">
        <w:t>8. srpnja 2015</w:t>
      </w:r>
      <w:r w:rsidRPr="000A32F4">
        <w:t xml:space="preserve">.g. bilo je određeno </w:t>
      </w:r>
      <w:r w:rsidR="00C6383E" w:rsidRPr="000A32F4">
        <w:t>prvo</w:t>
      </w:r>
      <w:r w:rsidRPr="000A32F4">
        <w:t xml:space="preserve"> ročište za prodaju u stečajnom postupku  predmetn</w:t>
      </w:r>
      <w:r w:rsidR="00C6383E" w:rsidRPr="000A32F4">
        <w:t>ih nekretnina i pokretnina u vlasništvu stečajnog dužnika</w:t>
      </w:r>
      <w:r w:rsidRPr="000A32F4">
        <w:t xml:space="preserve">  i to za dan </w:t>
      </w:r>
      <w:r w:rsidR="00D7535E" w:rsidRPr="000A32F4">
        <w:t>0</w:t>
      </w:r>
      <w:r w:rsidR="00C6383E" w:rsidRPr="000A32F4">
        <w:t>7. rujna 2015</w:t>
      </w:r>
      <w:r w:rsidRPr="000A32F4">
        <w:t>. godine.</w:t>
      </w:r>
    </w:p>
    <w:p w:rsidRDefault="00D7535E" w:rsidP="008B3C24" w:rsidR="00D7535E" w:rsidRPr="000A32F4">
      <w:pPr>
        <w:jc w:val="both"/>
      </w:pPr>
    </w:p>
    <w:p w:rsidRDefault="00D7535E" w:rsidP="008B3C24" w:rsidR="00D7535E" w:rsidRPr="000A32F4">
      <w:pPr>
        <w:jc w:val="both"/>
        <w:rPr>
          <w:bCs/>
        </w:rPr>
      </w:pPr>
      <w:r w:rsidRPr="000A32F4">
        <w:tab/>
        <w:t xml:space="preserve">Za usmenu javnu dražbu pristigle su dvije uplate jamčevine i to od Azura Slanjankića </w:t>
      </w:r>
      <w:r w:rsidRPr="000A32F4">
        <w:rPr>
          <w:bCs/>
        </w:rPr>
        <w:t>Kungsgatan 6, 774 30 Avesta, Švedska, OIB: 77899820763 na iznos od 32.500,00 kuna, te je uz prijavu za sudjelovanje na dražbi dostavio i ovjerovljeni prijevod sa švedskog na hrvatski jezik uplate jamčevine i putovnice kao dokaz o identitetu ponuditelja. Osim njega ponudu i dokaz o uplati jamčevine u iznosu od 32.415,10 kuna je u spis dostavila Ana Rimac Smiljanić, Rašeljkina 9, Split, OIB: 68278888545. Na ročištu na dražbu 07. rujna 2015. godine pristupili su Azur Slanjankić, Kungsgatan 6, 774 30 Avesta, Švedska, OIB: 77899820763 i Marija Katavić iz Splita, Pazdigradska 24 koju je Ana Rimac Smiljanić opunomoćila da je zastupa na javnoj dražbi na Trgovačkom sudu u Splitu dana 07. rujna 2015. godine u predmetu 4. St-479/2013. Na punomoći je ovjeren potpis opunomoćiteljice Ane Rimac Smiljanić pod brojem Ov-14210/15 u Splitu 05. rujna 2015. godine. Sud je odbio zahtjev Marije Katavić iz Split, Pazdigradska 24, OIB: 37611559583 da zastupa Anu Rimac Smiljanić kao ponuditelja na ročištu za dražbu iz razloga što osoba čije je sudjelovanje prijavljeno po neovlaštenom punomoćniku ne može ni steći svojstvo ponuditelja.</w:t>
      </w:r>
    </w:p>
    <w:p w:rsidRDefault="00D7535E" w:rsidP="008B3C24" w:rsidR="00D7535E" w:rsidRPr="000A32F4">
      <w:pPr>
        <w:jc w:val="both"/>
        <w:rPr>
          <w:bCs/>
        </w:rPr>
      </w:pPr>
    </w:p>
    <w:p w:rsidRDefault="00D7535E" w:rsidP="008B3C24" w:rsidR="00D7535E" w:rsidRPr="000A32F4">
      <w:pPr>
        <w:jc w:val="both"/>
        <w:rPr>
          <w:bCs/>
        </w:rPr>
      </w:pPr>
      <w:r w:rsidRPr="000A32F4">
        <w:rPr>
          <w:bCs/>
        </w:rPr>
        <w:lastRenderedPageBreak/>
        <w:tab/>
        <w:t xml:space="preserve">Prema odredbi čl. 89.a. Zakona o parničnom postupku ("Narodne novine" broj </w:t>
      </w:r>
      <w:r w:rsidR="00DF6D17">
        <w:rPr>
          <w:bCs/>
        </w:rPr>
        <w:t>53/91, 91/92, 58/93, 112/99, 88/01, 117/03, 88/05, 02/07, 84/08, 123/08, 57/11, 148/11, 25/13 i 89/14, dalje: ZPP)</w:t>
      </w:r>
      <w:r w:rsidRPr="000A32F4">
        <w:rPr>
          <w:bCs/>
        </w:rPr>
        <w:t xml:space="preserve"> stranku kao punomoćnik može zastupati samo odvjetnik, osoba koja je </w:t>
      </w:r>
      <w:r w:rsidR="001379B2" w:rsidRPr="000A32F4">
        <w:rPr>
          <w:bCs/>
        </w:rPr>
        <w:t xml:space="preserve">s njom u radnom odnosu, srodnik po krvi u prvoj liniji, brat, sestra ili bračni drug – ako je potpuno poslovno sposoban i ako se ne bavi nadripisarstvom. Opunomoćena Marija Katavić nije dokazala ništa od navedenog, te joj je uskraćeno da sudjeluje u dražbi i kupuje nekretninu u ime Ane Rimac Smiljanić. </w:t>
      </w:r>
    </w:p>
    <w:p w:rsidRDefault="001379B2" w:rsidP="008B3C24" w:rsidR="001379B2" w:rsidRPr="000A32F4">
      <w:pPr>
        <w:jc w:val="both"/>
        <w:rPr>
          <w:bCs/>
        </w:rPr>
      </w:pPr>
    </w:p>
    <w:p w:rsidRDefault="001379B2" w:rsidP="008B3C24" w:rsidR="001379B2" w:rsidRPr="000A32F4">
      <w:pPr>
        <w:jc w:val="both"/>
        <w:rPr>
          <w:bCs/>
        </w:rPr>
      </w:pPr>
      <w:r w:rsidRPr="000A32F4">
        <w:rPr>
          <w:bCs/>
        </w:rPr>
        <w:tab/>
        <w:t>Nakon toga, sud je održao ročište za dražbu sa jedinim ponuditeljem</w:t>
      </w:r>
      <w:r w:rsidR="00DF6D17">
        <w:rPr>
          <w:bCs/>
        </w:rPr>
        <w:t xml:space="preserve"> </w:t>
      </w:r>
      <w:r w:rsidR="00DF6D17" w:rsidRPr="000A32F4">
        <w:rPr>
          <w:bCs/>
        </w:rPr>
        <w:t>Azur Slanjankić, Kungsgatan 6, 774 30 Avesta, Švedska, OIB: 77899820763</w:t>
      </w:r>
      <w:r w:rsidRPr="000A32F4">
        <w:rPr>
          <w:bCs/>
        </w:rPr>
        <w:t xml:space="preserve"> koji je ponudio iznos od 325.000,00 kuna za kupnju nekretnine, i time ispunio uvjete da mu se dosudi predmetna nekretnina.</w:t>
      </w:r>
    </w:p>
    <w:p w:rsidRDefault="001379B2" w:rsidP="008B3C24" w:rsidR="001379B2" w:rsidRPr="000A32F4">
      <w:pPr>
        <w:jc w:val="both"/>
        <w:rPr>
          <w:bCs/>
        </w:rPr>
      </w:pPr>
    </w:p>
    <w:p w:rsidRDefault="001379B2" w:rsidP="008B3C24" w:rsidR="001379B2" w:rsidRPr="000A32F4">
      <w:pPr>
        <w:jc w:val="both"/>
      </w:pPr>
      <w:r w:rsidRPr="000A32F4">
        <w:rPr>
          <w:bCs/>
        </w:rPr>
        <w:tab/>
        <w:t xml:space="preserve">Radi navedenog, temeljem odredbi </w:t>
      </w:r>
      <w:r w:rsidR="00DF6D17">
        <w:rPr>
          <w:bCs/>
        </w:rPr>
        <w:t xml:space="preserve">čl. 164. SZ, </w:t>
      </w:r>
      <w:r w:rsidRPr="000A32F4">
        <w:rPr>
          <w:bCs/>
        </w:rPr>
        <w:t>čl. 98., 1</w:t>
      </w:r>
      <w:r w:rsidR="00DF6D17">
        <w:rPr>
          <w:bCs/>
        </w:rPr>
        <w:t>00., 101. i 103. Ovršnog zakona, trebalo je odlučiti kao u izreci ovog rješenja.</w:t>
      </w:r>
    </w:p>
    <w:p w:rsidRDefault="00D7535E" w:rsidP="008B3C24" w:rsidR="008B3C24" w:rsidRPr="000A32F4">
      <w:pPr>
        <w:jc w:val="both"/>
      </w:pPr>
      <w:r w:rsidRPr="000A32F4">
        <w:tab/>
      </w:r>
    </w:p>
    <w:p w:rsidRDefault="008B3C24" w:rsidP="008B3C24" w:rsidR="008B3C24" w:rsidRPr="000A32F4">
      <w:pPr>
        <w:jc w:val="both"/>
      </w:pPr>
    </w:p>
    <w:p w:rsidRDefault="008B3C24" w:rsidP="008B3C24" w:rsidR="008B3C24" w:rsidRPr="000A32F4">
      <w:pPr>
        <w:jc w:val="center"/>
      </w:pPr>
      <w:r w:rsidRPr="000A32F4">
        <w:t xml:space="preserve">U Splitu, dana  </w:t>
      </w:r>
      <w:r w:rsidR="00D7535E" w:rsidRPr="000A32F4">
        <w:t>10</w:t>
      </w:r>
      <w:r w:rsidR="00C6383E" w:rsidRPr="000A32F4">
        <w:t xml:space="preserve">. rujna 2015. godine </w:t>
      </w:r>
    </w:p>
    <w:p w:rsidRDefault="00C6383E" w:rsidP="00C6383E" w:rsidR="00C6383E" w:rsidRPr="000A32F4"/>
    <w:p w:rsidRDefault="00C6383E" w:rsidP="00C6383E" w:rsidR="00C6383E" w:rsidRPr="000A32F4">
      <w:pPr>
        <w:jc w:val="right"/>
      </w:pPr>
      <w:r w:rsidRPr="000A32F4">
        <w:t>SUDAC</w:t>
      </w:r>
    </w:p>
    <w:p w:rsidRDefault="00C6383E" w:rsidP="00C6383E" w:rsidR="00C6383E" w:rsidRPr="000A32F4">
      <w:pPr>
        <w:jc w:val="right"/>
      </w:pPr>
    </w:p>
    <w:p w:rsidRDefault="00C6383E" w:rsidP="00C6383E" w:rsidR="00C6383E" w:rsidRPr="000A32F4">
      <w:pPr>
        <w:jc w:val="right"/>
      </w:pPr>
    </w:p>
    <w:p w:rsidRDefault="00C6383E" w:rsidP="00C6383E" w:rsidR="00C6383E" w:rsidRPr="000A32F4">
      <w:pPr>
        <w:jc w:val="right"/>
      </w:pPr>
      <w:r w:rsidRPr="000A32F4">
        <w:t>Katarina Mikulić</w:t>
      </w:r>
    </w:p>
    <w:p w:rsidRDefault="001379B2" w:rsidP="00C6383E" w:rsidR="001379B2">
      <w:pPr>
        <w:jc w:val="right"/>
      </w:pPr>
    </w:p>
    <w:p w:rsidRDefault="00673180" w:rsidP="00C6383E" w:rsidR="00673180" w:rsidRPr="000A32F4">
      <w:pPr>
        <w:jc w:val="right"/>
      </w:pPr>
    </w:p>
    <w:p w:rsidRDefault="008B3C24" w:rsidP="008B3C24" w:rsidR="008B3C24" w:rsidRPr="000A32F4">
      <w:pPr>
        <w:jc w:val="both"/>
      </w:pPr>
      <w:r w:rsidRPr="000A32F4">
        <w:t>POUKA O PRAVNOM LIJEKU: Protiv ovog rješenja dopuštena je žalba Visokom trgovačkom sudu Republike Hrvatske u Zagrebu. Žalba se podnosi putem ovog suda u 2 primjerka, a u roku od 8 dana od dana dostave rješenja.</w:t>
      </w:r>
    </w:p>
    <w:p w:rsidRDefault="008B3C24" w:rsidP="008B3C24" w:rsidR="008B3C24" w:rsidRPr="000A32F4">
      <w:pPr>
        <w:jc w:val="both"/>
      </w:pPr>
    </w:p>
    <w:p w:rsidRDefault="008B3C24" w:rsidP="008B3C24" w:rsidR="008B3C24" w:rsidRPr="000A32F4">
      <w:pPr>
        <w:jc w:val="both"/>
      </w:pPr>
      <w:r w:rsidRPr="000A32F4">
        <w:t xml:space="preserve">DNA: </w:t>
      </w:r>
    </w:p>
    <w:p w:rsidRDefault="00C3048A" w:rsidP="008B3C24" w:rsidR="00C3048A" w:rsidRPr="000A32F4">
      <w:pPr>
        <w:numPr>
          <w:ilvl w:val="0"/>
          <w:numId w:val="1"/>
        </w:numPr>
        <w:jc w:val="both"/>
      </w:pPr>
      <w:r w:rsidRPr="000A32F4">
        <w:rPr>
          <w:bCs/>
        </w:rPr>
        <w:t>Azur Slanjankic, Švedska</w:t>
      </w:r>
      <w:r w:rsidRPr="000A32F4">
        <w:t xml:space="preserve"> po punomoćniku za primanje pismena</w:t>
      </w:r>
    </w:p>
    <w:p w:rsidRDefault="008B3C24" w:rsidP="008B3C24" w:rsidR="008B3C24" w:rsidRPr="000A32F4">
      <w:pPr>
        <w:numPr>
          <w:ilvl w:val="0"/>
          <w:numId w:val="1"/>
        </w:numPr>
        <w:jc w:val="both"/>
      </w:pPr>
      <w:r w:rsidRPr="000A32F4">
        <w:t>stečajno</w:t>
      </w:r>
      <w:r w:rsidR="00C6383E" w:rsidRPr="000A32F4">
        <w:t>m upravitelju</w:t>
      </w:r>
    </w:p>
    <w:p w:rsidRDefault="00C6383E" w:rsidP="00C6383E" w:rsidR="00C6383E" w:rsidRPr="000A32F4">
      <w:pPr>
        <w:numPr>
          <w:ilvl w:val="0"/>
          <w:numId w:val="1"/>
        </w:numPr>
        <w:jc w:val="both"/>
      </w:pPr>
      <w:r w:rsidRPr="000A32F4">
        <w:t>razlučnim vjerovnicima:</w:t>
      </w:r>
      <w:r w:rsidR="00C3048A" w:rsidRPr="000A32F4">
        <w:t xml:space="preserve"> 1. SG Splitska banka d.d., Split i 2.</w:t>
      </w:r>
      <w:r w:rsidRPr="000A32F4">
        <w:t xml:space="preserve"> Hrvatska bank</w:t>
      </w:r>
      <w:r w:rsidR="00C3048A" w:rsidRPr="000A32F4">
        <w:t>a za obnovu i razvitak, Zagreb</w:t>
      </w:r>
    </w:p>
    <w:p w:rsidRDefault="008B3C24" w:rsidP="008B3C24" w:rsidR="008B3C24" w:rsidRPr="000A32F4">
      <w:pPr>
        <w:numPr>
          <w:ilvl w:val="0"/>
          <w:numId w:val="1"/>
        </w:numPr>
        <w:jc w:val="both"/>
      </w:pPr>
      <w:r w:rsidRPr="000A32F4">
        <w:t>Poreznoj upravi Split</w:t>
      </w:r>
    </w:p>
    <w:p w:rsidRDefault="008B3C24" w:rsidP="008B3C24" w:rsidR="008B3C24" w:rsidRPr="000A32F4">
      <w:pPr>
        <w:numPr>
          <w:ilvl w:val="0"/>
          <w:numId w:val="1"/>
        </w:numPr>
        <w:jc w:val="both"/>
      </w:pPr>
      <w:r w:rsidRPr="000A32F4">
        <w:t xml:space="preserve">Odjelu za zemljišne knjige  Općinskog suda u Splitu, radi zabilježbe rješenja </w:t>
      </w:r>
    </w:p>
    <w:p w:rsidRDefault="00C3048A" w:rsidP="008B3C24" w:rsidR="00C3048A">
      <w:pPr>
        <w:numPr>
          <w:ilvl w:val="0"/>
          <w:numId w:val="1"/>
        </w:numPr>
        <w:jc w:val="both"/>
      </w:pPr>
      <w:r w:rsidRPr="000A32F4">
        <w:t>ŽDO SPLIT</w:t>
      </w:r>
    </w:p>
    <w:p w:rsidRDefault="00A44AA6" w:rsidP="008B3C24" w:rsidR="00A44AA6" w:rsidRPr="000A32F4">
      <w:pPr>
        <w:numPr>
          <w:ilvl w:val="0"/>
          <w:numId w:val="1"/>
        </w:numPr>
        <w:jc w:val="both"/>
      </w:pPr>
      <w:r>
        <w:t>sudska pisarnica</w:t>
      </w:r>
    </w:p>
    <w:p w:rsidRDefault="008B3C24" w:rsidP="008B3C24" w:rsidR="008B3C24" w:rsidRPr="000A32F4">
      <w:pPr>
        <w:ind w:left="360"/>
        <w:jc w:val="both"/>
      </w:pPr>
    </w:p>
    <w:p w:rsidRDefault="008B3C24" w:rsidP="008B3C24" w:rsidR="008B3C24" w:rsidRPr="000A32F4">
      <w:pPr>
        <w:jc w:val="both"/>
      </w:pPr>
      <w:r w:rsidRPr="000A32F4">
        <w:t xml:space="preserve">        -   rješenje istaknuti na </w:t>
      </w:r>
      <w:r w:rsidR="00C6383E" w:rsidRPr="000A32F4">
        <w:t>e-</w:t>
      </w:r>
      <w:r w:rsidRPr="000A32F4">
        <w:t>oglasnu ploču suda</w:t>
      </w:r>
      <w:r w:rsidR="00C3048A" w:rsidRPr="000A32F4">
        <w:t xml:space="preserve"> rok </w:t>
      </w:r>
      <w:r w:rsidR="00081449">
        <w:t>8</w:t>
      </w:r>
      <w:r w:rsidR="00C3048A" w:rsidRPr="000A32F4">
        <w:t xml:space="preserve"> dana </w:t>
      </w:r>
    </w:p>
    <w:p w:rsidRDefault="008B3C24" w:rsidP="008B3C24" w:rsidR="008B3C24" w:rsidRPr="000A32F4">
      <w:pPr>
        <w:ind w:left="360"/>
        <w:jc w:val="both"/>
      </w:pPr>
    </w:p>
    <w:p w:rsidRDefault="008B3C24" w:rsidR="008B3C24" w:rsidRPr="000A32F4"/>
    <w:p w:rsidRDefault="00B929EE" w:rsidP="00B929EE" w:rsidR="00B929EE" w:rsidRPr="000A32F4">
      <w:pPr>
        <w:pStyle w:val="Tijeloteksta"/>
      </w:pPr>
    </w:p>
    <w:p w:rsidRDefault="00853B3E" w:rsidR="00853B3E" w:rsidRPr="000A32F4"/>
    <w:sectPr w:rsidSect="00A55152" w:rsidR="00853B3E" w:rsidRPr="000A32F4">
      <w:headerReference w:type="even" r:id="rId11"/>
      <w:headerReference w:type="default" r:id="rId12"/>
      <w:headerReference w:type="first" r:id="rId13"/>
      <w:pgSz w:h="16838" w:w="11906"/>
      <w:pgMar w:gutter="0" w:footer="708" w:header="708" w:left="1440"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83E" w:rsidR="0084646D">
      <w:r>
        <w:separator/>
      </w:r>
    </w:p>
  </w:endnote>
  <w:endnote w:id="0" w:type="continuationSeparator">
    <w:p w:rsidRDefault="00C6383E" w:rsidR="008464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83E" w:rsidR="0084646D">
      <w:r>
        <w:separator/>
      </w:r>
    </w:p>
  </w:footnote>
  <w:footnote w:id="0" w:type="continuationSeparator">
    <w:p w:rsidRDefault="00C6383E" w:rsidR="008464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929EE" w:rsidR="009661F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0A0EB7" w:rsidR="009661F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929EE" w:rsidR="009661F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A0EB7">
      <w:rPr>
        <w:rStyle w:val="Brojstranice"/>
        <w:noProof/>
      </w:rPr>
      <w:t>3</w:t>
    </w:r>
    <w:r>
      <w:rPr>
        <w:rStyle w:val="Brojstranice"/>
      </w:rPr>
      <w:fldChar w:fldCharType="end"/>
    </w:r>
  </w:p>
  <w:p w:rsidRDefault="00B929EE" w:rsidR="009661FD">
    <w:pPr>
      <w:pStyle w:val="Zaglavlje"/>
    </w:pPr>
    <w:r>
      <w:tab/>
    </w:r>
    <w:r>
      <w:tab/>
    </w:r>
    <w:r w:rsidR="008B3C24">
      <w:t>4. St-479/2013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3C24" w:rsidP="008B3C24" w:rsidR="008B3C24">
    <w:pPr>
      <w:pStyle w:val="Zaglavlje"/>
      <w:jc w:val="right"/>
    </w:pPr>
    <w:r>
      <w:t>4. St-479/2013</w:t>
    </w:r>
  </w:p>
  <w:p w:rsidRDefault="008B3C24" w:rsidR="008B3C2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2"/>
  </w:num>
  <w:num w:numId="2">
    <w:abstractNumId w:val="0"/>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29EE"/>
    <w:rsid w:val="00081449"/>
    <w:rsid w:val="000A0EB7"/>
    <w:rsid w:val="000A32F4"/>
    <w:rsid w:val="000B4D96"/>
    <w:rsid w:val="001379B2"/>
    <w:rsid w:val="003C2F22"/>
    <w:rsid w:val="00417EA6"/>
    <w:rsid w:val="004657E9"/>
    <w:rsid w:val="00673180"/>
    <w:rsid w:val="0071519E"/>
    <w:rsid w:val="007F7A84"/>
    <w:rsid w:val="00814EDB"/>
    <w:rsid w:val="00815142"/>
    <w:rsid w:val="0084646D"/>
    <w:rsid w:val="00853B3E"/>
    <w:rsid w:val="008B3C24"/>
    <w:rsid w:val="00981D37"/>
    <w:rsid w:val="0098497D"/>
    <w:rsid w:val="00A44AA6"/>
    <w:rsid w:val="00A51DE9"/>
    <w:rsid w:val="00B929EE"/>
    <w:rsid w:val="00C3048A"/>
    <w:rsid w:val="00C6383E"/>
    <w:rsid w:val="00D7535E"/>
    <w:rsid w:val="00DD0D50"/>
    <w:rsid w:val="00DF6D17"/>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Inden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929EE"/>
    <w:rPr>
      <w:rFonts w:cs="Times New Roman" w:eastAsia="Times New Roman"/>
      <w:szCs w:val="24"/>
      <w:lang w:eastAsia="hr-HR"/>
    </w:rPr>
  </w:style>
  <w:style w:styleId="Naslov1" w:type="paragraph">
    <w:name w:val="heading 1"/>
    <w:basedOn w:val="Normal"/>
    <w:next w:val="Normal"/>
    <w:link w:val="Naslov1Char"/>
    <w:qFormat/>
    <w:rsid w:val="00B929EE"/>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B929EE"/>
    <w:rPr>
      <w:rFonts w:cs="Times New Roman" w:eastAsia="Times New Roman"/>
      <w:b/>
      <w:bCs/>
      <w:szCs w:val="24"/>
      <w:lang w:eastAsia="hr-HR"/>
    </w:rPr>
  </w:style>
  <w:style w:styleId="Uvuenotijeloteksta" w:type="paragraph">
    <w:name w:val="Body Text Indent"/>
    <w:basedOn w:val="Normal"/>
    <w:link w:val="UvuenotijelotekstaChar"/>
    <w:rsid w:val="00B929EE"/>
    <w:pPr>
      <w:ind w:left="720"/>
      <w:jc w:val="both"/>
    </w:pPr>
  </w:style>
  <w:style w:customStyle="true" w:styleId="UvuenotijelotekstaChar" w:type="character">
    <w:name w:val="Uvučeno tijelo teksta Char"/>
    <w:basedOn w:val="Zadanifontodlomka"/>
    <w:link w:val="Uvuenotijeloteksta"/>
    <w:rsid w:val="00B929EE"/>
    <w:rPr>
      <w:rFonts w:cs="Times New Roman" w:eastAsia="Times New Roman"/>
      <w:szCs w:val="24"/>
      <w:lang w:eastAsia="hr-HR"/>
    </w:rPr>
  </w:style>
  <w:style w:styleId="Zaglavlje" w:type="paragraph">
    <w:name w:val="header"/>
    <w:basedOn w:val="Normal"/>
    <w:link w:val="ZaglavljeChar"/>
    <w:uiPriority w:val="99"/>
    <w:rsid w:val="00B929EE"/>
    <w:pPr>
      <w:tabs>
        <w:tab w:pos="4536" w:val="center"/>
        <w:tab w:pos="9072" w:val="right"/>
      </w:tabs>
    </w:pPr>
  </w:style>
  <w:style w:customStyle="true" w:styleId="ZaglavljeChar" w:type="character">
    <w:name w:val="Zaglavlje Char"/>
    <w:basedOn w:val="Zadanifontodlomka"/>
    <w:link w:val="Zaglavlje"/>
    <w:uiPriority w:val="99"/>
    <w:rsid w:val="00B929EE"/>
    <w:rPr>
      <w:rFonts w:cs="Times New Roman" w:eastAsia="Times New Roman"/>
      <w:szCs w:val="24"/>
      <w:lang w:eastAsia="hr-HR"/>
    </w:rPr>
  </w:style>
  <w:style w:styleId="Brojstranice" w:type="character">
    <w:name w:val="page number"/>
    <w:basedOn w:val="Zadanifontodlomka"/>
    <w:rsid w:val="00B929EE"/>
  </w:style>
  <w:style w:styleId="Tijeloteksta" w:type="paragraph">
    <w:name w:val="Body Text"/>
    <w:basedOn w:val="Normal"/>
    <w:link w:val="TijelotekstaChar"/>
    <w:rsid w:val="00B929EE"/>
    <w:pPr>
      <w:tabs>
        <w:tab w:pos="6810" w:val="left"/>
      </w:tabs>
      <w:jc w:val="both"/>
    </w:pPr>
  </w:style>
  <w:style w:customStyle="true" w:styleId="TijelotekstaChar" w:type="character">
    <w:name w:val="Tijelo teksta Char"/>
    <w:basedOn w:val="Zadanifontodlomka"/>
    <w:link w:val="Tijeloteksta"/>
    <w:rsid w:val="00B929EE"/>
    <w:rPr>
      <w:rFonts w:cs="Times New Roman" w:eastAsia="Times New Roman"/>
      <w:szCs w:val="24"/>
      <w:lang w:eastAsia="hr-HR"/>
    </w:rPr>
  </w:style>
  <w:style w:styleId="Tijeloteksta-uvlaka2" w:type="paragraph">
    <w:name w:val="Body Text Indent 2"/>
    <w:basedOn w:val="Normal"/>
    <w:link w:val="Tijeloteksta-uvlaka2Char"/>
    <w:rsid w:val="00B929EE"/>
    <w:pPr>
      <w:spacing w:lineRule="auto" w:line="480" w:after="120"/>
      <w:ind w:left="283"/>
    </w:pPr>
  </w:style>
  <w:style w:customStyle="true" w:styleId="Tijeloteksta-uvlaka2Char" w:type="character">
    <w:name w:val="Tijelo teksta - uvlaka 2 Char"/>
    <w:basedOn w:val="Zadanifontodlomka"/>
    <w:link w:val="Tijeloteksta-uvlaka2"/>
    <w:rsid w:val="00B929EE"/>
    <w:rPr>
      <w:rFonts w:cs="Times New Roman" w:eastAsia="Times New Roman"/>
      <w:szCs w:val="24"/>
      <w:lang w:eastAsia="hr-HR"/>
    </w:rPr>
  </w:style>
  <w:style w:styleId="Podnoje" w:type="paragraph">
    <w:name w:val="footer"/>
    <w:basedOn w:val="Normal"/>
    <w:link w:val="PodnojeChar"/>
    <w:uiPriority w:val="99"/>
    <w:unhideWhenUsed/>
    <w:rsid w:val="008B3C24"/>
    <w:pPr>
      <w:tabs>
        <w:tab w:pos="4536" w:val="center"/>
        <w:tab w:pos="9072" w:val="right"/>
      </w:tabs>
    </w:pPr>
  </w:style>
  <w:style w:customStyle="true" w:styleId="PodnojeChar" w:type="character">
    <w:name w:val="Podnožje Char"/>
    <w:basedOn w:val="Zadanifontodlomka"/>
    <w:link w:val="Podnoje"/>
    <w:uiPriority w:val="99"/>
    <w:rsid w:val="008B3C24"/>
    <w:rPr>
      <w:rFonts w:cs="Times New Roman" w:eastAsia="Times New Roman"/>
      <w:szCs w:val="24"/>
      <w:lang w:eastAsia="hr-HR"/>
    </w:rPr>
  </w:style>
  <w:style w:styleId="Tekstbalonia" w:type="paragraph">
    <w:name w:val="Balloon Text"/>
    <w:basedOn w:val="Normal"/>
    <w:link w:val="TekstbaloniaChar"/>
    <w:uiPriority w:val="99"/>
    <w:semiHidden/>
    <w:unhideWhenUsed/>
    <w:rsid w:val="008B3C2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3C24"/>
    <w:rPr>
      <w:rFonts w:cs="Tahoma" w:eastAsia="Times New Roman" w:hAnsi="Tahoma" w:ascii="Tahoma"/>
      <w:sz w:val="16"/>
      <w:szCs w:val="16"/>
      <w:lang w:eastAsia="hr-HR"/>
    </w:rPr>
  </w:style>
  <w:style w:styleId="Bezproreda" w:type="paragraph">
    <w:name w:val="No Spacing"/>
    <w:uiPriority w:val="1"/>
    <w:qFormat/>
    <w:rsid w:val="00C6383E"/>
    <w:rPr>
      <w:rFonts w:cs="Times New Roman" w:eastAsia="Calibri" w:hAnsi="Calibri" w:ascii="Calibri"/>
      <w:sz w:val="22"/>
    </w:rPr>
  </w:style>
  <w:style w:styleId="Tekstrezerviranogmjesta" w:type="character">
    <w:name w:val="Placeholder Text"/>
    <w:basedOn w:val="Zadanifontodlomka"/>
    <w:uiPriority w:val="99"/>
    <w:semiHidden/>
    <w:rsid w:val="000A0EB7"/>
    <w:rPr>
      <w:color w:val="808080"/>
      <w:bdr w:space="0" w:sz="0" w:color="auto" w:val="none"/>
      <w:shd w:fill="auto" w:color="auto" w:val="clear"/>
    </w:rPr>
  </w:style>
  <w:style w:customStyle="true" w:styleId="eSPISCCParagraphDefaultFont" w:type="character">
    <w:name w:val="eSPIS_CC_Paragraph Default Font"/>
    <w:basedOn w:val="Zadanifontodlomka"/>
    <w:rsid w:val="000A0E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A0EB7"/>
    <w:rPr>
      <w:bdr w:space="0" w:sz="0" w:color="auto" w:val="none"/>
      <w:shd w:fill="FFFFCC" w:color="auto" w:val="clear"/>
      <w:lang w:val="hr-HR"/>
    </w:rPr>
  </w:style>
  <w:style w:customStyle="true" w:styleId="PozadinaSvijetloCrvena" w:type="character">
    <w:name w:val="Pozadina_SvijetloCrvena"/>
    <w:basedOn w:val="eSPISCCParagraphDefaultFont"/>
    <w:rsid w:val="000A0E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A0EB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929EE"/>
    <w:rPr>
      <w:rFonts w:cs="Times New Roman" w:eastAsia="Times New Roman"/>
      <w:szCs w:val="24"/>
      <w:lang w:eastAsia="hr-HR"/>
    </w:rPr>
  </w:style>
  <w:style w:styleId="Naslov1" w:type="paragraph">
    <w:name w:val="heading 1"/>
    <w:basedOn w:val="Normal"/>
    <w:next w:val="Normal"/>
    <w:link w:val="Naslov1Char"/>
    <w:qFormat/>
    <w:rsid w:val="00B929EE"/>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B929EE"/>
    <w:rPr>
      <w:rFonts w:cs="Times New Roman" w:eastAsia="Times New Roman"/>
      <w:b/>
      <w:bCs/>
      <w:szCs w:val="24"/>
      <w:lang w:eastAsia="hr-HR"/>
    </w:rPr>
  </w:style>
  <w:style w:styleId="Uvuenotijeloteksta" w:type="paragraph">
    <w:name w:val="Body Text Indent"/>
    <w:basedOn w:val="Normal"/>
    <w:link w:val="UvuenotijelotekstaChar"/>
    <w:rsid w:val="00B929EE"/>
    <w:pPr>
      <w:ind w:left="720"/>
      <w:jc w:val="both"/>
    </w:pPr>
  </w:style>
  <w:style w:customStyle="1" w:styleId="UvuenotijelotekstaChar" w:type="character">
    <w:name w:val="Uvučeno tijelo teksta Char"/>
    <w:basedOn w:val="Zadanifontodlomka"/>
    <w:link w:val="Uvuenotijeloteksta"/>
    <w:rsid w:val="00B929EE"/>
    <w:rPr>
      <w:rFonts w:cs="Times New Roman" w:eastAsia="Times New Roman"/>
      <w:szCs w:val="24"/>
      <w:lang w:eastAsia="hr-HR"/>
    </w:rPr>
  </w:style>
  <w:style w:styleId="Zaglavlje" w:type="paragraph">
    <w:name w:val="header"/>
    <w:basedOn w:val="Normal"/>
    <w:link w:val="ZaglavljeChar"/>
    <w:uiPriority w:val="99"/>
    <w:rsid w:val="00B929EE"/>
    <w:pPr>
      <w:tabs>
        <w:tab w:pos="4536" w:val="center"/>
        <w:tab w:pos="9072" w:val="right"/>
      </w:tabs>
    </w:pPr>
  </w:style>
  <w:style w:customStyle="1" w:styleId="ZaglavljeChar" w:type="character">
    <w:name w:val="Zaglavlje Char"/>
    <w:basedOn w:val="Zadanifontodlomka"/>
    <w:link w:val="Zaglavlje"/>
    <w:uiPriority w:val="99"/>
    <w:rsid w:val="00B929EE"/>
    <w:rPr>
      <w:rFonts w:cs="Times New Roman" w:eastAsia="Times New Roman"/>
      <w:szCs w:val="24"/>
      <w:lang w:eastAsia="hr-HR"/>
    </w:rPr>
  </w:style>
  <w:style w:styleId="Brojstranice" w:type="character">
    <w:name w:val="page number"/>
    <w:basedOn w:val="Zadanifontodlomka"/>
    <w:rsid w:val="00B929EE"/>
  </w:style>
  <w:style w:styleId="Tijeloteksta" w:type="paragraph">
    <w:name w:val="Body Text"/>
    <w:basedOn w:val="Normal"/>
    <w:link w:val="TijelotekstaChar"/>
    <w:rsid w:val="00B929EE"/>
    <w:pPr>
      <w:tabs>
        <w:tab w:pos="6810" w:val="left"/>
      </w:tabs>
      <w:jc w:val="both"/>
    </w:pPr>
  </w:style>
  <w:style w:customStyle="1" w:styleId="TijelotekstaChar" w:type="character">
    <w:name w:val="Tijelo teksta Char"/>
    <w:basedOn w:val="Zadanifontodlomka"/>
    <w:link w:val="Tijeloteksta"/>
    <w:rsid w:val="00B929EE"/>
    <w:rPr>
      <w:rFonts w:cs="Times New Roman" w:eastAsia="Times New Roman"/>
      <w:szCs w:val="24"/>
      <w:lang w:eastAsia="hr-HR"/>
    </w:rPr>
  </w:style>
  <w:style w:styleId="Tijeloteksta-uvlaka2" w:type="paragraph">
    <w:name w:val="Body Text Indent 2"/>
    <w:basedOn w:val="Normal"/>
    <w:link w:val="Tijeloteksta-uvlaka2Char"/>
    <w:rsid w:val="00B929EE"/>
    <w:pPr>
      <w:spacing w:after="120" w:line="480" w:lineRule="auto"/>
      <w:ind w:left="283"/>
    </w:pPr>
  </w:style>
  <w:style w:customStyle="1" w:styleId="Tijeloteksta-uvlaka2Char" w:type="character">
    <w:name w:val="Tijelo teksta - uvlaka 2 Char"/>
    <w:basedOn w:val="Zadanifontodlomka"/>
    <w:link w:val="Tijeloteksta-uvlaka2"/>
    <w:rsid w:val="00B929EE"/>
    <w:rPr>
      <w:rFonts w:cs="Times New Roman" w:eastAsia="Times New Roman"/>
      <w:szCs w:val="24"/>
      <w:lang w:eastAsia="hr-HR"/>
    </w:rPr>
  </w:style>
  <w:style w:styleId="Podnoje" w:type="paragraph">
    <w:name w:val="footer"/>
    <w:basedOn w:val="Normal"/>
    <w:link w:val="PodnojeChar"/>
    <w:uiPriority w:val="99"/>
    <w:unhideWhenUsed/>
    <w:rsid w:val="008B3C24"/>
    <w:pPr>
      <w:tabs>
        <w:tab w:pos="4536" w:val="center"/>
        <w:tab w:pos="9072" w:val="right"/>
      </w:tabs>
    </w:pPr>
  </w:style>
  <w:style w:customStyle="1" w:styleId="PodnojeChar" w:type="character">
    <w:name w:val="Podnožje Char"/>
    <w:basedOn w:val="Zadanifontodlomka"/>
    <w:link w:val="Podnoje"/>
    <w:uiPriority w:val="99"/>
    <w:rsid w:val="008B3C24"/>
    <w:rPr>
      <w:rFonts w:cs="Times New Roman" w:eastAsia="Times New Roman"/>
      <w:szCs w:val="24"/>
      <w:lang w:eastAsia="hr-HR"/>
    </w:rPr>
  </w:style>
  <w:style w:styleId="Tekstbalonia" w:type="paragraph">
    <w:name w:val="Balloon Text"/>
    <w:basedOn w:val="Normal"/>
    <w:link w:val="TekstbaloniaChar"/>
    <w:uiPriority w:val="99"/>
    <w:semiHidden/>
    <w:unhideWhenUsed/>
    <w:rsid w:val="008B3C24"/>
    <w:rPr>
      <w:rFonts w:ascii="Tahoma" w:cs="Tahoma" w:hAnsi="Tahoma"/>
      <w:sz w:val="16"/>
      <w:szCs w:val="16"/>
    </w:rPr>
  </w:style>
  <w:style w:customStyle="1" w:styleId="TekstbaloniaChar" w:type="character">
    <w:name w:val="Tekst balončića Char"/>
    <w:basedOn w:val="Zadanifontodlomka"/>
    <w:link w:val="Tekstbalonia"/>
    <w:uiPriority w:val="99"/>
    <w:semiHidden/>
    <w:rsid w:val="008B3C24"/>
    <w:rPr>
      <w:rFonts w:ascii="Tahoma" w:cs="Tahoma" w:eastAsia="Times New Roman" w:hAnsi="Tahoma"/>
      <w:sz w:val="16"/>
      <w:szCs w:val="16"/>
      <w:lang w:eastAsia="hr-HR"/>
    </w:rPr>
  </w:style>
  <w:style w:styleId="Bezproreda" w:type="paragraph">
    <w:name w:val="No Spacing"/>
    <w:uiPriority w:val="1"/>
    <w:qFormat/>
    <w:rsid w:val="00C6383E"/>
    <w:rPr>
      <w:rFonts w:ascii="Calibri" w:cs="Times New Roman" w:eastAsia="Calibri" w:hAnsi="Calibri"/>
      <w:sz w:val="22"/>
    </w:rPr>
  </w:style>
  <w:style w:styleId="Tekstrezerviranogmjesta" w:type="character">
    <w:name w:val="Placeholder Text"/>
    <w:basedOn w:val="Zadanifontodlomka"/>
    <w:uiPriority w:val="99"/>
    <w:semiHidden/>
    <w:rsid w:val="000A0EB7"/>
    <w:rPr>
      <w:color w:val="808080"/>
      <w:bdr w:color="auto" w:space="0" w:sz="0" w:val="none"/>
      <w:shd w:color="auto" w:fill="auto" w:val="clear"/>
    </w:rPr>
  </w:style>
  <w:style w:customStyle="1" w:styleId="eSPISCCParagraphDefaultFont" w:type="character">
    <w:name w:val="eSPIS_CC_Paragraph Default Font"/>
    <w:basedOn w:val="Zadanifontodlomka"/>
    <w:rsid w:val="000A0E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A0EB7"/>
    <w:rPr>
      <w:bdr w:color="auto" w:space="0" w:sz="0" w:val="none"/>
      <w:shd w:color="auto" w:fill="FFFFCC" w:val="clear"/>
      <w:lang w:val="hr-HR"/>
    </w:rPr>
  </w:style>
  <w:style w:customStyle="1" w:styleId="PozadinaSvijetloCrvena" w:type="character">
    <w:name w:val="Pozadina_SvijetloCrvena"/>
    <w:basedOn w:val="eSPISCCParagraphDefaultFont"/>
    <w:rsid w:val="000A0E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A0EB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rujna 2015.</izvorni_sadrzaj>
    <derivirana_varijabla naziv="DomainObject.DatumDonosenjaOdluke_1">10.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479</izvorni_sadrzaj>
    <derivirana_varijabla naziv="DomainObject.Predmet.Broj_1">479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2013.</izvorni_sadrzaj>
    <derivirana_varijabla naziv="DomainObject.Predmet.DatumOsnivanja_1">12.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St-479/2013</izvorni_sadrzaj>
    <derivirana_varijabla naziv="DomainObject.Predmet.OznakaBroj_1">St-479/2013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BONITA NUOVA, d.o.o. za proizvodnju, trgovinu i ugostiteljstvo</izvorni_sadrzaj>
    <derivirana_varijabla naziv="DomainObject.Predmet.ProtustrankaFormated_1">  BONITA NUOVA, d.o.o. za proizvodnju, trgovinu i ugostiteljstvo</derivirana_varijabla>
  </DomainObject.Predmet.ProtustrankaFormated>
  <DomainObject.Predmet.ProtustrankaFormatedOIB>
    <izvorni_sadrzaj>  BONITA NUOVA, d.o.o. za proizvodnju, trgovinu i ugostiteljstvo, OIB 72321959920</izvorni_sadrzaj>
    <derivirana_varijabla naziv="DomainObject.Predmet.ProtustrankaFormatedOIB_1">  BONITA NUOVA, d.o.o. za proizvodnju, trgovinu i ugostiteljstvo, OIB 72321959920</derivirana_varijabla>
  </DomainObject.Predmet.ProtustrankaFormatedOIB>
  <DomainObject.Predmet.ProtustrankaFormatedWithAdress>
    <izvorni_sadrzaj> BONITA NUOVA, d.o.o. za proizvodnju, trgovinu i ugostiteljstvo, Svetog Leopolda Mandića 7/a, Dugopolje</izvorni_sadrzaj>
    <derivirana_varijabla naziv="DomainObject.Predmet.ProtustrankaFormatedWithAdress_1"> BONITA NUOVA, d.o.o. za proizvodnju, trgovinu i ugostiteljstvo, Svetog Leopolda Mandića 7/a, Dugopolje</derivirana_varijabla>
  </DomainObject.Predmet.ProtustrankaFormatedWithAdress>
  <DomainObject.Predmet.ProtustrankaFormatedWithAdressOIB>
    <izvorni_sadrzaj> BONITA NUOVA, d.o.o. za proizvodnju, trgovinu i ugostiteljstvo, OIB 72321959920, Svetog Leopolda Mandića 7/a, Dugopolje</izvorni_sadrzaj>
    <derivirana_varijabla naziv="DomainObject.Predmet.ProtustrankaFormatedWithAdressOIB_1"> BONITA NUOVA, d.o.o. za proizvodnju, trgovinu i ugostiteljstvo, OIB 72321959920, Svetog Leopolda Mandića 7/a, Dugopolje</derivirana_varijabla>
  </DomainObject.Predmet.ProtustrankaFormatedWithAdressOIB>
  <DomainObject.Predmet.ProtustrankaWithAdress>
    <izvorni_sadrzaj>BONITA NUOVA, d.o.o. za proizvodnju, trgovinu i ugostiteljstvo Svetog Leopolda Mandića 7/a, Dugopolje</izvorni_sadrzaj>
    <derivirana_varijabla naziv="DomainObject.Predmet.ProtustrankaWithAdress_1">BONITA NUOVA, d.o.o. za proizvodnju, trgovinu i ugostiteljstvo Svetog Leopolda Mandića 7/a, Dugopolje</derivirana_varijabla>
  </DomainObject.Predmet.ProtustrankaWithAdress>
  <DomainObject.Predmet.ProtustrankaWithAdressOIB>
    <izvorni_sadrzaj>BONITA NUOVA, d.o.o. za proizvodnju, trgovinu i ugostiteljstvo, OIB 72321959920, Svetog Leopolda Mandića 7/a, Dugopolje</izvorni_sadrzaj>
    <derivirana_varijabla naziv="DomainObject.Predmet.ProtustrankaWithAdressOIB_1">BONITA NUOVA, d.o.o. za proizvodnju, trgovinu i ugostiteljstvo, OIB 72321959920, Svetog Leopolda Mandića 7/a, Dugopolje</derivirana_varijabla>
  </DomainObject.Predmet.ProtustrankaWithAdressOIB>
  <DomainObject.Predmet.ProtustrankaNazivFormated>
    <izvorni_sadrzaj>BONITA NUOVA, d.o.o. za proizvodnju, trgovinu i ugostiteljstvo</izvorni_sadrzaj>
    <derivirana_varijabla naziv="DomainObject.Predmet.ProtustrankaNazivFormated_1">BONITA NUOVA, d.o.o. za proizvodnju, trgovinu i ugostiteljstvo</derivirana_varijabla>
  </DomainObject.Predmet.ProtustrankaNazivFormated>
  <DomainObject.Predmet.ProtustrankaNazivFormatedOIB>
    <izvorni_sadrzaj>BONITA NUOVA, d.o.o. za proizvodnju, trgovinu i ugostiteljstvo, OIB 72321959920</izvorni_sadrzaj>
    <derivirana_varijabla naziv="DomainObject.Predmet.ProtustrankaNazivFormatedOIB_1">BONITA NUOVA, d.o.o. za proizvodnju, trgovinu i ugostiteljstvo, OIB 72321959920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GRAD RIJEKA zastupanog po punomoćniku ZUO V.KNEŽEVIĆ, E.BRADAMANTE, M.HINIĆ, I.RADIĆ, B. PAVKOVIĆ, S.PERHAT i N. KNEŽEVIĆ; Marija Mažar; Miro Erceg zastupanog po punomoćniku Bore Erceg; Hrvatske vode, pravna osoba za upravljanje vodama; Milena Dedijer zastupanog po punomoćniku Biserka Treneski; Mira Čiča zastupanog po punomoćniku Biserka Treneski; Branka Vilenica zastupanog po punomoćniku Biserka Treneski; Gordana Salak zastupanog po punomoćniku Biserka Treneski; GRAD SINJ; GRAD VUKOVAR; SLAVČA, društvo s ograničenom odgovornošću za komunalne djelatnosti Nova Gradiška; AMBRO PROMET d.o.o. za unutarnju i vanjsku trgovinu zastupanog po punomoćniku Paško Gucić; HEP-Operator distribucijskog sustava d.o.o. za distribuciju i opskrbu električne energije; GRAD SPLIT; Hrvatske vode, pravna osoba za upravljanje vodama; FOND ZA ZAŠTITU OKOLIŠA I ENERGETSKU UČINKOVITOST; GRAD ZADAR; GRAD KUTINA; Hrvatske vode, pravna osoba za upravljanje vodama, Vodnogospodarski odjel za slivove sjevernog Jadrana; Hrvatske vode, pravna osoba za upravljanje vodama, Vodnogospodarski odjel za slivove Južnog jadrana; HEP-Operator distribucijskog sustava d.o.o. za distribuciju i opskrbu električne energije, Elektroprimorje Rijeka; HEP-Operator distribucijskog sustava d.o.o. za distribuciju i opskrbu električne energije, Elektra Koprivnica; Hrvatske šume d.o.o. zastupanog po punomoćniku Zoran Tomić; PULA HERCULANEA d. o. o. za obavljanje komunalnih djelatnosti; UNIQA osiguranje d.d. zastupanog po punomoćniku Ivo Staničić; HEP-Operator distribucijskog sustava d.o.o. za distribuciju i opskrbu električne energije, Elektra Slavonski Brod; Nastavni zavod za javno zdravstvo Brodsko-posavske županije; DARKOM društvo s ograničenom odgovornošću za komunalnu djelatnost zastupanog po punomoćniku Marina Lacković; VODOVOD I KANALIZACIJA, društvo s ograničenom odgovornošću za vodoopskrbu, odvodnju i pročišćavanje otpadnih voda; KOPRIVNIČKE VODE društvo s ograničenom odgovornošću za obavljanje vodnih usluga javne vodoopskrbe i javne odvodnje; Gradsko komunalno poduzeće KOMUNALAC društvo s ograničenom odgovornošću; CRODUX DERIVATI DVA društvo s ograničenom odgovornošću  za trgovinu naftnim derivatima i plinovima zastupanog po punomoćniku Helena Mihaljević; GRAD NOVA GRADIŠKA; IMPULS-LEASING društvo s ograničenom odgovornošću za leasing zastupanog po punomoćniku Odvjetničko društvo Borić &amp; partneri društvo s ograničenom odgovornošću; Hrvatske vode, pravna osoba za upravljanje vodama, Vodnogospodarski odjel za Dunav i Donju Dravu; Financijska agencija; HEP - Opskrba d.o.o. za opskrbu potrošača električnom, toplinskom energijom i plinom; SEBTOM GRUPA društvo s ograničenom odgovornošću za trgovinu i usluge; TRGOVINSKI OBRT SEBASTIJAN, vl. Sebastijan Čibarić; BRAĆA BERIŠIĆ COMMERCE d.o.o. za trgovinu, uvoz-izvoz, usluge; Hrvatska radiotelevizija zastupanog po punomoćniku Maja Cenić; Hrvatski Telekom d.d.; HRVATSKI ZAVOD ZA MIROVINSKO OSIGURANJE; PRVO PLINARSKO DRUŠTVO d.o.o. za distribuciju plina zastupanog po punomoćniku Damir Zagoršćak; GRAD SLAVONSKI BROD; Komunalno društvo VODOVOD I KANALIZACIJA društvo s ograničenom odgovornošću za vodoopskrbu i odvodnju; Ljubica Matković; Marijana Lacković; Marijana Ćatipović; Ana Briški; Vesna Bešker; VULKANIZERSKO TRGOVAČKI OBRT KATIĆ, vl. Željko Katić; Božana Crnjak; Irena Ugrin; Sanja Bartulin; Marina Raič; Snježana Simonović; Ivica Divić; Josipa Divić; Brankica Tomić; Aleksandra Lazinica; Karmen Branković; Mate Madunić; Tihana Madunić; Andrijana Herceg; Anka Marunica; Ivana Cota; Dijana Efendić; Mirjana Pranjić; Tijana Alimehaj; Sanela Komšić-perić; Gordana Grabar; Dijana Cerovski; Slađana Jurić; Dragica Rast; Inga Župić; Amneris Dekleva; Anabel Fišer; Snježana Krsnik; Ankica Bitunjac; Željka Durdov; Jadranka Jurišić; Sandra Mokricki; Nikolina Poša; Zvjezdana Previšić; Radmila Horki; Snježana Dokša; Vedrana Doždor; Miro Radman-livaja; Ivanka Radman-livaja; Antonija Ivišić; Dragica Sladoja; Gordana Bošnjak; Nada Serdar; Ivanka Špoljar; Aleksandra Jovanović; Magdalena Tolić; Tanja Krković; Ivanka Prančević; Slavica Fućak; Tina Rebić; Ivanka Stilinović; Josipa Rukavina; Svjetlana Radovniković; Nataša Narančić Pulja; Vesna Marjanović; ANTUN GLASNOVIĆ, vl.t.o. MODNI NAKIT zastupanog po punomoćniku Maja Cenić; RH, Ministarstvo financija zastupanog po punomoćniku ŽUPANIJSKO DRŽAVNO ODVJETNIŠTVO U SPLITU; NASTAVNI ZAVOD ZA JAVNO ZDRAVSTVO SPLITSKO-DALMATINSKE ŽUPANIJE; TRADEXCO d.o.o. za proizvodnju i trgovinu u stečaju zastupanog po punomoćniku OD JELIĆ, VUKOVIĆ &amp; HANDŽISKI; SOCIETE GENERALE-SPLITSKA BANKA dioničko društvo; ARENA NOVA društvo s ograničenom odgovornošću za trgovinu zastupanog po punomoćniku Odvjetničko društvo ETEROVIĆ i ŠARAC; Natalija Ceković zastupanog po punomoćniku Dinko Ocvarek; GRAD VARAŽDIN</izvorni_sadrzaj>
    <derivirana_varijabla naziv="DomainObject.Predmet.StrankaFormated_1">  FINA ZAGREB; GRAD RIJEKA zastupanog po punomoćniku ZUO V.KNEŽEVIĆ, E.BRADAMANTE, M.HINIĆ, I.RADIĆ, B. PAVKOVIĆ, S.PERHAT i N. KNEŽEVIĆ; Marija Mažar; Miro Erceg zastupanog po punomoćniku Bore Erceg; Hrvatske vode, pravna osoba za upravljanje vodama; Milena Dedijer zastupanog po punomoćniku Biserka Treneski; Mira Čiča zastupanog po punomoćniku Biserka Treneski; Branka Vilenica zastupanog po punomoćniku Biserka Treneski; Gordana Salak zastupanog po punomoćniku Biserka Treneski; GRAD SINJ; GRAD VUKOVAR; SLAVČA, društvo s ograničenom odgovornošću za komunalne djelatnosti Nova Gradiška; AMBRO PROMET d.o.o. za unutarnju i vanjsku trgovinu zastupanog po punomoćniku Paško Gucić; HEP-Operator distribucijskog sustava d.o.o. za distribuciju i opskrbu električne energije; GRAD SPLIT; Hrvatske vode, pravna osoba za upravljanje vodama; FOND ZA ZAŠTITU OKOLIŠA I ENERGETSKU UČINKOVITOST; GRAD ZADAR; GRAD KUTINA; Hrvatske vode, pravna osoba za upravljanje vodama, Vodnogospodarski odjel za slivove sjevernog Jadrana; Hrvatske vode, pravna osoba za upravljanje vodama, Vodnogospodarski odjel za slivove Južnog jadrana; HEP-Operator distribucijskog sustava d.o.o. za distribuciju i opskrbu električne energije, Elektroprimorje Rijeka; HEP-Operator distribucijskog sustava d.o.o. za distribuciju i opskrbu električne energije, Elektra Koprivnica; Hrvatske šume d.o.o. zastupanog po punomoćniku Zoran Tomić; PULA HERCULANEA d. o. o. za obavljanje komunalnih djelatnosti; UNIQA osiguranje d.d. zastupanog po punomoćniku Ivo Staničić; HEP-Operator distribucijskog sustava d.o.o. za distribuciju i opskrbu električne energije, Elektra Slavonski Brod; Nastavni zavod za javno zdravstvo Brodsko-posavske županije; DARKOM društvo s ograničenom odgovornošću za komunalnu djelatnost zastupanog po punomoćniku Marina Lacković; VODOVOD I KANALIZACIJA, društvo s ograničenom odgovornošću za vodoopskrbu, odvodnju i pročišćavanje otpadnih voda; KOPRIVNIČKE VODE društvo s ograničenom odgovornošću za obavljanje vodnih usluga javne vodoopskrbe i javne odvodnje; Gradsko komunalno poduzeće KOMUNALAC društvo s ograničenom odgovornošću; CRODUX DERIVATI DVA društvo s ograničenom odgovornošću  za trgovinu naftnim derivatima i plinovima zastupanog po punomoćniku Helena Mihaljević; GRAD NOVA GRADIŠKA; IMPULS-LEASING društvo s ograničenom odgovornošću za leasing zastupanog po punomoćniku Odvjetničko društvo Borić &amp; partneri društvo s ograničenom odgovornošću; Hrvatske vode, pravna osoba za upravljanje vodama, Vodnogospodarski odjel za Dunav i Donju Dravu; Financijska agencija; HEP - Opskrba d.o.o. za opskrbu potrošača električnom, toplinskom energijom i plinom; SEBTOM GRUPA društvo s ograničenom odgovornošću za trgovinu i usluge; TRGOVINSKI OBRT SEBASTIJAN, vl. Sebastijan Čibarić; BRAĆA BERIŠIĆ COMMERCE d.o.o. za trgovinu, uvoz-izvoz, usluge; Hrvatska radiotelevizija zastupanog po punomoćniku Maja Cenić; Hrvatski Telekom d.d.; HRVATSKI ZAVOD ZA MIROVINSKO OSIGURANJE; PRVO PLINARSKO DRUŠTVO d.o.o. za distribuciju plina zastupanog po punomoćniku Damir Zagoršćak; GRAD SLAVONSKI BROD; Komunalno društvo VODOVOD I KANALIZACIJA društvo s ograničenom odgovornošću za vodoopskrbu i odvodnju; Ljubica Matković; Marijana Lacković; Marijana Ćatipović; Ana Briški; Vesna Bešker; VULKANIZERSKO TRGOVAČKI OBRT KATIĆ, vl. Željko Katić; Božana Crnjak; Irena Ugrin; Sanja Bartulin; Marina Raič; Snježana Simonović; Ivica Divić; Josipa Divić; Brankica Tomić; Aleksandra Lazinica; Karmen Branković; Mate Madunić; Tihana Madunić; Andrijana Herceg; Anka Marunica; Ivana Cota; Dijana Efendić; Mirjana Pranjić; Tijana Alimehaj; Sanela Komšić-perić; Gordana Grabar; Dijana Cerovski; Slađana Jurić; Dragica Rast; Inga Župić; Amneris Dekleva; Anabel Fišer; Snježana Krsnik; Ankica Bitunjac; Željka Durdov; Jadranka Jurišić; Sandra Mokricki; Nikolina Poša; Zvjezdana Previšić; Radmila Horki; Snježana Dokša; Vedrana Doždor; Miro Radman-livaja; Ivanka Radman-livaja; Antonija Ivišić; Dragica Sladoja; Gordana Bošnjak; Nada Serdar; Ivanka Špoljar; Aleksandra Jovanović; Magdalena Tolić; Tanja Krković; Ivanka Prančević; Slavica Fućak; Tina Rebić; Ivanka Stilinović; Josipa Rukavina; Svjetlana Radovniković; Nataša Narančić Pulja; Vesna Marjanović; ANTUN GLASNOVIĆ, vl.t.o. MODNI NAKIT zastupanog po punomoćniku Maja Cenić; RH, Ministarstvo financija zastupanog po punomoćniku ŽUPANIJSKO DRŽAVNO ODVJETNIŠTVO U SPLITU; NASTAVNI ZAVOD ZA JAVNO ZDRAVSTVO SPLITSKO-DALMATINSKE ŽUPANIJE; TRADEXCO d.o.o. za proizvodnju i trgovinu u stečaju zastupanog po punomoćniku OD JELIĆ, VUKOVIĆ &amp; HANDŽISKI; SOCIETE GENERALE-SPLITSKA BANKA dioničko društvo; ARENA NOVA društvo s ograničenom odgovornošću za trgovinu zastupanog po punomoćniku Odvjetničko društvo ETEROVIĆ i ŠARAC; Natalija Ceković zastupanog po punomoćniku Dinko Ocvarek; GRAD VARAŽDIN</derivirana_varijabla>
  </DomainObject.Predmet.StrankaFormated>
  <DomainObject.Predmet.StrankaFormatedOIB>
    <izvorni_sadrzaj>  FINA ZAGREB; GRAD RIJEKA, OIB 54382731928 zastupanog po punomoćniku ZUO V.KNEŽEVIĆ, E.BRADAMANTE, M.HINIĆ, I.RADIĆ, B. PAVKOVIĆ, S.PERHAT i N. KNEŽEVIĆ; Marija Mažar; Miro Erceg, OIB 98218187229 zastupanog po punomoćniku Bore Erceg; Hrvatske vode, pravna osoba za upravljanje vodama, OIB 28921383001; Milena Dedijer, OIB 06624886344 zastupanog po punomoćniku Biserka Treneski; Mira Čiča, OIB 62079191401 zastupanog po punomoćniku Biserka Treneski; Branka Vilenica, OIB 32335604244 zastupanog po punomoćniku Biserka Treneski; Gordana Salak, OIB 96542945244 zastupanog po punomoćniku Biserka Treneski; GRAD SINJ, OIB 03210055420; GRAD VUKOVAR, OIB 50041264710; SLAVČA, društvo s ograničenom odgovornošću za komunalne djelatnosti Nova Gradiška, OIB 88106895548; AMBRO PROMET d.o.o. za unutarnju i vanjsku trgovinu, OIB 92896896216 zastupanog po punomoćniku Paško Gucić; HEP-Operator distribucijskog sustava d.o.o. za distribuciju i opskrbu električne energije, OIB 46830600751; GRAD SPLIT, OIB 78755598868; Hrvatske vode, pravna osoba za upravljanje vodama, OIB 28921383001; FOND ZA ZAŠTITU OKOLIŠA I ENERGETSKU UČINKOVITOST, OIB 85828625994; GRAD ZADAR, OIB 09933651854; GRAD KUTINA, OIB 41888874500; Hrvatske vode, pravna osoba za upravljanje vodama, Vodnogospodarski odjel za slivove sjevernog Jadrana, OIB 28921383001; Hrvatske vode, pravna osoba za upravljanje vodama, Vodnogospodarski odjel za slivove Južnog jadrana, OIB 28921383001; HEP-Operator distribucijskog sustava d.o.o. za distribuciju i opskrbu električne energije, Elektroprimorje Rijeka, OIB 46830600751; HEP-Operator distribucijskog sustava d.o.o. za distribuciju i opskrbu električne energije, Elektra Koprivnica, OIB 46830600751; Hrvatske šume d.o.o., OIB 69693144506 zastupanog po punomoćniku Zoran Tomić; PULA HERCULANEA d. o. o. za obavljanje komunalnih djelatnosti, OIB 11294943436; UNIQA osiguranje d.d., OIB 75665455333 zastupanog po punomoćniku Ivo Staničić; HEP-Operator distribucijskog sustava d.o.o. za distribuciju i opskrbu električne energije, Elektra Slavonski Brod, OIB 46830600751; Nastavni zavod za javno zdravstvo Brodsko-posavske županije; DARKOM društvo s ograničenom odgovornošću za komunalnu djelatnost, OIB 51300447787 zastupanog po punomoćniku Marina Lacković; VODOVOD I KANALIZACIJA, društvo s ograničenom odgovornošću za vodoopskrbu, odvodnju i pročišćavanje otpadnih voda, OIB 56826138353; KOPRIVNIČKE VODE društvo s ograničenom odgovornošću za obavljanje vodnih usluga javne vodoopskrbe i javne odvodnje, OIB 20998990299; Gradsko komunalno poduzeće KOMUNALAC društvo s ograničenom odgovornošću, OIB 41412434130; CRODUX DERIVATI DVA društvo s ograničenom odgovornošću  za trgovinu naftnim derivatima i plinovima, OIB 00865396224 zastupanog po punomoćniku Helena Mihaljević; GRAD NOVA GRADIŠKA, OIB 08658615403; IMPULS-LEASING društvo s ograničenom odgovornošću za leasing, OIB 65918029671 zastupanog po punomoćniku Odvjetničko društvo Borić &amp; partneri društvo s ograničenom odgovornošću; Hrvatske vode, pravna osoba za upravljanje vodama, Vodnogospodarski odjel za Dunav i Donju Dravu, OIB 28921383001; Financijska agencija, OIB 85821130368; HEP - Opskrba d.o.o. za opskrbu potrošača električnom, toplinskom energijom i plinom, OIB 63073332379; SEBTOM GRUPA društvo s ograničenom odgovornošću za trgovinu i usluge, OIB 26483921030; TRGOVINSKI OBRT SEBASTIJAN, vl. Sebastijan Čibarić, OIB 07007804974; BRAĆA BERIŠIĆ COMMERCE d.o.o. za trgovinu, uvoz-izvoz, usluge, OIB 21745061918; Hrvatska radiotelevizija, OIB 68419124305 zastupanog po punomoćniku Maja Cenić; Hrvatski Telekom d.d., OIB 81793146560; HRVATSKI ZAVOD ZA MIROVINSKO OSIGURANJE, OIB 84397956623; PRVO PLINARSKO DRUŠTVO d.o.o. za distribuciju plina, OIB 58292277611 zastupanog po punomoćniku Damir Zagoršćak; GRAD SLAVONSKI BROD, OIB 58007872049; Komunalno društvo VODOVOD I KANALIZACIJA društvo s ograničenom odgovornošću za vodoopskrbu i odvodnju, OIB 80805858278; Ljubica Matković, OIB 37277926663; Marijana Lacković, OIB 16227644154; Marijana Ćatipović, OIB 54248450294; Ana Briški, OIB 21803904791; Vesna Bešker, OIB 82922095462; VULKANIZERSKO TRGOVAČKI OBRT KATIĆ, vl. Željko Katić, OIB 64141164422; Božana Crnjak, OIB 48087020457; Irena Ugrin, OIB 27769699125; Sanja Bartulin, OIB 88243809334; Marina Raič, OIB 59730671645; Snježana Simonović, OIB 23041839346; Ivica Divić, OIB 70150749143; Josipa Divić, OIB 17891114875; Brankica Tomić, OIB 38019689181; Aleksandra Lazinica, OIB 68252672556; Karmen Branković, OIB 86928962532; Mate Madunić, OIB 21998135952; Tihana Madunić, OIB 59744252384; Andrijana Herceg, OIB 19153656171; Anka Marunica, OIB 08790272825; Ivana Cota, OIB 71529293947; Dijana Efendić, OIB 49889958487; Mirjana Pranjić, OIB 86700171830; Tijana Alimehaj, OIB 98399127311; Sanela Komšić-perić, OIB 86946879066; Gordana Grabar, OIB 56141812243; Dijana Cerovski, OIB 35906140697; Slađana Jurić, OIB 87762683201; Dragica Rast, OIB 42000268240; Inga Župić, OIB 17025741093; Amneris Dekleva, OIB 16413924700; Anabel Fišer, OIB 74889428287; Snježana Krsnik, OIB 10585412030; Ankica Bitunjac, OIB 15723582227; Željka Durdov, OIB 38854652316; Jadranka Jurišić, OIB 03426646650; Sandra Mokricki, OIB 98047362537; Nikolina Poša, OIB 45406281903; Zvjezdana Previšić, OIB 13198736591; Radmila Horki, OIB 63919524067; Snježana Dokša, OIB 06311685793; Vedrana Doždor, OIB 85374952571; Miro Radman-livaja, OIB 21395444043; Ivanka Radman-livaja, OIB 58739884883; Antonija Ivišić, OIB 78630577944; Dragica Sladoja, OIB 99929767324; Gordana Bošnjak, OIB 48290450645; Nada Serdar, OIB 27777957564; Ivanka Špoljar, OIB 06444026856; Aleksandra Jovanović, OIB 92410251791; Magdalena Tolić, OIB 48826440904; Tanja Krković, OIB 59699575840; Ivanka Prančević, OIB 28119789499; Slavica Fućak, OIB 10646589503; Tina Rebić, OIB 64719117559; Ivanka Stilinović, OIB 51701890216; Josipa Rukavina, OIB 14200067970; Svjetlana Radovniković, OIB 43389771794; Nataša Narančić Pulja, OIB 82707478065; Vesna Marjanović, OIB 65412255197; ANTUN GLASNOVIĆ, vl.t.o. MODNI NAKIT, OIB 85184900019 zastupanog po punomoćniku Maja Cenić; RH, Ministarstvo financija, OIB 18683136487 zastupanog po punomoćniku ŽUPANIJSKO DRŽAVNO ODVJETNIŠTVO U SPLITU; NASTAVNI ZAVOD ZA JAVNO ZDRAVSTVO SPLITSKO-DALMATINSKE ŽUPANIJE, OIB 54948902275; TRADEXCO d.o.o. za proizvodnju i trgovinu u stečaju, OIB 07595006988 zastupanog po punomoćniku OD JELIĆ, VUKOVIĆ &amp; HANDŽISKI; SOCIETE GENERALE-SPLITSKA BANKA dioničko društvo, OIB 69326397242; ARENA NOVA društvo s ograničenom odgovornošću za trgovinu, OIB 73063600438 zastupanog po punomoćniku Odvjetničko društvo ETEROVIĆ i ŠARAC; Natalija Ceković, OIB 73370524050 zastupanog po punomoćniku Dinko Ocvarek; GRAD VARAŽDIN, OIB 13269011531</izvorni_sadrzaj>
    <derivirana_varijabla naziv="DomainObject.Predmet.StrankaFormatedOIB_1">  FINA ZAGREB; GRAD RIJEKA, OIB 54382731928 zastupanog po punomoćniku ZUO V.KNEŽEVIĆ, E.BRADAMANTE, M.HINIĆ, I.RADIĆ, B. PAVKOVIĆ, S.PERHAT i N. KNEŽEVIĆ; Marija Mažar; Miro Erceg, OIB 98218187229 zastupanog po punomoćniku Bore Erceg; Hrvatske vode, pravna osoba za upravljanje vodama, OIB 28921383001; Milena Dedijer, OIB 06624886344 zastupanog po punomoćniku Biserka Treneski; Mira Čiča, OIB 62079191401 zastupanog po punomoćniku Biserka Treneski; Branka Vilenica, OIB 32335604244 zastupanog po punomoćniku Biserka Treneski; Gordana Salak, OIB 96542945244 zastupanog po punomoćniku Biserka Treneski; GRAD SINJ, OIB 03210055420; GRAD VUKOVAR, OIB 50041264710; SLAVČA, društvo s ograničenom odgovornošću za komunalne djelatnosti Nova Gradiška, OIB 88106895548; AMBRO PROMET d.o.o. za unutarnju i vanjsku trgovinu, OIB 92896896216 zastupanog po punomoćniku Paško Gucić; HEP-Operator distribucijskog sustava d.o.o. za distribuciju i opskrbu električne energije, OIB 46830600751; GRAD SPLIT, OIB 78755598868; Hrvatske vode, pravna osoba za upravljanje vodama, OIB 28921383001; FOND ZA ZAŠTITU OKOLIŠA I ENERGETSKU UČINKOVITOST, OIB 85828625994; GRAD ZADAR, OIB 09933651854; GRAD KUTINA, OIB 41888874500; Hrvatske vode, pravna osoba za upravljanje vodama, Vodnogospodarski odjel za slivove sjevernog Jadrana, OIB 28921383001; Hrvatske vode, pravna osoba za upravljanje vodama, Vodnogospodarski odjel za slivove Južnog jadrana, OIB 28921383001; HEP-Operator distribucijskog sustava d.o.o. za distribuciju i opskrbu električne energije, Elektroprimorje Rijeka, OIB 46830600751; HEP-Operator distribucijskog sustava d.o.o. za distribuciju i opskrbu električne energije, Elektra Koprivnica, OIB 46830600751; Hrvatske šume d.o.o., OIB 69693144506 zastupanog po punomoćniku Zoran Tomić; PULA HERCULANEA d. o. o. za obavljanje komunalnih djelatnosti, OIB 11294943436; UNIQA osiguranje d.d., OIB 75665455333 zastupanog po punomoćniku Ivo Staničić; HEP-Operator distribucijskog sustava d.o.o. za distribuciju i opskrbu električne energije, Elektra Slavonski Brod, OIB 46830600751; Nastavni zavod za javno zdravstvo Brodsko-posavske županije; DARKOM društvo s ograničenom odgovornošću za komunalnu djelatnost, OIB 51300447787 zastupanog po punomoćniku Marina Lacković; VODOVOD I KANALIZACIJA, društvo s ograničenom odgovornošću za vodoopskrbu, odvodnju i pročišćavanje otpadnih voda, OIB 56826138353; KOPRIVNIČKE VODE društvo s ograničenom odgovornošću za obavljanje vodnih usluga javne vodoopskrbe i javne odvodnje, OIB 20998990299; Gradsko komunalno poduzeće KOMUNALAC društvo s ograničenom odgovornošću, OIB 41412434130; CRODUX DERIVATI DVA društvo s ograničenom odgovornošću  za trgovinu naftnim derivatima i plinovima, OIB 00865396224 zastupanog po punomoćniku Helena Mihaljević; GRAD NOVA GRADIŠKA, OIB 08658615403; IMPULS-LEASING društvo s ograničenom odgovornošću za leasing, OIB 65918029671 zastupanog po punomoćniku Odvjetničko društvo Borić &amp; partneri društvo s ograničenom odgovornošću; Hrvatske vode, pravna osoba za upravljanje vodama, Vodnogospodarski odjel za Dunav i Donju Dravu, OIB 28921383001; Financijska agencija, OIB 85821130368; HEP - Opskrba d.o.o. za opskrbu potrošača električnom, toplinskom energijom i plinom, OIB 63073332379; SEBTOM GRUPA društvo s ograničenom odgovornošću za trgovinu i usluge, OIB 26483921030; TRGOVINSKI OBRT SEBASTIJAN, vl. Sebastijan Čibarić, OIB 07007804974; BRAĆA BERIŠIĆ COMMERCE d.o.o. za trgovinu, uvoz-izvoz, usluge, OIB 21745061918; Hrvatska radiotelevizija, OIB 68419124305 zastupanog po punomoćniku Maja Cenić; Hrvatski Telekom d.d., OIB 81793146560; HRVATSKI ZAVOD ZA MIROVINSKO OSIGURANJE, OIB 84397956623; PRVO PLINARSKO DRUŠTVO d.o.o. za distribuciju plina, OIB 58292277611 zastupanog po punomoćniku Damir Zagoršćak; GRAD SLAVONSKI BROD, OIB 58007872049; Komunalno društvo VODOVOD I KANALIZACIJA društvo s ograničenom odgovornošću za vodoopskrbu i odvodnju, OIB 80805858278; Ljubica Matković, OIB 37277926663; Marijana Lacković, OIB 16227644154; Marijana Ćatipović, OIB 54248450294; Ana Briški, OIB 21803904791; Vesna Bešker, OIB 82922095462; VULKANIZERSKO TRGOVAČKI OBRT KATIĆ, vl. Željko Katić, OIB 64141164422; Božana Crnjak, OIB 48087020457; Irena Ugrin, OIB 27769699125; Sanja Bartulin, OIB 88243809334; Marina Raič, OIB 59730671645; Snježana Simonović, OIB 23041839346; Ivica Divić, OIB 70150749143; Josipa Divić, OIB 17891114875; Brankica Tomić, OIB 38019689181; Aleksandra Lazinica, OIB 68252672556; Karmen Branković, OIB 86928962532; Mate Madunić, OIB 21998135952; Tihana Madunić, OIB 59744252384; Andrijana Herceg, OIB 19153656171; Anka Marunica, OIB 08790272825; Ivana Cota, OIB 71529293947; Dijana Efendić, OIB 49889958487; Mirjana Pranjić, OIB 86700171830; Tijana Alimehaj, OIB 98399127311; Sanela Komšić-perić, OIB 86946879066; Gordana Grabar, OIB 56141812243; Dijana Cerovski, OIB 35906140697; Slađana Jurić, OIB 87762683201; Dragica Rast, OIB 42000268240; Inga Župić, OIB 17025741093; Amneris Dekleva, OIB 16413924700; Anabel Fišer, OIB 74889428287; Snježana Krsnik, OIB 10585412030; Ankica Bitunjac, OIB 15723582227; Željka Durdov, OIB 38854652316; Jadranka Jurišić, OIB 03426646650; Sandra Mokricki, OIB 98047362537; Nikolina Poša, OIB 45406281903; Zvjezdana Previšić, OIB 13198736591; Radmila Horki, OIB 63919524067; Snježana Dokša, OIB 06311685793; Vedrana Doždor, OIB 85374952571; Miro Radman-livaja, OIB 21395444043; Ivanka Radman-livaja, OIB 58739884883; Antonija Ivišić, OIB 78630577944; Dragica Sladoja, OIB 99929767324; Gordana Bošnjak, OIB 48290450645; Nada Serdar, OIB 27777957564; Ivanka Špoljar, OIB 06444026856; Aleksandra Jovanović, OIB 92410251791; Magdalena Tolić, OIB 48826440904; Tanja Krković, OIB 59699575840; Ivanka Prančević, OIB 28119789499; Slavica Fućak, OIB 10646589503; Tina Rebić, OIB 64719117559; Ivanka Stilinović, OIB 51701890216; Josipa Rukavina, OIB 14200067970; Svjetlana Radovniković, OIB 43389771794; Nataša Narančić Pulja, OIB 82707478065; Vesna Marjanović, OIB 65412255197; ANTUN GLASNOVIĆ, vl.t.o. MODNI NAKIT, OIB 85184900019 zastupanog po punomoćniku Maja Cenić; RH, Ministarstvo financija, OIB 18683136487 zastupanog po punomoćniku ŽUPANIJSKO DRŽAVNO ODVJETNIŠTVO U SPLITU; NASTAVNI ZAVOD ZA JAVNO ZDRAVSTVO SPLITSKO-DALMATINSKE ŽUPANIJE, OIB 54948902275; TRADEXCO d.o.o. za proizvodnju i trgovinu u stečaju, OIB 07595006988 zastupanog po punomoćniku OD JELIĆ, VUKOVIĆ &amp; HANDŽISKI; SOCIETE GENERALE-SPLITSKA BANKA dioničko društvo, OIB 69326397242; ARENA NOVA društvo s ograničenom odgovornošću za trgovinu, OIB 73063600438 zastupanog po punomoćniku Odvjetničko društvo ETEROVIĆ i ŠARAC; Natalija Ceković, OIB 73370524050 zastupanog po punomoćniku Dinko Ocvarek; GRAD VARAŽDIN, OIB 13269011531</derivirana_varijabla>
  </DomainObject.Predmet.StrankaFormatedOIB>
  <DomainObject.Predmet.StrankaFormatedWithAdress>
    <izvorni_sadrzaj> FINA ZAGREB, Ilica 307, 10000 Zagreb; GRAD RIJEKA, Korzo 16, 51000 Rijeka zastupanog po punomoćniku ZUO V.KNEŽEVIĆ, E.BRADAMANTE, M.HINIĆ, I.RADIĆ, B. PAVKOVIĆ, S.PERHAT i N. KNEŽEVIĆ; Marija Mažar, Slavka Kolara 28, 47250 Duga Resa; Miro Erceg, Bosanska 18, 22000 Šibenik zastupanog po punomoćniku Bore Erceg; Hrvatske vode, pravna osoba za upravljanje vodama, Grada Vukovara 220, 10000 Zagreb; Milena Dedijer, Gorana Mihaljevića 17, 31226 Dalj zastupanog po punomoćniku Biserka Treneski; Mira Čiča, Grobljanska Ulica 13, 32227 Borovo zastupanog po punomoćniku Biserka Treneski; Branka Vilenica, Dr. Ante Starčevića 46, 32000 Vukovar zastupanog po punomoćniku Biserka Treneski; Gordana Salak, Trg Republike Hrvatske 322, 32000 Vukovar zastupanog po punomoćniku Biserka Treneski; GRAD SINJ, Dragašev prolaz 24, 21230 Sinj; GRAD VUKOVAR, Dr. Franje Tuđmana 1, 32000 Vukovar; SLAVČA, društvo s ograničenom odgovornošću za komunalne djelatnosti Nova Gradiška, Gajeva 56, 35400 Nova Gradiška; AMBRO PROMET d.o.o. za unutarnju i vanjsku trgovinu, Širinečka 24, 10000 Zagreb zastupanog po punomoćniku Paško Gucić; HEP-Operator distribucijskog sustava d.o.o. za distribuciju i opskrbu električne energije, Ulica grada Vukovara 37, Zagreb; GRAD SPLIT, Branimirova obala 17, 21000 Split; Hrvatske vode, pravna osoba za upravljanje vodama, Grada Vukovara 220, 10000 Zagreb; FOND ZA ZAŠTITU OKOLIŠA I ENERGETSKU UČINKOVITOST, Ksaver 208, 10000 Zagreb; GRAD ZADAR, Narodni trg 1, 23000 Zadar; GRAD KUTINA, Trg kralja Tomislava 12, 44320 Kutina; Hrvatske vode, pravna osoba za upravljanje vodama, Vodnogospodarski odjel za slivove sjevernog Jadrana, Đure Šporera 3, 51000 Rijeka; Hrvatske vode, pravna osoba za upravljanje vodama, Vodnogospodarski odjel za slivove Južnog jadrana, Vukovarska 35, 21000 Split; HEP-Operator distribucijskog sustava d.o.o. za distribuciju i opskrbu električne energije, Elektroprimorje Rijeka, Viktora cara Emina 2, 51000 Rijeka; HEP-Operator distribucijskog sustava d.o.o. za distribuciju i opskrbu električne energije, Elektra Koprivnica, Hrvatske državnosti 32, 48000 Koprivnica; Hrvatske šume d.o.o., Ljudevita Farkaša Vukotinovića 2, 10000 Zagreb zastupanog po punomoćniku Zoran Tomić; PULA HERCULANEA d. o. o. za obavljanje komunalnih djelatnosti, Trg 1. istarske brigade 14, 52100 Pula; UNIQA osiguranje d.d., Planinska 13A, 10000 Zagreb zastupanog po punomoćniku Ivo Staničić; HEP-Operator distribucijskog sustava d.o.o. za distribuciju i opskrbu električne energije, Elektra Slavonski Brod, Petra Krešimira IV 11, 35000 Slavonski Brod; Nastavni zavod za javno zdravstvo Brodsko-posavske županije, V. Nazora 2A, 35000 Slavonski Brod; DARKOM društvo s ograničenom odgovornošću za komunalnu djelatnost, Josipa Kozarca 19, 43500 Daruvar zastupanog po punomoćniku Marina Lacković; VODOVOD I KANALIZACIJA, društvo s ograničenom odgovornošću za vodoopskrbu, odvodnju i pročišćavanje otpadnih voda, Biokovska 3, 21000 Split; KOPRIVNIČKE VODE društvo s ograničenom odgovornošću za obavljanje vodnih usluga javne vodoopskrbe i javne odvodnje, Mosna ulica 15, 48000 Koprivnica; Gradsko komunalno poduzeće KOMUNALAC društvo s ograničenom odgovornošću, Mosna ulica 15, 48000 Koprivnica; CRODUX DERIVATI DVA društvo s ograničenom odgovornošću  za trgovinu naftnim derivatima i plinovima, J. Marohnića 1, 10000 Zagreb zastupanog po punomoćniku Helena Mihaljević; GRAD NOVA GRADIŠKA, Trg kralja Tomislava 1, 35400 Nova Gradiška; IMPULS-LEASING društvo s ograničenom odgovornošću za leasing, Velimira Škorpika 24/1, 10000 Zagreb zastupanog po punomoćniku Odvjetničko društvo Borić &amp; partneri društvo s ograničenom odgovornošću; Hrvatske vode, pravna osoba za upravljanje vodama, Vodnogospodarski odjel za Dunav i Donju Dravu, Splavarska 2a, 31000 Osijek; Financijska agencija, Vrtni put 3, 10000 Zagreb; HEP - Opskrba d.o.o. za opskrbu potrošača električnom, toplinskom energijom i plinom, Ulica grada Vukovara 37, 10000 Zagreb; SEBTOM GRUPA društvo s ograničenom odgovornošću za trgovinu i usluge, Ljubijska 34, 10000 Zagreb; TRGOVINSKI OBRT SEBASTIJAN, vl. Sebastijan Čibarić, Konjščinska 23, 10000 Zagreb; BRAĆA BERIŠIĆ COMMERCE d.o.o. za trgovinu, uvoz-izvoz, usluge, Gračačka 2a/1, 10000 Zagreb; Hrvatska radiotelevizija, Prisavlje 3, 10000 Zagreb zastupanog po punomoćniku Maja Cenić; Hrvatski Telekom d.d., Roberta Frangeša Mihanovića 9, 10000 Zagreb; HRVATSKI ZAVOD ZA MIROVINSKO OSIGURANJE, Naselje Slavonija I bb, 35000 Slavonski Brod; PRVO PLINARSKO DRUŠTVO d.o.o. za distribuciju plina, A.Stepinca 27, 32000 Vukovar zastupanog po punomoćniku Damir Zagoršćak; GRAD SLAVONSKI BROD, Vukovarska 1, 35000 Slavonski Brod; Komunalno društvo VODOVOD I KANALIZACIJA društvo s ograničenom odgovornošću za vodoopskrbu i odvodnju, Dolac 14, 51000 Rijeka; Ljubica Matković, Šubićeva 17, 35000 Slavonski Brod; Marijana Lacković, Sjeverna Vezna Cesta 70, 35000 Slavonski Brod; Marijana Ćatipović, Kraj 119, 21232 Kraj; Ana Briški, Smilja. Polje 84, 53000 Smiljansko Polje; Vesna Bešker, Put Smokovika 4, 21000 Split; VULKANIZERSKO TRGOVAČKI OBRT KATIĆ, vl. Željko Katić, Sućidar 8, 21000 Split; Božana Crnjak, Jakova Gotovca 28, 35000 Slavonski Brod; Irena Ugrin, Pelimovac 18, 21230 Sinj; Sanja Bartulin, Vjekoslava Paraća 86, 21000 Split; Marina Raič, 4. Jula 9, 32100 Mirkovci; Snježana Simonović, Zametska 42, 51000 Rijeka; Ivica Divić, Kneza Branimira 11, 21260 Imotski; Josipa Divić, Kneza Branimira 11, 21260 Imotski; Brankica Tomić, Matije Gupca 30, 48350 Kalinovac; Aleksandra Lazinica, Jurjenići 119, 51215 Kastav; Karmen Branković, Tršćanska 4, 52100 Pula; Mate Madunić, Put Radoševca 13, 21000 Split; Tihana Madunić, Put Radoševca 13, 21000 Split; Andrijana Herceg, Jagodnjak 40, 34000 Požega; Anka Marunica, Naselje Slavonija II 06, 35000 Slavonski Brod; Ivana Cota, Baćin Dol 82, 35400 Nova Gradiška; Dijana Efendić, Obrovac Sinjski 53a, 21238 Obrovac Sinjski; Mirjana Pranjić, J. Gotovca 6, 35000 Slavonski Brod; Tijana Alimehaj, Matije Gupca 48, 31300 Beli Manastir; Sanela Komšić-perić, Stankovićeva 24, 52100 Pula; Gordana Grabar, Dragonja 9, 52100 Pula; Dijana Cerovski, Hrvatskih Branitelja 57, 44000 Žabno; Slađana Jurić, Bukovsko 8a, 44203 Lukavec Posavski; Dragica Rast, Poljana 4, 51215 Kastav; Inga Župić, Put Župića 22, 21230 Sinj; Amneris Dekleva, Velog Jože 6, 52100 Pula; Anabel Fišer, Hajduk Mirka 106, 32100 Mirkovci; Snježana Krsnik, Florijana Bobića 40, 42000 Jalkovec; Ankica Bitunjac, Put Međina 3, 21230 Sinj; Željka Durdov, Širokog Brijega 8, 21000 Split; Jadranka Jurišić, Stjepana Radića 63, 53202 Perušić; Sandra Mokricki, Franje Račkoga 6, 31300 Beli Manastir; Nikolina Poša, Kralja Petra Krešimira Iv 47, 31300 Beli Manastir; Zvjezdana Previšić, Lapovačka 24, 32100 Vinkovci; Radmila Horki, Stepinčeva 53, 21000 Split; Snježana Dokša, Zagrebačka 237, 42000 Varaždin; Vedrana Doždor, Kutska 113, 21204 Dugopolje; Miro Radman-livaja, Grab bb, 21240 Trilj; Ivanka Radman-livaja, Grab bb, 21240 Trilj; Antonija Ivišić, Košute 44, 21240 Košute; Dragica Sladoja, Put Petrovca 19, 21230 Sinj; Gordana Bošnjak, Kralja Zvonimira 114a, 35400 Nova Gradiška; Nada Serdar, Mihanovićeva 21, 35400 Nova Gradiška; Ivanka Špoljar, Varaždinska 100, 42000 Donji Kućan; Aleksandra Jovanović, Put Bunarića 1a, 21212 Kaštel Sućurac; Magdalena Tolić, Bana Jelačića 39, 35212 Klokočevik; Tanja Krković, Malo Budaševo 22, 44000 Budaševo; Ivanka Prančević, Hercegovačka 147, 21000 Split; Slavica Fućak, Baredice 14, 51000 Rijeka; Tina Rebić, Donji Vinjani 142, 21260 Donji Vinjani; Ivanka Stilinović, Kaniška 5, 53000 Gospić; Josipa Rukavina, Budačka 164a, 53000 Gospić; Svjetlana Radovniković, Prilaz Braće Kaliterna 8, 21000 Split; Nataša Narančić Pulja, Požeška 6, 21000 Split; Vesna Marjanović, Ivana Gorana Kovačića 31, 35400 Nova Gradiška; ANTUN GLASNOVIĆ, vl.t.o. MODNI NAKIT, Konjšćinska 34, 10000 Zagreb zastupanog po punomoćniku Maja Cenić; RH, Ministarstvo financija, Katančićeva 5, 10000 Zagreb zastupanog po punomoćniku ŽUPANIJSKO DRŽAVNO ODVJETNIŠTVO U SPLITU; NASTAVNI ZAVOD ZA JAVNO ZDRAVSTVO SPLITSKO-DALMATINSKE ŽUPANIJE, Vukovarsa 46, 21000 Split; TRADEXCO d.o.o. za proizvodnju i trgovinu u stečaju, Industrijska 8, 10431 Sveta Nedelja zastupanog po punomoćniku OD JELIĆ, VUKOVIĆ &amp; HANDŽISKI; SOCIETE GENERALE-SPLITSKA BANKA dioničko društvo, Ruđera Boškovića 16, 21000 Split; ARENA NOVA društvo s ograničenom odgovornošću za trgovinu, Štefanovečka cesta 71/a, Zagreb zastupanog po punomoćniku Odvjetničko društvo ETEROVIĆ i ŠARAC; Natalija Ceković, ŠUMSKA ULICA 17 (ranije: ŽABNO, ŽABNO, 17), 44000 Žabno zastupanog po punomoćniku Dinko Ocvarek; GRAD VARAŽDIN, Trg kralja Tomislava 1, 42000 Varaždin</izvorni_sadrzaj>
    <derivirana_varijabla naziv="DomainObject.Predmet.StrankaFormatedWithAdress_1"> FINA ZAGREB, Ilica 307, 10000 Zagreb; GRAD RIJEKA, Korzo 16, 51000 Rijeka zastupanog po punomoćniku ZUO V.KNEŽEVIĆ, E.BRADAMANTE, M.HINIĆ, I.RADIĆ, B. PAVKOVIĆ, S.PERHAT i N. KNEŽEVIĆ; Marija Mažar, Slavka Kolara 28, 47250 Duga Resa; Miro Erceg, Bosanska 18, 22000 Šibenik zastupanog po punomoćniku Bore Erceg; Hrvatske vode, pravna osoba za upravljanje vodama, Grada Vukovara 220, 10000 Zagreb; Milena Dedijer, Gorana Mihaljevića 17, 31226 Dalj zastupanog po punomoćniku Biserka Treneski; Mira Čiča, Grobljanska Ulica 13, 32227 Borovo zastupanog po punomoćniku Biserka Treneski; Branka Vilenica, Dr. Ante Starčevića 46, 32000 Vukovar zastupanog po punomoćniku Biserka Treneski; Gordana Salak, Trg Republike Hrvatske 322, 32000 Vukovar zastupanog po punomoćniku Biserka Treneski; GRAD SINJ, Dragašev prolaz 24, 21230 Sinj; GRAD VUKOVAR, Dr. Franje Tuđmana 1, 32000 Vukovar; SLAVČA, društvo s ograničenom odgovornošću za komunalne djelatnosti Nova Gradiška, Gajeva 56, 35400 Nova Gradiška; AMBRO PROMET d.o.o. za unutarnju i vanjsku trgovinu, Širinečka 24, 10000 Zagreb zastupanog po punomoćniku Paško Gucić; HEP-Operator distribucijskog sustava d.o.o. za distribuciju i opskrbu električne energije, Ulica grada Vukovara 37, Zagreb; GRAD SPLIT, Branimirova obala 17, 21000 Split; Hrvatske vode, pravna osoba za upravljanje vodama, Grada Vukovara 220, 10000 Zagreb; FOND ZA ZAŠTITU OKOLIŠA I ENERGETSKU UČINKOVITOST, Ksaver 208, 10000 Zagreb; GRAD ZADAR, Narodni trg 1, 23000 Zadar; GRAD KUTINA, Trg kralja Tomislava 12, 44320 Kutina; Hrvatske vode, pravna osoba za upravljanje vodama, Vodnogospodarski odjel za slivove sjevernog Jadrana, Đure Šporera 3, 51000 Rijeka; Hrvatske vode, pravna osoba za upravljanje vodama, Vodnogospodarski odjel za slivove Južnog jadrana, Vukovarska 35, 21000 Split; HEP-Operator distribucijskog sustava d.o.o. za distribuciju i opskrbu električne energije, Elektroprimorje Rijeka, Viktora cara Emina 2, 51000 Rijeka; HEP-Operator distribucijskog sustava d.o.o. za distribuciju i opskrbu električne energije, Elektra Koprivnica, Hrvatske državnosti 32, 48000 Koprivnica; Hrvatske šume d.o.o., Ljudevita Farkaša Vukotinovića 2, 10000 Zagreb zastupanog po punomoćniku Zoran Tomić; PULA HERCULANEA d. o. o. za obavljanje komunalnih djelatnosti, Trg 1. istarske brigade 14, 52100 Pula; UNIQA osiguranje d.d., Planinska 13A, 10000 Zagreb zastupanog po punomoćniku Ivo Staničić; HEP-Operator distribucijskog sustava d.o.o. za distribuciju i opskrbu električne energije, Elektra Slavonski Brod, Petra Krešimira IV 11, 35000 Slavonski Brod; Nastavni zavod za javno zdravstvo Brodsko-posavske županije, V. Nazora 2A, 35000 Slavonski Brod; DARKOM društvo s ograničenom odgovornošću za komunalnu djelatnost, Josipa Kozarca 19, 43500 Daruvar zastupanog po punomoćniku Marina Lacković; VODOVOD I KANALIZACIJA, društvo s ograničenom odgovornošću za vodoopskrbu, odvodnju i pročišćavanje otpadnih voda, Biokovska 3, 21000 Split; KOPRIVNIČKE VODE društvo s ograničenom odgovornošću za obavljanje vodnih usluga javne vodoopskrbe i javne odvodnje, Mosna ulica 15, 48000 Koprivnica; Gradsko komunalno poduzeće KOMUNALAC društvo s ograničenom odgovornošću, Mosna ulica 15, 48000 Koprivnica; CRODUX DERIVATI DVA društvo s ograničenom odgovornošću  za trgovinu naftnim derivatima i plinovima, J. Marohnića 1, 10000 Zagreb zastupanog po punomoćniku Helena Mihaljević; GRAD NOVA GRADIŠKA, Trg kralja Tomislava 1, 35400 Nova Gradiška; IMPULS-LEASING društvo s ograničenom odgovornošću za leasing, Velimira Škorpika 24/1, 10000 Zagreb zastupanog po punomoćniku Odvjetničko društvo Borić &amp; partneri društvo s ograničenom odgovornošću; Hrvatske vode, pravna osoba za upravljanje vodama, Vodnogospodarski odjel za Dunav i Donju Dravu, Splavarska 2a, 31000 Osijek; Financijska agencija, Vrtni put 3, 10000 Zagreb; HEP - Opskrba d.o.o. za opskrbu potrošača električnom, toplinskom energijom i plinom, Ulica grada Vukovara 37, 10000 Zagreb; SEBTOM GRUPA društvo s ograničenom odgovornošću za trgovinu i usluge, Ljubijska 34, 10000 Zagreb; TRGOVINSKI OBRT SEBASTIJAN, vl. Sebastijan Čibarić, Konjščinska 23, 10000 Zagreb; BRAĆA BERIŠIĆ COMMERCE d.o.o. za trgovinu, uvoz-izvoz, usluge, Gračačka 2a/1, 10000 Zagreb; Hrvatska radiotelevizija, Prisavlje 3, 10000 Zagreb zastupanog po punomoćniku Maja Cenić; Hrvatski Telekom d.d., Roberta Frangeša Mihanovića 9, 10000 Zagreb; HRVATSKI ZAVOD ZA MIROVINSKO OSIGURANJE, Naselje Slavonija I bb, 35000 Slavonski Brod; PRVO PLINARSKO DRUŠTVO d.o.o. za distribuciju plina, A.Stepinca 27, 32000 Vukovar zastupanog po punomoćniku Damir Zagoršćak; GRAD SLAVONSKI BROD, Vukovarska 1, 35000 Slavonski Brod; Komunalno društvo VODOVOD I KANALIZACIJA društvo s ograničenom odgovornošću za vodoopskrbu i odvodnju, Dolac 14, 51000 Rijeka; Ljubica Matković, Šubićeva 17, 35000 Slavonski Brod; Marijana Lacković, Sjeverna Vezna Cesta 70, 35000 Slavonski Brod; Marijana Ćatipović, Kraj 119, 21232 Kraj; Ana Briški, Smilja. Polje 84, 53000 Smiljansko Polje; Vesna Bešker, Put Smokovika 4, 21000 Split; VULKANIZERSKO TRGOVAČKI OBRT KATIĆ, vl. Željko Katić, Sućidar 8, 21000 Split; Božana Crnjak, Jakova Gotovca 28, 35000 Slavonski Brod; Irena Ugrin, Pelimovac 18, 21230 Sinj; Sanja Bartulin, Vjekoslava Paraća 86, 21000 Split; Marina Raič, 4. Jula 9, 32100 Mirkovci; Snježana Simonović, Zametska 42, 51000 Rijeka; Ivica Divić, Kneza Branimira 11, 21260 Imotski; Josipa Divić, Kneza Branimira 11, 21260 Imotski; Brankica Tomić, Matije Gupca 30, 48350 Kalinovac; Aleksandra Lazinica, Jurjenići 119, 51215 Kastav; Karmen Branković, Tršćanska 4, 52100 Pula; Mate Madunić, Put Radoševca 13, 21000 Split; Tihana Madunić, Put Radoševca 13, 21000 Split; Andrijana Herceg, Jagodnjak 40, 34000 Požega; Anka Marunica, Naselje Slavonija II 06, 35000 Slavonski Brod; Ivana Cota, Baćin Dol 82, 35400 Nova Gradiška; Dijana Efendić, Obrovac Sinjski 53a, 21238 Obrovac Sinjski; Mirjana Pranjić, J. Gotovca 6, 35000 Slavonski Brod; Tijana Alimehaj, Matije Gupca 48, 31300 Beli Manastir; Sanela Komšić-perić, Stankovićeva 24, 52100 Pula; Gordana Grabar, Dragonja 9, 52100 Pula; Dijana Cerovski, Hrvatskih Branitelja 57, 44000 Žabno; Slađana Jurić, Bukovsko 8a, 44203 Lukavec Posavski; Dragica Rast, Poljana 4, 51215 Kastav; Inga Župić, Put Župića 22, 21230 Sinj; Amneris Dekleva, Velog Jože 6, 52100 Pula; Anabel Fišer, Hajduk Mirka 106, 32100 Mirkovci; Snježana Krsnik, Florijana Bobića 40, 42000 Jalkovec; Ankica Bitunjac, Put Međina 3, 21230 Sinj; Željka Durdov, Širokog Brijega 8, 21000 Split; Jadranka Jurišić, Stjepana Radića 63, 53202 Perušić; Sandra Mokricki, Franje Račkoga 6, 31300 Beli Manastir; Nikolina Poša, Kralja Petra Krešimira Iv 47, 31300 Beli Manastir; Zvjezdana Previšić, Lapovačka 24, 32100 Vinkovci; Radmila Horki, Stepinčeva 53, 21000 Split; Snježana Dokša, Zagrebačka 237, 42000 Varaždin; Vedrana Doždor, Kutska 113, 21204 Dugopolje; Miro Radman-livaja, Grab bb, 21240 Trilj; Ivanka Radman-livaja, Grab bb, 21240 Trilj; Antonija Ivišić, Košute 44, 21240 Košute; Dragica Sladoja, Put Petrovca 19, 21230 Sinj; Gordana Bošnjak, Kralja Zvonimira 114a, 35400 Nova Gradiška; Nada Serdar, Mihanovićeva 21, 35400 Nova Gradiška; Ivanka Špoljar, Varaždinska 100, 42000 Donji Kućan; Aleksandra Jovanović, Put Bunarića 1a, 21212 Kaštel Sućurac; Magdalena Tolić, Bana Jelačića 39, 35212 Klokočevik; Tanja Krković, Malo Budaševo 22, 44000 Budaševo; Ivanka Prančević, Hercegovačka 147, 21000 Split; Slavica Fućak, Baredice 14, 51000 Rijeka; Tina Rebić, Donji Vinjani 142, 21260 Donji Vinjani; Ivanka Stilinović, Kaniška 5, 53000 Gospić; Josipa Rukavina, Budačka 164a, 53000 Gospić; Svjetlana Radovniković, Prilaz Braće Kaliterna 8, 21000 Split; Nataša Narančić Pulja, Požeška 6, 21000 Split; Vesna Marjanović, Ivana Gorana Kovačića 31, 35400 Nova Gradiška; ANTUN GLASNOVIĆ, vl.t.o. MODNI NAKIT, Konjšćinska 34, 10000 Zagreb zastupanog po punomoćniku Maja Cenić; RH, Ministarstvo financija, Katančićeva 5, 10000 Zagreb zastupanog po punomoćniku ŽUPANIJSKO DRŽAVNO ODVJETNIŠTVO U SPLITU; NASTAVNI ZAVOD ZA JAVNO ZDRAVSTVO SPLITSKO-DALMATINSKE ŽUPANIJE, Vukovarsa 46, 21000 Split; TRADEXCO d.o.o. za proizvodnju i trgovinu u stečaju, Industrijska 8, 10431 Sveta Nedelja zastupanog po punomoćniku OD JELIĆ, VUKOVIĆ &amp; HANDŽISKI; SOCIETE GENERALE-SPLITSKA BANKA dioničko društvo, Ruđera Boškovića 16, 21000 Split; ARENA NOVA društvo s ograničenom odgovornošću za trgovinu, Štefanovečka cesta 71/a, Zagreb zastupanog po punomoćniku Odvjetničko društvo ETEROVIĆ i ŠARAC; Natalija Ceković, ŠUMSKA ULICA 17 (ranije: ŽABNO, ŽABNO, 17), 44000 Žabno zastupanog po punomoćniku Dinko Ocvarek; GRAD VARAŽDIN, Trg kralja Tomislava 1, 42000 Varaždin</derivirana_varijabla>
  </DomainObject.Predmet.StrankaFormatedWithAdress>
  <DomainObject.Predmet.StrankaFormatedWithAdressOIB>
    <izvorni_sadrzaj> FINA ZAGREB, Ilica 307, 10000 Zagreb; GRAD RIJEKA, OIB 54382731928, Korzo 16, 51000 Rijeka zastupanog po punomoćniku ZUO V.KNEŽEVIĆ, E.BRADAMANTE, M.HINIĆ, I.RADIĆ, B. PAVKOVIĆ, S.PERHAT i N. KNEŽEVIĆ; Marija Mažar, Slavka Kolara 28, 47250 Duga Resa; Miro Erceg, OIB 98218187229, Bosanska 18, 22000 Šibenik zastupanog po punomoćniku Bore Erceg; Hrvatske vode, pravna osoba za upravljanje vodama, OIB 28921383001, Grada Vukovara 220, 10000 Zagreb; Milena Dedijer, OIB 06624886344, Gorana Mihaljevića 17, 31226 Dalj zastupanog po punomoćniku Biserka Treneski; Mira Čiča, OIB 62079191401, Grobljanska Ulica 13, 32227 Borovo zastupanog po punomoćniku Biserka Treneski; Branka Vilenica, OIB 32335604244, Dr. Ante Starčevića 46, 32000 Vukovar zastupanog po punomoćniku Biserka Treneski; Gordana Salak, OIB 96542945244, Trg Republike Hrvatske 322, 32000 Vukovar zastupanog po punomoćniku Biserka Treneski; GRAD SINJ, OIB 03210055420, Dragašev prolaz 24, 21230 Sinj; GRAD VUKOVAR, OIB 50041264710, Dr. Franje Tuđmana 1, 32000 Vukovar; SLAVČA, društvo s ograničenom odgovornošću za komunalne djelatnosti Nova Gradiška, OIB 88106895548, Gajeva 56, 35400 Nova Gradiška; AMBRO PROMET d.o.o. za unutarnju i vanjsku trgovinu, OIB 92896896216, Širinečka 24, 10000 Zagreb zastupanog po punomoćniku Paško Gucić; HEP-Operator distribucijskog sustava d.o.o. za distribuciju i opskrbu električne energije, OIB 46830600751, Ulica grada Vukovara 37, Zagreb; GRAD SPLIT, OIB 78755598868, Branimirova obala 17, 21000 Split; Hrvatske vode, pravna osoba za upravljanje vodama, OIB 28921383001, Grada Vukovara 220, 10000 Zagreb; FOND ZA ZAŠTITU OKOLIŠA I ENERGETSKU UČINKOVITOST, OIB 85828625994, Ksaver 208, 10000 Zagreb; GRAD ZADAR, OIB 09933651854, Narodni trg 1, 23000 Zadar; GRAD KUTINA, OIB 41888874500, Trg kralja Tomislava 12, 44320 Kutina; Hrvatske vode, pravna osoba za upravljanje vodama, Vodnogospodarski odjel za slivove sjevernog Jadrana, OIB 28921383001, Đure Šporera 3, 51000 Rijeka; Hrvatske vode, pravna osoba za upravljanje vodama, Vodnogospodarski odjel za slivove Južnog jadrana, OIB 28921383001, Vukovarska 35, 21000 Split; HEP-Operator distribucijskog sustava d.o.o. za distribuciju i opskrbu električne energije, Elektroprimorje Rijeka, OIB 46830600751, Viktora cara Emina 2, 51000 Rijeka; HEP-Operator distribucijskog sustava d.o.o. za distribuciju i opskrbu električne energije, Elektra Koprivnica, OIB 46830600751, Hrvatske državnosti 32, 48000 Koprivnica; Hrvatske šume d.o.o., OIB 69693144506, Ljudevita Farkaša Vukotinovića 2, 10000 Zagreb zastupanog po punomoćniku Zoran Tomić; PULA HERCULANEA d. o. o. za obavljanje komunalnih djelatnosti, OIB 11294943436, Trg 1. istarske brigade 14, 52100 Pula; UNIQA osiguranje d.d., OIB 75665455333, Planinska 13A, 10000 Zagreb zastupanog po punomoćniku Ivo Staničić; HEP-Operator distribucijskog sustava d.o.o. za distribuciju i opskrbu električne energije, Elektra Slavonski Brod, OIB 46830600751, Petra Krešimira IV 11, 35000 Slavonski Brod; Nastavni zavod za javno zdravstvo Brodsko-posavske županije, V. Nazora 2A, 35000 Slavonski Brod; DARKOM društvo s ograničenom odgovornošću za komunalnu djelatnost, OIB 51300447787, Josipa Kozarca 19, 43500 Daruvar zastupanog po punomoćniku Marina Lacković; VODOVOD I KANALIZACIJA, društvo s ograničenom odgovornošću za vodoopskrbu, odvodnju i pročišćavanje otpadnih voda, OIB 56826138353, Biokovska 3, 21000 Split; KOPRIVNIČKE VODE društvo s ograničenom odgovornošću za obavljanje vodnih usluga javne vodoopskrbe i javne odvodnje, OIB 20998990299, Mosna ulica 15, 48000 Koprivnica; Gradsko komunalno poduzeće KOMUNALAC društvo s ograničenom odgovornošću, OIB 41412434130, Mosna ulica 15, 48000 Koprivnica; CRODUX DERIVATI DVA društvo s ograničenom odgovornošću  za trgovinu naftnim derivatima i plinovima, OIB 00865396224, J. Marohnića 1, 10000 Zagreb zastupanog po punomoćniku Helena Mihaljević; GRAD NOVA GRADIŠKA, OIB 08658615403, Trg kralja Tomislava 1, 35400 Nova Gradiška; IMPULS-LEASING društvo s ograničenom odgovornošću za leasing, OIB 65918029671, Velimira Škorpika 24/1, 10000 Zagreb zastupanog po punomoćniku Odvjetničko društvo Borić &amp; partneri društvo s ograničenom odgovornošću; Hrvatske vode, pravna osoba za upravljanje vodama, Vodnogospodarski odjel za Dunav i Donju Dravu, OIB 28921383001, Splavarska 2a, 31000 Osijek; Financijska agencija, OIB 85821130368, Vrtni put 3, 10000 Zagreb; HEP - Opskrba d.o.o. za opskrbu potrošača električnom, toplinskom energijom i plinom, OIB 63073332379, Ulica grada Vukovara 37, 10000 Zagreb; SEBTOM GRUPA društvo s ograničenom odgovornošću za trgovinu i usluge, OIB 26483921030, Ljubijska 34, 10000 Zagreb; TRGOVINSKI OBRT SEBASTIJAN, vl. Sebastijan Čibarić, OIB 07007804974, Konjščinska 23, 10000 Zagreb; BRAĆA BERIŠIĆ COMMERCE d.o.o. za trgovinu, uvoz-izvoz, usluge, OIB 21745061918, Gračačka 2a/1, 10000 Zagreb; Hrvatska radiotelevizija, OIB 68419124305, Prisavlje 3, 10000 Zagreb zastupanog po punomoćniku Maja Cenić; Hrvatski Telekom d.d., OIB 81793146560, Roberta Frangeša Mihanovića 9, 10000 Zagreb; HRVATSKI ZAVOD ZA MIROVINSKO OSIGURANJE, OIB 84397956623, Naselje Slavonija I bb, 35000 Slavonski Brod; PRVO PLINARSKO DRUŠTVO d.o.o. za distribuciju plina, OIB 58292277611, A.Stepinca 27, 32000 Vukovar zastupanog po punomoćniku Damir Zagoršćak; GRAD SLAVONSKI BROD, OIB 58007872049, Vukovarska 1, 35000 Slavonski Brod; Komunalno društvo VODOVOD I KANALIZACIJA društvo s ograničenom odgovornošću za vodoopskrbu i odvodnju, OIB 80805858278, Dolac 14, 51000 Rijeka; Ljubica Matković, OIB 37277926663, Šubićeva 17, 35000 Slavonski Brod; Marijana Lacković, OIB 16227644154, Sjeverna Vezna Cesta 70, 35000 Slavonski Brod; Marijana Ćatipović, OIB 54248450294, Kraj 119, 21232 Kraj; Ana Briški, OIB 21803904791, Smilja. Polje 84, 53000 Smiljansko Polje; Vesna Bešker, OIB 82922095462, Put Smokovika 4, 21000 Split; VULKANIZERSKO TRGOVAČKI OBRT KATIĆ, vl. Željko Katić, OIB 64141164422, Sućidar 8, 21000 Split; Božana Crnjak, OIB 48087020457, Jakova Gotovca 28, 35000 Slavonski Brod; Irena Ugrin, OIB 27769699125, Pelimovac 18, 21230 Sinj; Sanja Bartulin, OIB 88243809334, Vjekoslava Paraća 86, 21000 Split; Marina Raič, OIB 59730671645, 4. Jula 9, 32100 Mirkovci; Snježana Simonović, OIB 23041839346, Zametska 42, 51000 Rijeka; Ivica Divić, OIB 70150749143, Kneza Branimira 11, 21260 Imotski; Josipa Divić, OIB 17891114875, Kneza Branimira 11, 21260 Imotski; Brankica Tomić, OIB 38019689181, Matije Gupca 30, 48350 Kalinovac; Aleksandra Lazinica, OIB 68252672556, Jurjenići 119, 51215 Kastav; Karmen Branković, OIB 86928962532, Tršćanska 4, 52100 Pula; Mate Madunić, OIB 21998135952, Put Radoševca 13, 21000 Split; Tihana Madunić, OIB 59744252384, Put Radoševca 13, 21000 Split; Andrijana Herceg, OIB 19153656171, Jagodnjak 40, 34000 Požega; Anka Marunica, OIB 08790272825, Naselje Slavonija II 06, 35000 Slavonski Brod; Ivana Cota, OIB 71529293947, Baćin Dol 82, 35400 Nova Gradiška; Dijana Efendić, OIB 49889958487, Obrovac Sinjski 53a, 21238 Obrovac Sinjski; Mirjana Pranjić, OIB 86700171830, J. Gotovca 6, 35000 Slavonski Brod; Tijana Alimehaj, OIB 98399127311, Matije Gupca 48, 31300 Beli Manastir; Sanela Komšić-perić, OIB 86946879066, Stankovićeva 24, 52100 Pula; Gordana Grabar, OIB 56141812243, Dragonja 9, 52100 Pula; Dijana Cerovski, OIB 35906140697, Hrvatskih Branitelja 57, 44000 Žabno; Slađana Jurić, OIB 87762683201, Bukovsko 8a, 44203 Lukavec Posavski; Dragica Rast, OIB 42000268240, Poljana 4, 51215 Kastav; Inga Župić, OIB 17025741093, Put Župića 22, 21230 Sinj; Amneris Dekleva, OIB 16413924700, Velog Jože 6, 52100 Pula; Anabel Fišer, OIB 74889428287, Hajduk Mirka 106, 32100 Mirkovci; Snježana Krsnik, OIB 10585412030, Florijana Bobića 40, 42000 Jalkovec; Ankica Bitunjac, OIB 15723582227, Put Međina 3, 21230 Sinj; Željka Durdov, OIB 38854652316, Širokog Brijega 8, 21000 Split; Jadranka Jurišić, OIB 03426646650, Stjepana Radića 63, 53202 Perušić; Sandra Mokricki, OIB 98047362537, Franje Račkoga 6, 31300 Beli Manastir; Nikolina Poša, OIB 45406281903, Kralja Petra Krešimira Iv 47, 31300 Beli Manastir; Zvjezdana Previšić, OIB 13198736591, Lapovačka 24, 32100 Vinkovci; Radmila Horki, OIB 63919524067, Stepinčeva 53, 21000 Split; Snježana Dokša, OIB 06311685793, Zagrebačka 237, 42000 Varaždin; Vedrana Doždor, OIB 85374952571, Kutska 113, 21204 Dugopolje; Miro Radman-livaja, OIB 21395444043, Grab bb, 21240 Trilj; Ivanka Radman-livaja, OIB 58739884883, Grab bb, 21240 Trilj; Antonija Ivišić, OIB 78630577944, Košute 44, 21240 Košute; Dragica Sladoja, OIB 99929767324, Put Petrovca 19, 21230 Sinj; Gordana Bošnjak, OIB 48290450645, Kralja Zvonimira 114a, 35400 Nova Gradiška; Nada Serdar, OIB 27777957564, Mihanovićeva 21, 35400 Nova Gradiška; Ivanka Špoljar, OIB 06444026856, Varaždinska 100, 42000 Donji Kućan; Aleksandra Jovanović, OIB 92410251791, Put Bunarića 1a, 21212 Kaštel Sućurac; Magdalena Tolić, OIB 48826440904, Bana Jelačića 39, 35212 Klokočevik; Tanja Krković, OIB 59699575840, Malo Budaševo 22, 44000 Budaševo; Ivanka Prančević, OIB 28119789499, Hercegovačka 147, 21000 Split; Slavica Fućak, OIB 10646589503, Baredice 14, 51000 Rijeka; Tina Rebić, OIB 64719117559, Donji Vinjani 142, 21260 Donji Vinjani; Ivanka Stilinović, OIB 51701890216, Kaniška 5, 53000 Gospić; Josipa Rukavina, OIB 14200067970, Budačka 164a, 53000 Gospić; Svjetlana Radovniković, OIB 43389771794, Prilaz Braće Kaliterna 8, 21000 Split; Nataša Narančić Pulja, OIB 82707478065, Požeška 6, 21000 Split; Vesna Marjanović, OIB 65412255197, Ivana Gorana Kovačića 31, 35400 Nova Gradiška; ANTUN GLASNOVIĆ, vl.t.o. MODNI NAKIT, OIB 85184900019, Konjšćinska 34, 10000 Zagreb zastupanog po punomoćniku Maja Cenić; RH, Ministarstvo financija, OIB 18683136487, Katančićeva 5, 10000 Zagreb zastupanog po punomoćniku ŽUPANIJSKO DRŽAVNO ODVJETNIŠTVO U SPLITU; NASTAVNI ZAVOD ZA JAVNO ZDRAVSTVO SPLITSKO-DALMATINSKE ŽUPANIJE, OIB 54948902275, Vukovarsa 46, 21000 Split; TRADEXCO d.o.o. za proizvodnju i trgovinu u stečaju, OIB 07595006988, Industrijska 8, 10431 Sveta Nedelja zastupanog po punomoćniku OD JELIĆ, VUKOVIĆ &amp; HANDŽISKI; SOCIETE GENERALE-SPLITSKA BANKA dioničko društvo, OIB 69326397242, Ruđera Boškovića 16, 21000 Split; ARENA NOVA društvo s ograničenom odgovornošću za trgovinu, OIB 73063600438, Štefanovečka cesta 71/a, Zagreb zastupanog po punomoćniku Odvjetničko društvo ETEROVIĆ i ŠARAC; Natalija Ceković, OIB 73370524050, ŠUMSKA ULICA 17 (ranije: ŽABNO, ŽABNO, 17), 44000 Žabno zastupanog po punomoćniku Dinko Ocvarek; GRAD VARAŽDIN, OIB 13269011531, Trg kralja Tomislava 1, 42000 Varaždin</izvorni_sadrzaj>
    <derivirana_varijabla naziv="DomainObject.Predmet.StrankaFormatedWithAdressOIB_1"> FINA ZAGREB, Ilica 307, 10000 Zagreb; GRAD RIJEKA, OIB 54382731928, Korzo 16, 51000 Rijeka zastupanog po punomoćniku ZUO V.KNEŽEVIĆ, E.BRADAMANTE, M.HINIĆ, I.RADIĆ, B. PAVKOVIĆ, S.PERHAT i N. KNEŽEVIĆ; Marija Mažar, Slavka Kolara 28, 47250 Duga Resa; Miro Erceg, OIB 98218187229, Bosanska 18, 22000 Šibenik zastupanog po punomoćniku Bore Erceg; Hrvatske vode, pravna osoba za upravljanje vodama, OIB 28921383001, Grada Vukovara 220, 10000 Zagreb; Milena Dedijer, OIB 06624886344, Gorana Mihaljevića 17, 31226 Dalj zastupanog po punomoćniku Biserka Treneski; Mira Čiča, OIB 62079191401, Grobljanska Ulica 13, 32227 Borovo zastupanog po punomoćniku Biserka Treneski; Branka Vilenica, OIB 32335604244, Dr. Ante Starčevića 46, 32000 Vukovar zastupanog po punomoćniku Biserka Treneski; Gordana Salak, OIB 96542945244, Trg Republike Hrvatske 322, 32000 Vukovar zastupanog po punomoćniku Biserka Treneski; GRAD SINJ, OIB 03210055420, Dragašev prolaz 24, 21230 Sinj; GRAD VUKOVAR, OIB 50041264710, Dr. Franje Tuđmana 1, 32000 Vukovar; SLAVČA, društvo s ograničenom odgovornošću za komunalne djelatnosti Nova Gradiška, OIB 88106895548, Gajeva 56, 35400 Nova Gradiška; AMBRO PROMET d.o.o. za unutarnju i vanjsku trgovinu, OIB 92896896216, Širinečka 24, 10000 Zagreb zastupanog po punomoćniku Paško Gucić; HEP-Operator distribucijskog sustava d.o.o. za distribuciju i opskrbu električne energije, OIB 46830600751, Ulica grada Vukovara 37, Zagreb; GRAD SPLIT, OIB 78755598868, Branimirova obala 17, 21000 Split; Hrvatske vode, pravna osoba za upravljanje vodama, OIB 28921383001, Grada Vukovara 220, 10000 Zagreb; FOND ZA ZAŠTITU OKOLIŠA I ENERGETSKU UČINKOVITOST, OIB 85828625994, Ksaver 208, 10000 Zagreb; GRAD ZADAR, OIB 09933651854, Narodni trg 1, 23000 Zadar; GRAD KUTINA, OIB 41888874500, Trg kralja Tomislava 12, 44320 Kutina; Hrvatske vode, pravna osoba za upravljanje vodama, Vodnogospodarski odjel za slivove sjevernog Jadrana, OIB 28921383001, Đure Šporera 3, 51000 Rijeka; Hrvatske vode, pravna osoba za upravljanje vodama, Vodnogospodarski odjel za slivove Južnog jadrana, OIB 28921383001, Vukovarska 35, 21000 Split; HEP-Operator distribucijskog sustava d.o.o. za distribuciju i opskrbu električne energije, Elektroprimorje Rijeka, OIB 46830600751, Viktora cara Emina 2, 51000 Rijeka; HEP-Operator distribucijskog sustava d.o.o. za distribuciju i opskrbu električne energije, Elektra Koprivnica, OIB 46830600751, Hrvatske državnosti 32, 48000 Koprivnica; Hrvatske šume d.o.o., OIB 69693144506, Ljudevita Farkaša Vukotinovića 2, 10000 Zagreb zastupanog po punomoćniku Zoran Tomić; PULA HERCULANEA d. o. o. za obavljanje komunalnih djelatnosti, OIB 11294943436, Trg 1. istarske brigade 14, 52100 Pula; UNIQA osiguranje d.d., OIB 75665455333, Planinska 13A, 10000 Zagreb zastupanog po punomoćniku Ivo Staničić; HEP-Operator distribucijskog sustava d.o.o. za distribuciju i opskrbu električne energije, Elektra Slavonski Brod, OIB 46830600751, Petra Krešimira IV 11, 35000 Slavonski Brod; Nastavni zavod za javno zdravstvo Brodsko-posavske županije, V. Nazora 2A, 35000 Slavonski Brod; DARKOM društvo s ograničenom odgovornošću za komunalnu djelatnost, OIB 51300447787, Josipa Kozarca 19, 43500 Daruvar zastupanog po punomoćniku Marina Lacković; VODOVOD I KANALIZACIJA, društvo s ograničenom odgovornošću za vodoopskrbu, odvodnju i pročišćavanje otpadnih voda, OIB 56826138353, Biokovska 3, 21000 Split; KOPRIVNIČKE VODE društvo s ograničenom odgovornošću za obavljanje vodnih usluga javne vodoopskrbe i javne odvodnje, OIB 20998990299, Mosna ulica 15, 48000 Koprivnica; Gradsko komunalno poduzeće KOMUNALAC društvo s ograničenom odgovornošću, OIB 41412434130, Mosna ulica 15, 48000 Koprivnica; CRODUX DERIVATI DVA društvo s ograničenom odgovornošću  za trgovinu naftnim derivatima i plinovima, OIB 00865396224, J. Marohnića 1, 10000 Zagreb zastupanog po punomoćniku Helena Mihaljević; GRAD NOVA GRADIŠKA, OIB 08658615403, Trg kralja Tomislava 1, 35400 Nova Gradiška; IMPULS-LEASING društvo s ograničenom odgovornošću za leasing, OIB 65918029671, Velimira Škorpika 24/1, 10000 Zagreb zastupanog po punomoćniku Odvjetničko društvo Borić &amp; partneri društvo s ograničenom odgovornošću; Hrvatske vode, pravna osoba za upravljanje vodama, Vodnogospodarski odjel za Dunav i Donju Dravu, OIB 28921383001, Splavarska 2a, 31000 Osijek; Financijska agencija, OIB 85821130368, Vrtni put 3, 10000 Zagreb; HEP - Opskrba d.o.o. za opskrbu potrošača električnom, toplinskom energijom i plinom, OIB 63073332379, Ulica grada Vukovara 37, 10000 Zagreb; SEBTOM GRUPA društvo s ograničenom odgovornošću za trgovinu i usluge, OIB 26483921030, Ljubijska 34, 10000 Zagreb; TRGOVINSKI OBRT SEBASTIJAN, vl. Sebastijan Čibarić, OIB 07007804974, Konjščinska 23, 10000 Zagreb; BRAĆA BERIŠIĆ COMMERCE d.o.o. za trgovinu, uvoz-izvoz, usluge, OIB 21745061918, Gračačka 2a/1, 10000 Zagreb; Hrvatska radiotelevizija, OIB 68419124305, Prisavlje 3, 10000 Zagreb zastupanog po punomoćniku Maja Cenić; Hrvatski Telekom d.d., OIB 81793146560, Roberta Frangeša Mihanovića 9, 10000 Zagreb; HRVATSKI ZAVOD ZA MIROVINSKO OSIGURANJE, OIB 84397956623, Naselje Slavonija I bb, 35000 Slavonski Brod; PRVO PLINARSKO DRUŠTVO d.o.o. za distribuciju plina, OIB 58292277611, A.Stepinca 27, 32000 Vukovar zastupanog po punomoćniku Damir Zagoršćak; GRAD SLAVONSKI BROD, OIB 58007872049, Vukovarska 1, 35000 Slavonski Brod; Komunalno društvo VODOVOD I KANALIZACIJA društvo s ograničenom odgovornošću za vodoopskrbu i odvodnju, OIB 80805858278, Dolac 14, 51000 Rijeka; Ljubica Matković, OIB 37277926663, Šubićeva 17, 35000 Slavonski Brod; Marijana Lacković, OIB 16227644154, Sjeverna Vezna Cesta 70, 35000 Slavonski Brod; Marijana Ćatipović, OIB 54248450294, Kraj 119, 21232 Kraj; Ana Briški, OIB 21803904791, Smilja. Polje 84, 53000 Smiljansko Polje; Vesna Bešker, OIB 82922095462, Put Smokovika 4, 21000 Split; VULKANIZERSKO TRGOVAČKI OBRT KATIĆ, vl. Željko Katić, OIB 64141164422, Sućidar 8, 21000 Split; Božana Crnjak, OIB 48087020457, Jakova Gotovca 28, 35000 Slavonski Brod; Irena Ugrin, OIB 27769699125, Pelimovac 18, 21230 Sinj; Sanja Bartulin, OIB 88243809334, Vjekoslava Paraća 86, 21000 Split; Marina Raič, OIB 59730671645, 4. Jula 9, 32100 Mirkovci; Snježana Simonović, OIB 23041839346, Zametska 42, 51000 Rijeka; Ivica Divić, OIB 70150749143, Kneza Branimira 11, 21260 Imotski; Josipa Divić, OIB 17891114875, Kneza Branimira 11, 21260 Imotski; Brankica Tomić, OIB 38019689181, Matije Gupca 30, 48350 Kalinovac; Aleksandra Lazinica, OIB 68252672556, Jurjenići 119, 51215 Kastav; Karmen Branković, OIB 86928962532, Tršćanska 4, 52100 Pula; Mate Madunić, OIB 21998135952, Put Radoševca 13, 21000 Split; Tihana Madunić, OIB 59744252384, Put Radoševca 13, 21000 Split; Andrijana Herceg, OIB 19153656171, Jagodnjak 40, 34000 Požega; Anka Marunica, OIB 08790272825, Naselje Slavonija II 06, 35000 Slavonski Brod; Ivana Cota, OIB 71529293947, Baćin Dol 82, 35400 Nova Gradiška; Dijana Efendić, OIB 49889958487, Obrovac Sinjski 53a, 21238 Obrovac Sinjski; Mirjana Pranjić, OIB 86700171830, J. Gotovca 6, 35000 Slavonski Brod; Tijana Alimehaj, OIB 98399127311, Matije Gupca 48, 31300 Beli Manastir; Sanela Komšić-perić, OIB 86946879066, Stankovićeva 24, 52100 Pula; Gordana Grabar, OIB 56141812243, Dragonja 9, 52100 Pula; Dijana Cerovski, OIB 35906140697, Hrvatskih Branitelja 57, 44000 Žabno; Slađana Jurić, OIB 87762683201, Bukovsko 8a, 44203 Lukavec Posavski; Dragica Rast, OIB 42000268240, Poljana 4, 51215 Kastav; Inga Župić, OIB 17025741093, Put Župića 22, 21230 Sinj; Amneris Dekleva, OIB 16413924700, Velog Jože 6, 52100 Pula; Anabel Fišer, OIB 74889428287, Hajduk Mirka 106, 32100 Mirkovci; Snježana Krsnik, OIB 10585412030, Florijana Bobića 40, 42000 Jalkovec; Ankica Bitunjac, OIB 15723582227, Put Međina 3, 21230 Sinj; Željka Durdov, OIB 38854652316, Širokog Brijega 8, 21000 Split; Jadranka Jurišić, OIB 03426646650, Stjepana Radića 63, 53202 Perušić; Sandra Mokricki, OIB 98047362537, Franje Račkoga 6, 31300 Beli Manastir; Nikolina Poša, OIB 45406281903, Kralja Petra Krešimira Iv 47, 31300 Beli Manastir; Zvjezdana Previšić, OIB 13198736591, Lapovačka 24, 32100 Vinkovci; Radmila Horki, OIB 63919524067, Stepinčeva 53, 21000 Split; Snježana Dokša, OIB 06311685793, Zagrebačka 237, 42000 Varaždin; Vedrana Doždor, OIB 85374952571, Kutska 113, 21204 Dugopolje; Miro Radman-livaja, OIB 21395444043, Grab bb, 21240 Trilj; Ivanka Radman-livaja, OIB 58739884883, Grab bb, 21240 Trilj; Antonija Ivišić, OIB 78630577944, Košute 44, 21240 Košute; Dragica Sladoja, OIB 99929767324, Put Petrovca 19, 21230 Sinj; Gordana Bošnjak, OIB 48290450645, Kralja Zvonimira 114a, 35400 Nova Gradiška; Nada Serdar, OIB 27777957564, Mihanovićeva 21, 35400 Nova Gradiška; Ivanka Špoljar, OIB 06444026856, Varaždinska 100, 42000 Donji Kućan; Aleksandra Jovanović, OIB 92410251791, Put Bunarića 1a, 21212 Kaštel Sućurac; Magdalena Tolić, OIB 48826440904, Bana Jelačića 39, 35212 Klokočevik; Tanja Krković, OIB 59699575840, Malo Budaševo 22, 44000 Budaševo; Ivanka Prančević, OIB 28119789499, Hercegovačka 147, 21000 Split; Slavica Fućak, OIB 10646589503, Baredice 14, 51000 Rijeka; Tina Rebić, OIB 64719117559, Donji Vinjani 142, 21260 Donji Vinjani; Ivanka Stilinović, OIB 51701890216, Kaniška 5, 53000 Gospić; Josipa Rukavina, OIB 14200067970, Budačka 164a, 53000 Gospić; Svjetlana Radovniković, OIB 43389771794, Prilaz Braće Kaliterna 8, 21000 Split; Nataša Narančić Pulja, OIB 82707478065, Požeška 6, 21000 Split; Vesna Marjanović, OIB 65412255197, Ivana Gorana Kovačića 31, 35400 Nova Gradiška; ANTUN GLASNOVIĆ, vl.t.o. MODNI NAKIT, OIB 85184900019, Konjšćinska 34, 10000 Zagreb zastupanog po punomoćniku Maja Cenić; RH, Ministarstvo financija, OIB 18683136487, Katančićeva 5, 10000 Zagreb zastupanog po punomoćniku ŽUPANIJSKO DRŽAVNO ODVJETNIŠTVO U SPLITU; NASTAVNI ZAVOD ZA JAVNO ZDRAVSTVO SPLITSKO-DALMATINSKE ŽUPANIJE, OIB 54948902275, Vukovarsa 46, 21000 Split; TRADEXCO d.o.o. za proizvodnju i trgovinu u stečaju, OIB 07595006988, Industrijska 8, 10431 Sveta Nedelja zastupanog po punomoćniku OD JELIĆ, VUKOVIĆ &amp; HANDŽISKI; SOCIETE GENERALE-SPLITSKA BANKA dioničko društvo, OIB 69326397242, Ruđera Boškovića 16, 21000 Split; ARENA NOVA društvo s ograničenom odgovornošću za trgovinu, OIB 73063600438, Štefanovečka cesta 71/a, Zagreb zastupanog po punomoćniku Odvjetničko društvo ETEROVIĆ i ŠARAC; Natalija Ceković, OIB 73370524050, ŠUMSKA ULICA 17 (ranije: ŽABNO, ŽABNO, 17), 44000 Žabno zastupanog po punomoćniku Dinko Ocvarek; GRAD VARAŽDIN, OIB 13269011531, Trg kralja Tomislava 1, 42000 Varaždin</derivirana_varijabla>
  </DomainObject.Predmet.StrankaFormatedWithAdressOIB>
  <DomainObject.Predmet.StrankaWithAdress>
    <izvorni_sadrzaj>FINA ZAGREB Ilica 307,10000 Zagreb,GRAD RIJEKA Korzo 16,51000 Rijeka,Marija Mažar Slavka Kolara 28,47250 Duga Resa,Miro Erceg Bosanska 18,22000 Šibenik,Hrvatske vode, pravna osoba za upravljanje vodama Grada Vukovara 220,10000 Zagreb,Milena Dedijer Gorana Mihaljevića 17,31226 Dalj,Mira Čiča Grobljanska Ulica 13,32227 Borovo,Branka Vilenica Dr. Ante Starčevića 46,32000 Vukovar,Gordana Salak Trg Republike Hrvatske 322,32000 Vukovar,GRAD SINJ Dragašev prolaz 24,21230 Sinj,GRAD VUKOVAR Dr. Franje Tuđmana 1,32000 Vukovar,SLAVČA, društvo s ograničenom odgovornošću za komunalne djelatnosti Nova Gradiška Gajeva 56,35400 Nova Gradiška,AMBRO PROMET d.o.o. za unutarnju i vanjsku trgovinu Širinečka 24,10000 Zagreb,HEP-Operator distribucijskog sustava d.o.o. za distribuciju i opskrbu električne energije Ulica grada Vukovara 37,Zagreb,GRAD SPLIT Branimirova obala 17,21000 Split,Hrvatske vode, pravna osoba za upravljanje vodama Grada Vukovara 220,10000 Zagreb,FOND ZA ZAŠTITU OKOLIŠA I ENERGETSKU UČINKOVITOST Ksaver 208,10000 Zagreb,GRAD ZADAR Narodni trg 1,23000 Zadar,GRAD KUTINA Trg kralja Tomislava 12,44320 Kutina,Hrvatske vode, pravna osoba za upravljanje vodama, Vodnogospodarski odjel za slivove sjevernog Jadrana Đure Šporera 3,51000 Rijeka,Hrvatske vode, pravna osoba za upravljanje vodama, Vodnogospodarski odjel za slivove Južnog jadrana Vukovarska 35,21000 Split,HEP-Operator distribucijskog sustava d.o.o. za distribuciju i opskrbu električne energije, Elektroprimorje Rijeka Viktora cara Emina 2,51000 Rijeka,HEP-Operator distribucijskog sustava d.o.o. za distribuciju i opskrbu električne energije, Elektra Koprivnica Hrvatske državnosti 32,48000 Koprivnica,Hrvatske šume d.o.o. Ljudevita Farkaša Vukotinovića 2,10000 Zagreb,PULA HERCULANEA d. o. o. za obavljanje komunalnih djelatnosti Trg 1. istarske brigade 14,52100 Pula,UNIQA osiguranje d.d. Planinska 13A,10000 Zagreb,HEP-Operator distribucijskog sustava d.o.o. za distribuciju i opskrbu električne energije, Elektra Slavonski Brod Petra Krešimira IV 11,35000 Slavonski Brod,Nastavni zavod za javno zdravstvo Brodsko-posavske županije V. Nazora 2A,35000 Slavonski Brod,DARKOM društvo s ograničenom odgovornošću za komunalnu djelatnost Josipa Kozarca 19,43500 Daruvar,VODOVOD I KANALIZACIJA, društvo s ograničenom odgovornošću za vodoopskrbu, odvodnju i pročišćavanje otpadnih voda Biokovska 3,21000 Split,KOPRIVNIČKE VODE društvo s ograničenom odgovornošću za obavljanje vodnih usluga javne vodoopskrbe i javne odvodnje Mosna ulica 15,48000 Koprivnica,Gradsko komunalno poduzeće KOMUNALAC društvo s ograničenom odgovornošću Mosna ulica 15,48000 Koprivnica,CRODUX DERIVATI DVA društvo s ograničenom odgovornošću  za trgovinu naftnim derivatima i plinovima J. Marohnića 1,10000 Zagreb,GRAD NOVA GRADIŠKA Trg kralja Tomislava 1,35400 Nova Gradiška,IMPULS-LEASING društvo s ograničenom odgovornošću za leasing Velimira Škorpika 24/1,10000 Zagreb,Hrvatske vode, pravna osoba za upravljanje vodama, Vodnogospodarski odjel za Dunav i Donju Dravu Splavarska 2a,31000 Osijek,Financijska agencija Vrtni put 3,10000 Zagreb,HEP - Opskrba d.o.o. za opskrbu potrošača električnom, toplinskom energijom i plinom Ulica grada Vukovara 37,10000 Zagreb,SEBTOM GRUPA društvo s ograničenom odgovornošću za trgovinu i usluge Ljubijska 34,10000 Zagreb,TRGOVINSKI OBRT SEBASTIJAN, vl. Sebastijan Čibarić Konjščinska 23,10000 Zagreb,BRAĆA BERIŠIĆ COMMERCE d.o.o. za trgovinu, uvoz-izvoz, usluge Gračačka 2a/1,10000 Zagreb,Hrvatska radiotelevizija Prisavlje 3,10000 Zagreb,Hrvatski Telekom d.d. Roberta Frangeša Mihanovića 9,10000 Zagreb,HRVATSKI ZAVOD ZA MIROVINSKO OSIGURANJE Naselje Slavonija I bb,35000 Slavonski Brod,PRVO PLINARSKO DRUŠTVO d.o.o. za distribuciju plina A.Stepinca 27,32000 Vukovar,GRAD SLAVONSKI BROD Vukovarska 1,35000 Slavonski Brod,Komunalno društvo VODOVOD I KANALIZACIJA društvo s ograničenom odgovornošću za vodoopskrbu i odvodnju Dolac 14,51000 Rijeka,Ljubica Matković Šubićeva 17,35000 Slavonski Brod,Marijana Lacković Sjeverna Vezna Cesta 70,35000 Slavonski Brod,Marijana Ćatipović Kraj 119,21232 Kraj,Ana Briški Smilja. Polje 84,53000 Smiljansko Polje,Vesna Bešker Put Smokovika 4,21000 Split,VULKANIZERSKO TRGOVAČKI OBRT KATIĆ, vl. Željko Katić Sućidar 8,21000 Split,Božana Crnjak Jakova Gotovca 28,35000 Slavonski Brod,Irena Ugrin Pelimovac 18,21230 Sinj,Sanja Bartulin Vjekoslava Paraća 86,21000 Split,Marina Raič 4. Jula 9,32100 Mirkovci,Snježana Simonović Zametska 42,51000 Rijeka,Ivica Divić Kneza Branimira 11,21260 Imotski,Josipa Divić Kneza Branimira 11,21260 Imotski,Brankica Tomić Matije Gupca 30,48350 Kalinovac,Aleksandra Lazinica Jurjenići 119,51215 Kastav,Karmen Branković Tršćanska 4,52100 Pula,Mate Madunić Put Radoševca 13,21000 Split,Tihana Madunić Put Radoševca 13,21000 Split,Andrijana Herceg Jagodnjak 40,34000 Požega,Anka Marunica Naselje Slavonija II 06,35000 Slavonski Brod,Ivana Cota Baćin Dol 82,35400 Nova Gradiška,Dijana Efendić Obrovac Sinjski 53a,21238 Obrovac Sinjski,Mirjana Pranjić J. Gotovca 6,35000 Slavonski Brod,Tijana Alimehaj Matije Gupca 48,31300 Beli Manastir,Sanela Komšić-perić Stankovićeva 24,52100 Pula,Gordana Grabar Dragonja 9,52100 Pula,Dijana Cerovski Hrvatskih Branitelja 57,44000 Žabno,Slađana Jurić Bukovsko 8a,44203 Lukavec Posavski,Dragica Rast Poljana 4,51215 Kastav,Inga Župić Put Župića 22,21230 Sinj,Amneris Dekleva Velog Jože 6,52100 Pula,Anabel Fišer Hajduk Mirka 106,32100 Mirkovci,Snježana Krsnik Florijana Bobića 40,42000 Jalkovec,Ankica Bitunjac Put Međina 3,21230 Sinj,Željka Durdov Širokog Brijega 8,21000 Split,Jadranka Jurišić Stjepana Radića 63,53202 Perušić,Sandra Mokricki Franje Račkoga 6,31300 Beli Manastir,Nikolina Poša Kralja Petra Krešimira Iv 47,31300 Beli Manastir,Zvjezdana Previšić Lapovačka 24,32100 Vinkovci,Radmila Horki Stepinčeva 53,21000 Split,Snježana Dokša Zagrebačka 237,42000 Varaždin,Vedrana Doždor Kutska 113,21204 Dugopolje,Miro Radman-livaja Grab bb,21240 Trilj,Ivanka Radman-livaja Grab bb,21240 Trilj,Antonija Ivišić Košute 44,21240 Košute,Dragica Sladoja Put Petrovca 19,21230 Sinj,Gordana Bošnjak Kralja Zvonimira 114a,35400 Nova Gradiška,Nada Serdar Mihanovićeva 21,35400 Nova Gradiška,Ivanka Špoljar Varaždinska 100,42000 Donji Kućan,Aleksandra Jovanović Put Bunarića 1a,21212 Kaštel Sućurac,Magdalena Tolić Bana Jelačića 39,35212 Klokočevik,Tanja Krković Malo Budaševo 22,44000 Budaševo,Ivanka Prančević Hercegovačka 147,21000 Split,Slavica Fućak Baredice 14,51000 Rijeka,Tina Rebić Donji Vinjani 142,21260 Donji Vinjani,Ivanka Stilinović Kaniška 5,53000 Gospić,Josipa Rukavina Budačka 164a,53000 Gospić,Svjetlana Radovniković Prilaz Braće Kaliterna 8,21000 Split,Nataša Narančić Pulja Požeška 6,21000 Split,Vesna Marjanović Ivana Gorana Kovačića 31,35400 Nova Gradiška,ANTUN GLASNOVIĆ, vl.t.o. MODNI NAKIT Konjšćinska 34,10000 Zagreb,RH, Ministarstvo financija Katančićeva 5,10000 Zagreb,NASTAVNI ZAVOD ZA JAVNO ZDRAVSTVO SPLITSKO-DALMATINSKE ŽUPANIJE Vukovarsa 46,21000 Split,TRADEXCO d.o.o. za proizvodnju i trgovinu u stečaju Industrijska 8,10431 Sveta Nedelja,SOCIETE GENERALE-SPLITSKA BANKA dioničko društvo Ruđera Boškovića 16,21000 Split,ARENA NOVA društvo s ograničenom odgovornošću za trgovinu Štefanovečka cesta 71/a,Zagreb,Natalija Ceković ŠUMSKA ULICA 17 (ranije: ŽABNO, ŽABNO, 17),44000 Žabno,GRAD VARAŽDIN Trg kralja Tomislava 1,42000 Varaždin</izvorni_sadrzaj>
    <derivirana_varijabla naziv="DomainObject.Predmet.StrankaWithAdress_1">FINA ZAGREB Ilica 307,10000 Zagreb,GRAD RIJEKA Korzo 16,51000 Rijeka,Marija Mažar Slavka Kolara 28,47250 Duga Resa,Miro Erceg Bosanska 18,22000 Šibenik,Hrvatske vode, pravna osoba za upravljanje vodama Grada Vukovara 220,10000 Zagreb,Milena Dedijer Gorana Mihaljevića 17,31226 Dalj,Mira Čiča Grobljanska Ulica 13,32227 Borovo,Branka Vilenica Dr. Ante Starčevića 46,32000 Vukovar,Gordana Salak Trg Republike Hrvatske 322,32000 Vukovar,GRAD SINJ Dragašev prolaz 24,21230 Sinj,GRAD VUKOVAR Dr. Franje Tuđmana 1,32000 Vukovar,SLAVČA, društvo s ograničenom odgovornošću za komunalne djelatnosti Nova Gradiška Gajeva 56,35400 Nova Gradiška,AMBRO PROMET d.o.o. za unutarnju i vanjsku trgovinu Širinečka 24,10000 Zagreb,HEP-Operator distribucijskog sustava d.o.o. za distribuciju i opskrbu električne energije Ulica grada Vukovara 37,Zagreb,GRAD SPLIT Branimirova obala 17,21000 Split,Hrvatske vode, pravna osoba za upravljanje vodama Grada Vukovara 220,10000 Zagreb,FOND ZA ZAŠTITU OKOLIŠA I ENERGETSKU UČINKOVITOST Ksaver 208,10000 Zagreb,GRAD ZADAR Narodni trg 1,23000 Zadar,GRAD KUTINA Trg kralja Tomislava 12,44320 Kutina,Hrvatske vode, pravna osoba za upravljanje vodama, Vodnogospodarski odjel za slivove sjevernog Jadrana Đure Šporera 3,51000 Rijeka,Hrvatske vode, pravna osoba za upravljanje vodama, Vodnogospodarski odjel za slivove Južnog jadrana Vukovarska 35,21000 Split,HEP-Operator distribucijskog sustava d.o.o. za distribuciju i opskrbu električne energije, Elektroprimorje Rijeka Viktora cara Emina 2,51000 Rijeka,HEP-Operator distribucijskog sustava d.o.o. za distribuciju i opskrbu električne energije, Elektra Koprivnica Hrvatske državnosti 32,48000 Koprivnica,Hrvatske šume d.o.o. Ljudevita Farkaša Vukotinovića 2,10000 Zagreb,PULA HERCULANEA d. o. o. za obavljanje komunalnih djelatnosti Trg 1. istarske brigade 14,52100 Pula,UNIQA osiguranje d.d. Planinska 13A,10000 Zagreb,HEP-Operator distribucijskog sustava d.o.o. za distribuciju i opskrbu električne energije, Elektra Slavonski Brod Petra Krešimira IV 11,35000 Slavonski Brod,Nastavni zavod za javno zdravstvo Brodsko-posavske županije V. Nazora 2A,35000 Slavonski Brod,DARKOM društvo s ograničenom odgovornošću za komunalnu djelatnost Josipa Kozarca 19,43500 Daruvar,VODOVOD I KANALIZACIJA, društvo s ograničenom odgovornošću za vodoopskrbu, odvodnju i pročišćavanje otpadnih voda Biokovska 3,21000 Split,KOPRIVNIČKE VODE društvo s ograničenom odgovornošću za obavljanje vodnih usluga javne vodoopskrbe i javne odvodnje Mosna ulica 15,48000 Koprivnica,Gradsko komunalno poduzeće KOMUNALAC društvo s ograničenom odgovornošću Mosna ulica 15,48000 Koprivnica,CRODUX DERIVATI DVA društvo s ograničenom odgovornošću  za trgovinu naftnim derivatima i plinovima J. Marohnića 1,10000 Zagreb,GRAD NOVA GRADIŠKA Trg kralja Tomislava 1,35400 Nova Gradiška,IMPULS-LEASING društvo s ograničenom odgovornošću za leasing Velimira Škorpika 24/1,10000 Zagreb,Hrvatske vode, pravna osoba za upravljanje vodama, Vodnogospodarski odjel za Dunav i Donju Dravu Splavarska 2a,31000 Osijek,Financijska agencija Vrtni put 3,10000 Zagreb,HEP - Opskrba d.o.o. za opskrbu potrošača električnom, toplinskom energijom i plinom Ulica grada Vukovara 37,10000 Zagreb,SEBTOM GRUPA društvo s ograničenom odgovornošću za trgovinu i usluge Ljubijska 34,10000 Zagreb,TRGOVINSKI OBRT SEBASTIJAN, vl. Sebastijan Čibarić Konjščinska 23,10000 Zagreb,BRAĆA BERIŠIĆ COMMERCE d.o.o. za trgovinu, uvoz-izvoz, usluge Gračačka 2a/1,10000 Zagreb,Hrvatska radiotelevizija Prisavlje 3,10000 Zagreb,Hrvatski Telekom d.d. Roberta Frangeša Mihanovića 9,10000 Zagreb,HRVATSKI ZAVOD ZA MIROVINSKO OSIGURANJE Naselje Slavonija I bb,35000 Slavonski Brod,PRVO PLINARSKO DRUŠTVO d.o.o. za distribuciju plina A.Stepinca 27,32000 Vukovar,GRAD SLAVONSKI BROD Vukovarska 1,35000 Slavonski Brod,Komunalno društvo VODOVOD I KANALIZACIJA društvo s ograničenom odgovornošću za vodoopskrbu i odvodnju Dolac 14,51000 Rijeka,Ljubica Matković Šubićeva 17,35000 Slavonski Brod,Marijana Lacković Sjeverna Vezna Cesta 70,35000 Slavonski Brod,Marijana Ćatipović Kraj 119,21232 Kraj,Ana Briški Smilja. Polje 84,53000 Smiljansko Polje,Vesna Bešker Put Smokovika 4,21000 Split,VULKANIZERSKO TRGOVAČKI OBRT KATIĆ, vl. Željko Katić Sućidar 8,21000 Split,Božana Crnjak Jakova Gotovca 28,35000 Slavonski Brod,Irena Ugrin Pelimovac 18,21230 Sinj,Sanja Bartulin Vjekoslava Paraća 86,21000 Split,Marina Raič 4. Jula 9,32100 Mirkovci,Snježana Simonović Zametska 42,51000 Rijeka,Ivica Divić Kneza Branimira 11,21260 Imotski,Josipa Divić Kneza Branimira 11,21260 Imotski,Brankica Tomić Matije Gupca 30,48350 Kalinovac,Aleksandra Lazinica Jurjenići 119,51215 Kastav,Karmen Branković Tršćanska 4,52100 Pula,Mate Madunić Put Radoševca 13,21000 Split,Tihana Madunić Put Radoševca 13,21000 Split,Andrijana Herceg Jagodnjak 40,34000 Požega,Anka Marunica Naselje Slavonija II 06,35000 Slavonski Brod,Ivana Cota Baćin Dol 82,35400 Nova Gradiška,Dijana Efendić Obrovac Sinjski 53a,21238 Obrovac Sinjski,Mirjana Pranjić J. Gotovca 6,35000 Slavonski Brod,Tijana Alimehaj Matije Gupca 48,31300 Beli Manastir,Sanela Komšić-perić Stankovićeva 24,52100 Pula,Gordana Grabar Dragonja 9,52100 Pula,Dijana Cerovski Hrvatskih Branitelja 57,44000 Žabno,Slađana Jurić Bukovsko 8a,44203 Lukavec Posavski,Dragica Rast Poljana 4,51215 Kastav,Inga Župić Put Župića 22,21230 Sinj,Amneris Dekleva Velog Jože 6,52100 Pula,Anabel Fišer Hajduk Mirka 106,32100 Mirkovci,Snježana Krsnik Florijana Bobića 40,42000 Jalkovec,Ankica Bitunjac Put Međina 3,21230 Sinj,Željka Durdov Širokog Brijega 8,21000 Split,Jadranka Jurišić Stjepana Radića 63,53202 Perušić,Sandra Mokricki Franje Račkoga 6,31300 Beli Manastir,Nikolina Poša Kralja Petra Krešimira Iv 47,31300 Beli Manastir,Zvjezdana Previšić Lapovačka 24,32100 Vinkovci,Radmila Horki Stepinčeva 53,21000 Split,Snježana Dokša Zagrebačka 237,42000 Varaždin,Vedrana Doždor Kutska 113,21204 Dugopolje,Miro Radman-livaja Grab bb,21240 Trilj,Ivanka Radman-livaja Grab bb,21240 Trilj,Antonija Ivišić Košute 44,21240 Košute,Dragica Sladoja Put Petrovca 19,21230 Sinj,Gordana Bošnjak Kralja Zvonimira 114a,35400 Nova Gradiška,Nada Serdar Mihanovićeva 21,35400 Nova Gradiška,Ivanka Špoljar Varaždinska 100,42000 Donji Kućan,Aleksandra Jovanović Put Bunarića 1a,21212 Kaštel Sućurac,Magdalena Tolić Bana Jelačića 39,35212 Klokočevik,Tanja Krković Malo Budaševo 22,44000 Budaševo,Ivanka Prančević Hercegovačka 147,21000 Split,Slavica Fućak Baredice 14,51000 Rijeka,Tina Rebić Donji Vinjani 142,21260 Donji Vinjani,Ivanka Stilinović Kaniška 5,53000 Gospić,Josipa Rukavina Budačka 164a,53000 Gospić,Svjetlana Radovniković Prilaz Braće Kaliterna 8,21000 Split,Nataša Narančić Pulja Požeška 6,21000 Split,Vesna Marjanović Ivana Gorana Kovačića 31,35400 Nova Gradiška,ANTUN GLASNOVIĆ, vl.t.o. MODNI NAKIT Konjšćinska 34,10000 Zagreb,RH, Ministarstvo financija Katančićeva 5,10000 Zagreb,NASTAVNI ZAVOD ZA JAVNO ZDRAVSTVO SPLITSKO-DALMATINSKE ŽUPANIJE Vukovarsa 46,21000 Split,TRADEXCO d.o.o. za proizvodnju i trgovinu u stečaju Industrijska 8,10431 Sveta Nedelja,SOCIETE GENERALE-SPLITSKA BANKA dioničko društvo Ruđera Boškovića 16,21000 Split,ARENA NOVA društvo s ograničenom odgovornošću za trgovinu Štefanovečka cesta 71/a,Zagreb,Natalija Ceković ŠUMSKA ULICA 17 (ranije: ŽABNO, ŽABNO, 17),44000 Žabno,GRAD VARAŽDIN Trg kralja Tomislava 1,42000 Varaždin</derivirana_varijabla>
  </DomainObject.Predmet.StrankaWithAdress>
  <DomainObject.Predmet.StrankaWithAdressOIB>
    <izvorni_sadrzaj>FINA ZAGREB, Ilica 307,10000 Zagreb,GRAD RIJEKA, OIB 54382731928, Korzo 16,51000 Rijeka,Marija Mažar, Slavka Kolara 28,47250 Duga Resa,Miro Erceg, OIB 98218187229, Bosanska 18,22000 Šibenik,Hrvatske vode, pravna osoba za upravljanje vodama, OIB 28921383001, Grada Vukovara 220,10000 Zagreb,Milena Dedijer, OIB 06624886344, Gorana Mihaljevića 17,31226 Dalj,Mira Čiča, OIB 62079191401, Grobljanska Ulica 13,32227 Borovo,Branka Vilenica, OIB 32335604244, Dr. Ante Starčevića 46,32000 Vukovar,Gordana Salak, OIB 96542945244, Trg Republike Hrvatske 322,32000 Vukovar,GRAD SINJ, OIB 03210055420, Dragašev prolaz 24,21230 Sinj,GRAD VUKOVAR, OIB 50041264710, Dr. Franje Tuđmana 1,32000 Vukovar,SLAVČA, društvo s ograničenom odgovornošću za komunalne djelatnosti Nova Gradiška, OIB 88106895548, Gajeva 56,35400 Nova Gradiška,AMBRO PROMET d.o.o. za unutarnju i vanjsku trgovinu, OIB 92896896216, Širinečka 24,10000 Zagreb,HEP-Operator distribucijskog sustava d.o.o. za distribuciju i opskrbu električne energije, OIB 46830600751, Ulica grada Vukovara 37,Zagreb,GRAD SPLIT, OIB 78755598868, Branimirova obala 17,21000 Split,Hrvatske vode, pravna osoba za upravljanje vodama, OIB 28921383001, Grada Vukovara 220,10000 Zagreb,FOND ZA ZAŠTITU OKOLIŠA I ENERGETSKU UČINKOVITOST, OIB 85828625994, Ksaver 208,10000 Zagreb,GRAD ZADAR, OIB 09933651854, Narodni trg 1,23000 Zadar,GRAD KUTINA, OIB 41888874500, Trg kralja Tomislava 12,44320 Kutina,Hrvatske vode, pravna osoba za upravljanje vodama, Vodnogospodarski odjel za slivove sjevernog Jadrana, OIB 28921383001, Đure Šporera 3,51000 Rijeka,Hrvatske vode, pravna osoba za upravljanje vodama, Vodnogospodarski odjel za slivove Južnog jadrana, OIB 28921383001, Vukovarska 35,21000 Split,HEP-Operator distribucijskog sustava d.o.o. za distribuciju i opskrbu električne energije, Elektroprimorje Rijeka, OIB 46830600751, Viktora cara Emina 2,51000 Rijeka,HEP-Operator distribucijskog sustava d.o.o. za distribuciju i opskrbu električne energije, Elektra Koprivnica, OIB 46830600751, Hrvatske državnosti 32,48000 Koprivnica,Hrvatske šume d.o.o., OIB 69693144506, Ljudevita Farkaša Vukotinovića 2,10000 Zagreb,PULA HERCULANEA d. o. o. za obavljanje komunalnih djelatnosti, OIB 11294943436, Trg 1. istarske brigade 14,52100 Pula,UNIQA osiguranje d.d., OIB 75665455333, Planinska 13A,10000 Zagreb,HEP-Operator distribucijskog sustava d.o.o. za distribuciju i opskrbu električne energije, Elektra Slavonski Brod, OIB 46830600751, Petra Krešimira IV 11,35000 Slavonski Brod,Nastavni zavod za javno zdravstvo Brodsko-posavske županije, V. Nazora 2A,35000 Slavonski Brod,DARKOM društvo s ograničenom odgovornošću za komunalnu djelatnost, OIB 51300447787, Josipa Kozarca 19,43500 Daruvar,VODOVOD I KANALIZACIJA, društvo s ograničenom odgovornošću za vodoopskrbu, odvodnju i pročišćavanje otpadnih voda, OIB 56826138353, Biokovska 3,21000 Split,KOPRIVNIČKE VODE društvo s ograničenom odgovornošću za obavljanje vodnih usluga javne vodoopskrbe i javne odvodnje, OIB 20998990299, Mosna ulica 15,48000 Koprivnica,Gradsko komunalno poduzeće KOMUNALAC društvo s ograničenom odgovornošću, OIB 41412434130, Mosna ulica 15,48000 Koprivnica,CRODUX DERIVATI DVA društvo s ograničenom odgovornošću  za trgovinu naftnim derivatima i plinovima, OIB 00865396224, J. Marohnića 1,10000 Zagreb,GRAD NOVA GRADIŠKA, OIB 08658615403, Trg kralja Tomislava 1,35400 Nova Gradiška,IMPULS-LEASING društvo s ograničenom odgovornošću za leasing, OIB 65918029671, Velimira Škorpika 24/1,10000 Zagreb,Hrvatske vode, pravna osoba za upravljanje vodama, Vodnogospodarski odjel za Dunav i Donju Dravu, OIB 28921383001, Splavarska 2a,31000 Osijek,Financijska agencija, OIB 85821130368, Vrtni put 3,10000 Zagreb,HEP - Opskrba d.o.o. za opskrbu potrošača električnom, toplinskom energijom i plinom, OIB 63073332379, Ulica grada Vukovara 37,10000 Zagreb,SEBTOM GRUPA društvo s ograničenom odgovornošću za trgovinu i usluge, OIB 26483921030, Ljubijska 34,10000 Zagreb,TRGOVINSKI OBRT SEBASTIJAN, vl. Sebastijan Čibarić, OIB 07007804974, Konjščinska 23,10000 Zagreb,BRAĆA BERIŠIĆ COMMERCE d.o.o. za trgovinu, uvoz-izvoz, usluge, OIB 21745061918, Gračačka 2a/1,10000 Zagreb,Hrvatska radiotelevizija, OIB 68419124305, Prisavlje 3,10000 Zagreb,Hrvatski Telekom d.d., OIB 81793146560, Roberta Frangeša Mihanovića 9,10000 Zagreb,HRVATSKI ZAVOD ZA MIROVINSKO OSIGURANJE, OIB 84397956623, Naselje Slavonija I bb,35000 Slavonski Brod,PRVO PLINARSKO DRUŠTVO d.o.o. za distribuciju plina, OIB 58292277611, A.Stepinca 27,32000 Vukovar,GRAD SLAVONSKI BROD, OIB 58007872049, Vukovarska 1,35000 Slavonski Brod,Komunalno društvo VODOVOD I KANALIZACIJA društvo s ograničenom odgovornošću za vodoopskrbu i odvodnju, OIB 80805858278, Dolac 14,51000 Rijeka,Ljubica Matković, OIB 37277926663, Šubićeva 17,35000 Slavonski Brod,Marijana Lacković, OIB 16227644154, Sjeverna Vezna Cesta 70,35000 Slavonski Brod,Marijana Ćatipović, OIB 54248450294, Kraj 119,21232 Kraj,Ana Briški, OIB 21803904791, Smilja. Polje 84,53000 Smiljansko Polje,Vesna Bešker, OIB 82922095462, Put Smokovika 4,21000 Split,VULKANIZERSKO TRGOVAČKI OBRT KATIĆ, vl. Željko Katić, OIB 64141164422, Sućidar 8,21000 Split,Božana Crnjak, OIB 48087020457, Jakova Gotovca 28,35000 Slavonski Brod,Irena Ugrin, OIB 27769699125, Pelimovac 18,21230 Sinj,Sanja Bartulin, OIB 88243809334, Vjekoslava Paraća 86,21000 Split,Marina Raič, OIB 59730671645, 4. Jula 9,32100 Mirkovci,Snježana Simonović, OIB 23041839346, Zametska 42,51000 Rijeka,Ivica Divić, OIB 70150749143, Kneza Branimira 11,21260 Imotski,Josipa Divić, OIB 17891114875, Kneza Branimira 11,21260 Imotski,Brankica Tomić, OIB 38019689181, Matije Gupca 30,48350 Kalinovac,Aleksandra Lazinica, OIB 68252672556, Jurjenići 119,51215 Kastav,Karmen Branković, OIB 86928962532, Tršćanska 4,52100 Pula,Mate Madunić, OIB 21998135952, Put Radoševca 13,21000 Split,Tihana Madunić, OIB 59744252384, Put Radoševca 13,21000 Split,Andrijana Herceg, OIB 19153656171, Jagodnjak 40,34000 Požega,Anka Marunica, OIB 08790272825, Naselje Slavonija II 06,35000 Slavonski Brod,Ivana Cota, OIB 71529293947, Baćin Dol 82,35400 Nova Gradiška,Dijana Efendić, OIB 49889958487, Obrovac Sinjski 53a,21238 Obrovac Sinjski,Mirjana Pranjić, OIB 86700171830, J. Gotovca 6,35000 Slavonski Brod,Tijana Alimehaj, OIB 98399127311, Matije Gupca 48,31300 Beli Manastir,Sanela Komšić-perić, OIB 86946879066, Stankovićeva 24,52100 Pula,Gordana Grabar, OIB 56141812243, Dragonja 9,52100 Pula,Dijana Cerovski, OIB 35906140697, Hrvatskih Branitelja 57,44000 Žabno,Slađana Jurić, OIB 87762683201, Bukovsko 8a,44203 Lukavec Posavski,Dragica Rast, OIB 42000268240, Poljana 4,51215 Kastav,Inga Župić, OIB 17025741093, Put Župića 22,21230 Sinj,Amneris Dekleva, OIB 16413924700, Velog Jože 6,52100 Pula,Anabel Fišer, OIB 74889428287, Hajduk Mirka 106,32100 Mirkovci,Snježana Krsnik, OIB 10585412030, Florijana Bobića 40,42000 Jalkovec,Ankica Bitunjac, OIB 15723582227, Put Međina 3,21230 Sinj,Željka Durdov, OIB 38854652316, Širokog Brijega 8,21000 Split,Jadranka Jurišić, OIB 03426646650, Stjepana Radića 63,53202 Perušić,Sandra Mokricki, OIB 98047362537, Franje Račkoga 6,31300 Beli Manastir,Nikolina Poša, OIB 45406281903, Kralja Petra Krešimira Iv 47,31300 Beli Manastir,Zvjezdana Previšić, OIB 13198736591, Lapovačka 24,32100 Vinkovci,Radmila Horki, OIB 63919524067, Stepinčeva 53,21000 Split,Snježana Dokša, OIB 06311685793, Zagrebačka 237,42000 Varaždin,Vedrana Doždor, OIB 85374952571, Kutska 113,21204 Dugopolje,Miro Radman-livaja, OIB 21395444043, Grab bb,21240 Trilj,Ivanka Radman-livaja, OIB 58739884883, Grab bb,21240 Trilj,Antonija Ivišić, OIB 78630577944, Košute 44,21240 Košute,Dragica Sladoja, OIB 99929767324, Put Petrovca 19,21230 Sinj,Gordana Bošnjak, OIB 48290450645, Kralja Zvonimira 114a,35400 Nova Gradiška,Nada Serdar, OIB 27777957564, Mihanovićeva 21,35400 Nova Gradiška,Ivanka Špoljar, OIB 06444026856, Varaždinska 100,42000 Donji Kućan,Aleksandra Jovanović, OIB 92410251791, Put Bunarića 1a,21212 Kaštel Sućurac,Magdalena Tolić, OIB 48826440904, Bana Jelačića 39,35212 Klokočevik,Tanja Krković, OIB 59699575840, Malo Budaševo 22,44000 Budaševo,Ivanka Prančević, OIB 28119789499, Hercegovačka 147,21000 Split,Slavica Fućak, OIB 10646589503, Baredice 14,51000 Rijeka,Tina Rebić, OIB 64719117559, Donji Vinjani 142,21260 Donji Vinjani,Ivanka Stilinović, OIB 51701890216, Kaniška 5,53000 Gospić,Josipa Rukavina, OIB 14200067970, Budačka 164a,53000 Gospić,Svjetlana Radovniković, OIB 43389771794, Prilaz Braće Kaliterna 8,21000 Split,Nataša Narančić Pulja, OIB 82707478065, Požeška 6,21000 Split,Vesna Marjanović, OIB 65412255197, Ivana Gorana Kovačića 31,35400 Nova Gradiška,ANTUN GLASNOVIĆ, vl.t.o. MODNI NAKIT, OIB 85184900019, Konjšćinska 34,10000 Zagreb,RH, Ministarstvo financija, OIB 18683136487, Katančićeva 5,10000 Zagreb,NASTAVNI ZAVOD ZA JAVNO ZDRAVSTVO SPLITSKO-DALMATINSKE ŽUPANIJE, OIB 54948902275, Vukovarsa 46,21000 Split,TRADEXCO d.o.o. za proizvodnju i trgovinu u stečaju, OIB 07595006988, Industrijska 8,10431 Sveta Nedelja,SOCIETE GENERALE-SPLITSKA BANKA dioničko društvo, OIB 69326397242, Ruđera Boškovića 16,21000 Split,ARENA NOVA društvo s ograničenom odgovornošću za trgovinu, OIB 73063600438, Štefanovečka cesta 71/a,Zagreb,Natalija Ceković, OIB 73370524050, ŠUMSKA ULICA 17 (ranije: ŽABNO, ŽABNO, 17),44000 Žabno,GRAD VARAŽDIN, OIB 13269011531, Trg kralja Tomislava 1,42000 Varaždin</izvorni_sadrzaj>
    <derivirana_varijabla naziv="DomainObject.Predmet.StrankaWithAdressOIB_1">FINA ZAGREB, Ilica 307,10000 Zagreb,GRAD RIJEKA, OIB 54382731928, Korzo 16,51000 Rijeka,Marija Mažar, Slavka Kolara 28,47250 Duga Resa,Miro Erceg, OIB 98218187229, Bosanska 18,22000 Šibenik,Hrvatske vode, pravna osoba za upravljanje vodama, OIB 28921383001, Grada Vukovara 220,10000 Zagreb,Milena Dedijer, OIB 06624886344, Gorana Mihaljevića 17,31226 Dalj,Mira Čiča, OIB 62079191401, Grobljanska Ulica 13,32227 Borovo,Branka Vilenica, OIB 32335604244, Dr. Ante Starčevića 46,32000 Vukovar,Gordana Salak, OIB 96542945244, Trg Republike Hrvatske 322,32000 Vukovar,GRAD SINJ, OIB 03210055420, Dragašev prolaz 24,21230 Sinj,GRAD VUKOVAR, OIB 50041264710, Dr. Franje Tuđmana 1,32000 Vukovar,SLAVČA, društvo s ograničenom odgovornošću za komunalne djelatnosti Nova Gradiška, OIB 88106895548, Gajeva 56,35400 Nova Gradiška,AMBRO PROMET d.o.o. za unutarnju i vanjsku trgovinu, OIB 92896896216, Širinečka 24,10000 Zagreb,HEP-Operator distribucijskog sustava d.o.o. za distribuciju i opskrbu električne energije, OIB 46830600751, Ulica grada Vukovara 37,Zagreb,GRAD SPLIT, OIB 78755598868, Branimirova obala 17,21000 Split,Hrvatske vode, pravna osoba za upravljanje vodama, OIB 28921383001, Grada Vukovara 220,10000 Zagreb,FOND ZA ZAŠTITU OKOLIŠA I ENERGETSKU UČINKOVITOST, OIB 85828625994, Ksaver 208,10000 Zagreb,GRAD ZADAR, OIB 09933651854, Narodni trg 1,23000 Zadar,GRAD KUTINA, OIB 41888874500, Trg kralja Tomislava 12,44320 Kutina,Hrvatske vode, pravna osoba za upravljanje vodama, Vodnogospodarski odjel za slivove sjevernog Jadrana, OIB 28921383001, Đure Šporera 3,51000 Rijeka,Hrvatske vode, pravna osoba za upravljanje vodama, Vodnogospodarski odjel za slivove Južnog jadrana, OIB 28921383001, Vukovarska 35,21000 Split,HEP-Operator distribucijskog sustava d.o.o. za distribuciju i opskrbu električne energije, Elektroprimorje Rijeka, OIB 46830600751, Viktora cara Emina 2,51000 Rijeka,HEP-Operator distribucijskog sustava d.o.o. za distribuciju i opskrbu električne energije, Elektra Koprivnica, OIB 46830600751, Hrvatske državnosti 32,48000 Koprivnica,Hrvatske šume d.o.o., OIB 69693144506, Ljudevita Farkaša Vukotinovića 2,10000 Zagreb,PULA HERCULANEA d. o. o. za obavljanje komunalnih djelatnosti, OIB 11294943436, Trg 1. istarske brigade 14,52100 Pula,UNIQA osiguranje d.d., OIB 75665455333, Planinska 13A,10000 Zagreb,HEP-Operator distribucijskog sustava d.o.o. za distribuciju i opskrbu električne energije, Elektra Slavonski Brod, OIB 46830600751, Petra Krešimira IV 11,35000 Slavonski Brod,Nastavni zavod za javno zdravstvo Brodsko-posavske županije, V. Nazora 2A,35000 Slavonski Brod,DARKOM društvo s ograničenom odgovornošću za komunalnu djelatnost, OIB 51300447787, Josipa Kozarca 19,43500 Daruvar,VODOVOD I KANALIZACIJA, društvo s ograničenom odgovornošću za vodoopskrbu, odvodnju i pročišćavanje otpadnih voda, OIB 56826138353, Biokovska 3,21000 Split,KOPRIVNIČKE VODE društvo s ograničenom odgovornošću za obavljanje vodnih usluga javne vodoopskrbe i javne odvodnje, OIB 20998990299, Mosna ulica 15,48000 Koprivnica,Gradsko komunalno poduzeće KOMUNALAC društvo s ograničenom odgovornošću, OIB 41412434130, Mosna ulica 15,48000 Koprivnica,CRODUX DERIVATI DVA društvo s ograničenom odgovornošću  za trgovinu naftnim derivatima i plinovima, OIB 00865396224, J. Marohnića 1,10000 Zagreb,GRAD NOVA GRADIŠKA, OIB 08658615403, Trg kralja Tomislava 1,35400 Nova Gradiška,IMPULS-LEASING društvo s ograničenom odgovornošću za leasing, OIB 65918029671, Velimira Škorpika 24/1,10000 Zagreb,Hrvatske vode, pravna osoba za upravljanje vodama, Vodnogospodarski odjel za Dunav i Donju Dravu, OIB 28921383001, Splavarska 2a,31000 Osijek,Financijska agencija, OIB 85821130368, Vrtni put 3,10000 Zagreb,HEP - Opskrba d.o.o. za opskrbu potrošača električnom, toplinskom energijom i plinom, OIB 63073332379, Ulica grada Vukovara 37,10000 Zagreb,SEBTOM GRUPA društvo s ograničenom odgovornošću za trgovinu i usluge, OIB 26483921030, Ljubijska 34,10000 Zagreb,TRGOVINSKI OBRT SEBASTIJAN, vl. Sebastijan Čibarić, OIB 07007804974, Konjščinska 23,10000 Zagreb,BRAĆA BERIŠIĆ COMMERCE d.o.o. za trgovinu, uvoz-izvoz, usluge, OIB 21745061918, Gračačka 2a/1,10000 Zagreb,Hrvatska radiotelevizija, OIB 68419124305, Prisavlje 3,10000 Zagreb,Hrvatski Telekom d.d., OIB 81793146560, Roberta Frangeša Mihanovića 9,10000 Zagreb,HRVATSKI ZAVOD ZA MIROVINSKO OSIGURANJE, OIB 84397956623, Naselje Slavonija I bb,35000 Slavonski Brod,PRVO PLINARSKO DRUŠTVO d.o.o. za distribuciju plina, OIB 58292277611, A.Stepinca 27,32000 Vukovar,GRAD SLAVONSKI BROD, OIB 58007872049, Vukovarska 1,35000 Slavonski Brod,Komunalno društvo VODOVOD I KANALIZACIJA društvo s ograničenom odgovornošću za vodoopskrbu i odvodnju, OIB 80805858278, Dolac 14,51000 Rijeka,Ljubica Matković, OIB 37277926663, Šubićeva 17,35000 Slavonski Brod,Marijana Lacković, OIB 16227644154, Sjeverna Vezna Cesta 70,35000 Slavonski Brod,Marijana Ćatipović, OIB 54248450294, Kraj 119,21232 Kraj,Ana Briški, OIB 21803904791, Smilja. Polje 84,53000 Smiljansko Polje,Vesna Bešker, OIB 82922095462, Put Smokovika 4,21000 Split,VULKANIZERSKO TRGOVAČKI OBRT KATIĆ, vl. Željko Katić, OIB 64141164422, Sućidar 8,21000 Split,Božana Crnjak, OIB 48087020457, Jakova Gotovca 28,35000 Slavonski Brod,Irena Ugrin, OIB 27769699125, Pelimovac 18,21230 Sinj,Sanja Bartulin, OIB 88243809334, Vjekoslava Paraća 86,21000 Split,Marina Raič, OIB 59730671645, 4. Jula 9,32100 Mirkovci,Snježana Simonović, OIB 23041839346, Zametska 42,51000 Rijeka,Ivica Divić, OIB 70150749143, Kneza Branimira 11,21260 Imotski,Josipa Divić, OIB 17891114875, Kneza Branimira 11,21260 Imotski,Brankica Tomić, OIB 38019689181, Matije Gupca 30,48350 Kalinovac,Aleksandra Lazinica, OIB 68252672556, Jurjenići 119,51215 Kastav,Karmen Branković, OIB 86928962532, Tršćanska 4,52100 Pula,Mate Madunić, OIB 21998135952, Put Radoševca 13,21000 Split,Tihana Madunić, OIB 59744252384, Put Radoševca 13,21000 Split,Andrijana Herceg, OIB 19153656171, Jagodnjak 40,34000 Požega,Anka Marunica, OIB 08790272825, Naselje Slavonija II 06,35000 Slavonski Brod,Ivana Cota, OIB 71529293947, Baćin Dol 82,35400 Nova Gradiška,Dijana Efendić, OIB 49889958487, Obrovac Sinjski 53a,21238 Obrovac Sinjski,Mirjana Pranjić, OIB 86700171830, J. Gotovca 6,35000 Slavonski Brod,Tijana Alimehaj, OIB 98399127311, Matije Gupca 48,31300 Beli Manastir,Sanela Komšić-perić, OIB 86946879066, Stankovićeva 24,52100 Pula,Gordana Grabar, OIB 56141812243, Dragonja 9,52100 Pula,Dijana Cerovski, OIB 35906140697, Hrvatskih Branitelja 57,44000 Žabno,Slađana Jurić, OIB 87762683201, Bukovsko 8a,44203 Lukavec Posavski,Dragica Rast, OIB 42000268240, Poljana 4,51215 Kastav,Inga Župić, OIB 17025741093, Put Župića 22,21230 Sinj,Amneris Dekleva, OIB 16413924700, Velog Jože 6,52100 Pula,Anabel Fišer, OIB 74889428287, Hajduk Mirka 106,32100 Mirkovci,Snježana Krsnik, OIB 10585412030, Florijana Bobića 40,42000 Jalkovec,Ankica Bitunjac, OIB 15723582227, Put Međina 3,21230 Sinj,Željka Durdov, OIB 38854652316, Širokog Brijega 8,21000 Split,Jadranka Jurišić, OIB 03426646650, Stjepana Radića 63,53202 Perušić,Sandra Mokricki, OIB 98047362537, Franje Račkoga 6,31300 Beli Manastir,Nikolina Poša, OIB 45406281903, Kralja Petra Krešimira Iv 47,31300 Beli Manastir,Zvjezdana Previšić, OIB 13198736591, Lapovačka 24,32100 Vinkovci,Radmila Horki, OIB 63919524067, Stepinčeva 53,21000 Split,Snježana Dokša, OIB 06311685793, Zagrebačka 237,42000 Varaždin,Vedrana Doždor, OIB 85374952571, Kutska 113,21204 Dugopolje,Miro Radman-livaja, OIB 21395444043, Grab bb,21240 Trilj,Ivanka Radman-livaja, OIB 58739884883, Grab bb,21240 Trilj,Antonija Ivišić, OIB 78630577944, Košute 44,21240 Košute,Dragica Sladoja, OIB 99929767324, Put Petrovca 19,21230 Sinj,Gordana Bošnjak, OIB 48290450645, Kralja Zvonimira 114a,35400 Nova Gradiška,Nada Serdar, OIB 27777957564, Mihanovićeva 21,35400 Nova Gradiška,Ivanka Špoljar, OIB 06444026856, Varaždinska 100,42000 Donji Kućan,Aleksandra Jovanović, OIB 92410251791, Put Bunarića 1a,21212 Kaštel Sućurac,Magdalena Tolić, OIB 48826440904, Bana Jelačića 39,35212 Klokočevik,Tanja Krković, OIB 59699575840, Malo Budaševo 22,44000 Budaševo,Ivanka Prančević, OIB 28119789499, Hercegovačka 147,21000 Split,Slavica Fućak, OIB 10646589503, Baredice 14,51000 Rijeka,Tina Rebić, OIB 64719117559, Donji Vinjani 142,21260 Donji Vinjani,Ivanka Stilinović, OIB 51701890216, Kaniška 5,53000 Gospić,Josipa Rukavina, OIB 14200067970, Budačka 164a,53000 Gospić,Svjetlana Radovniković, OIB 43389771794, Prilaz Braće Kaliterna 8,21000 Split,Nataša Narančić Pulja, OIB 82707478065, Požeška 6,21000 Split,Vesna Marjanović, OIB 65412255197, Ivana Gorana Kovačića 31,35400 Nova Gradiška,ANTUN GLASNOVIĆ, vl.t.o. MODNI NAKIT, OIB 85184900019, Konjšćinska 34,10000 Zagreb,RH, Ministarstvo financija, OIB 18683136487, Katančićeva 5,10000 Zagreb,NASTAVNI ZAVOD ZA JAVNO ZDRAVSTVO SPLITSKO-DALMATINSKE ŽUPANIJE, OIB 54948902275, Vukovarsa 46,21000 Split,TRADEXCO d.o.o. za proizvodnju i trgovinu u stečaju, OIB 07595006988, Industrijska 8,10431 Sveta Nedelja,SOCIETE GENERALE-SPLITSKA BANKA dioničko društvo, OIB 69326397242, Ruđera Boškovića 16,21000 Split,ARENA NOVA društvo s ograničenom odgovornošću za trgovinu, OIB 73063600438, Štefanovečka cesta 71/a,Zagreb,Natalija Ceković, OIB 73370524050, ŠUMSKA ULICA 17 (ranije: ŽABNO, ŽABNO, 17),44000 Žabno,GRAD VARAŽDIN, OIB 13269011531, Trg kralja Tomislava 1,42000 Varaždin</derivirana_varijabla>
  </DomainObject.Predmet.StrankaWithAdressOIB>
  <DomainObject.Predmet.StrankaNazivFormated>
    <izvorni_sadrzaj>FINA ZAGREB,GRAD RIJEKA,Marija Mažar,Miro Erceg,Hrvatske vode, pravna osoba za upravljanje vodama,Milena Dedijer,Mira Čiča,Branka Vilenica,Gordana Salak,GRAD SINJ,GRAD VUKOVAR,SLAVČA, društvo s ograničenom odgovornošću za komunalne djelatnosti Nova Gradiška,AMBRO PROMET d.o.o. za unutarnju i vanjsku trgovinu,HEP-Operator distribucijskog sustava d.o.o. za distribuciju i opskrbu električne energije,GRAD SPLIT,Hrvatske vode, pravna osoba za upravljanje vodama,FOND ZA ZAŠTITU OKOLIŠA I ENERGETSKU UČINKOVITOST,GRAD ZADAR,GRAD KUTINA,Hrvatske vode, pravna osoba za upravljanje vodama, Vodnogospodarski odjel za slivove sjevernog Jadrana,Hrvatske vode, pravna osoba za upravljanje vodama, Vodnogospodarski odjel za slivove Južnog jadrana,HEP-Operator distribucijskog sustava d.o.o. za distribuciju i opskrbu električne energije, Elektroprimorje Rijeka,HEP-Operator distribucijskog sustava d.o.o. za distribuciju i opskrbu električne energije, Elektra Koprivnica,Hrvatske šume d.o.o.,PULA HERCULANEA d. o. o. za obavljanje komunalnih djelatnosti,UNIQA osiguranje d.d.,HEP-Operator distribucijskog sustava d.o.o. za distribuciju i opskrbu električne energije, Elektra Slavonski Brod,Nastavni zavod za javno zdravstvo Brodsko-posavske županije,DARKOM društvo s ograničenom odgovornošću za komunalnu djelatnost,VODOVOD I KANALIZACIJA, društvo s ograničenom odgovornošću za vodoopskrbu, odvodnju i pročišćavanje otpadnih voda,KOPRIVNIČKE VODE društvo s ograničenom odgovornošću za obavljanje vodnih usluga javne vodoopskrbe i javne odvodnje,Gradsko komunalno poduzeće KOMUNALAC društvo s ograničenom odgovornošću,CRODUX DERIVATI DVA društvo s ograničenom odgovornošću  za trgovinu naftnim derivatima i plinovima,GRAD NOVA GRADIŠKA,IMPULS-LEASING društvo s ograničenom odgovornošću za leasing,Hrvatske vode, pravna osoba za upravljanje vodama, Vodnogospodarski odjel za Dunav i Donju Dravu,Financijska agencija,HEP - Opskrba d.o.o. za opskrbu potrošača električnom, toplinskom energijom i plinom,SEBTOM GRUPA društvo s ograničenom odgovornošću za trgovinu i usluge,TRGOVINSKI OBRT SEBASTIJAN, vl. Sebastijan Čibarić,BRAĆA BERIŠIĆ COMMERCE d.o.o. za trgovinu, uvoz-izvoz, usluge,Hrvatska radiotelevizija,Hrvatski Telekom d.d.,HRVATSKI ZAVOD ZA MIROVINSKO OSIGURANJE,PRVO PLINARSKO DRUŠTVO d.o.o. za distribuciju plina,GRAD SLAVONSKI BROD,Komunalno društvo VODOVOD I KANALIZACIJA društvo s ograničenom odgovornošću za vodoopskrbu i odvodnju,Ljubica Matković,Marijana Lacković,Marijana Ćatipović,Ana Briški,Vesna Bešker,VULKANIZERSKO TRGOVAČKI OBRT KATIĆ, vl. Željko Katić,Božana Crnjak,Irena Ugrin,Sanja Bartulin,Marina Raič,Snježana Simonović,Ivica Divić,Josipa Divić,Brankica Tomić,Aleksandra Lazinica,Karmen Branković,Mate Madunić,Tihana Madunić,Andrijana Herceg,Anka Marunica,Ivana Cota,Dijana Efendić,Mirjana Pranjić,Tijana Alimehaj,Sanela Komšić-perić,Gordana Grabar,Dijana Cerovski,Slađana Jurić,Dragica Rast,Inga Župić,Amneris Dekleva,Anabel Fišer,Snježana Krsnik,Ankica Bitunjac,Željka Durdov,Jadranka Jurišić,Sandra Mokricki,Nikolina Poša,Zvjezdana Previšić,Radmila Horki,Snježana Dokša,Vedrana Doždor,Miro Radman-livaja,Ivanka Radman-livaja,Antonija Ivišić,Dragica Sladoja,Gordana Bošnjak,Nada Serdar,Ivanka Špoljar,Aleksandra Jovanović,Magdalena Tolić,Tanja Krković,Ivanka Prančević,Slavica Fućak,Tina Rebić,Ivanka Stilinović,Josipa Rukavina,Svjetlana Radovniković,Nataša Narančić Pulja,Vesna Marjanović,ANTUN GLASNOVIĆ, vl.t.o. MODNI NAKIT,RH, Ministarstvo financija,NASTAVNI ZAVOD ZA JAVNO ZDRAVSTVO SPLITSKO-DALMATINSKE ŽUPANIJE,TRADEXCO d.o.o. za proizvodnju i trgovinu u stečaju,SOCIETE GENERALE-SPLITSKA BANKA dioničko društvo,ARENA NOVA društvo s ograničenom odgovornošću za trgovinu,Natalija Ceković,GRAD VARAŽDIN</izvorni_sadrzaj>
    <derivirana_varijabla naziv="DomainObject.Predmet.StrankaNazivFormated_1">FINA ZAGREB,GRAD RIJEKA,Marija Mažar,Miro Erceg,Hrvatske vode, pravna osoba za upravljanje vodama,Milena Dedijer,Mira Čiča,Branka Vilenica,Gordana Salak,GRAD SINJ,GRAD VUKOVAR,SLAVČA, društvo s ograničenom odgovornošću za komunalne djelatnosti Nova Gradiška,AMBRO PROMET d.o.o. za unutarnju i vanjsku trgovinu,HEP-Operator distribucijskog sustava d.o.o. za distribuciju i opskrbu električne energije,GRAD SPLIT,Hrvatske vode, pravna osoba za upravljanje vodama,FOND ZA ZAŠTITU OKOLIŠA I ENERGETSKU UČINKOVITOST,GRAD ZADAR,GRAD KUTINA,Hrvatske vode, pravna osoba za upravljanje vodama, Vodnogospodarski odjel za slivove sjevernog Jadrana,Hrvatske vode, pravna osoba za upravljanje vodama, Vodnogospodarski odjel za slivove Južnog jadrana,HEP-Operator distribucijskog sustava d.o.o. za distribuciju i opskrbu električne energije, Elektroprimorje Rijeka,HEP-Operator distribucijskog sustava d.o.o. za distribuciju i opskrbu električne energije, Elektra Koprivnica,Hrvatske šume d.o.o.,PULA HERCULANEA d. o. o. za obavljanje komunalnih djelatnosti,UNIQA osiguranje d.d.,HEP-Operator distribucijskog sustava d.o.o. za distribuciju i opskrbu električne energije, Elektra Slavonski Brod,Nastavni zavod za javno zdravstvo Brodsko-posavske županije,DARKOM društvo s ograničenom odgovornošću za komunalnu djelatnost,VODOVOD I KANALIZACIJA, društvo s ograničenom odgovornošću za vodoopskrbu, odvodnju i pročišćavanje otpadnih voda,KOPRIVNIČKE VODE društvo s ograničenom odgovornošću za obavljanje vodnih usluga javne vodoopskrbe i javne odvodnje,Gradsko komunalno poduzeće KOMUNALAC društvo s ograničenom odgovornošću,CRODUX DERIVATI DVA društvo s ograničenom odgovornošću  za trgovinu naftnim derivatima i plinovima,GRAD NOVA GRADIŠKA,IMPULS-LEASING društvo s ograničenom odgovornošću za leasing,Hrvatske vode, pravna osoba za upravljanje vodama, Vodnogospodarski odjel za Dunav i Donju Dravu,Financijska agencija,HEP - Opskrba d.o.o. za opskrbu potrošača električnom, toplinskom energijom i plinom,SEBTOM GRUPA društvo s ograničenom odgovornošću za trgovinu i usluge,TRGOVINSKI OBRT SEBASTIJAN, vl. Sebastijan Čibarić,BRAĆA BERIŠIĆ COMMERCE d.o.o. za trgovinu, uvoz-izvoz, usluge,Hrvatska radiotelevizija,Hrvatski Telekom d.d.,HRVATSKI ZAVOD ZA MIROVINSKO OSIGURANJE,PRVO PLINARSKO DRUŠTVO d.o.o. za distribuciju plina,GRAD SLAVONSKI BROD,Komunalno društvo VODOVOD I KANALIZACIJA društvo s ograničenom odgovornošću za vodoopskrbu i odvodnju,Ljubica Matković,Marijana Lacković,Marijana Ćatipović,Ana Briški,Vesna Bešker,VULKANIZERSKO TRGOVAČKI OBRT KATIĆ, vl. Željko Katić,Božana Crnjak,Irena Ugrin,Sanja Bartulin,Marina Raič,Snježana Simonović,Ivica Divić,Josipa Divić,Brankica Tomić,Aleksandra Lazinica,Karmen Branković,Mate Madunić,Tihana Madunić,Andrijana Herceg,Anka Marunica,Ivana Cota,Dijana Efendić,Mirjana Pranjić,Tijana Alimehaj,Sanela Komšić-perić,Gordana Grabar,Dijana Cerovski,Slađana Jurić,Dragica Rast,Inga Župić,Amneris Dekleva,Anabel Fišer,Snježana Krsnik,Ankica Bitunjac,Željka Durdov,Jadranka Jurišić,Sandra Mokricki,Nikolina Poša,Zvjezdana Previšić,Radmila Horki,Snježana Dokša,Vedrana Doždor,Miro Radman-livaja,Ivanka Radman-livaja,Antonija Ivišić,Dragica Sladoja,Gordana Bošnjak,Nada Serdar,Ivanka Špoljar,Aleksandra Jovanović,Magdalena Tolić,Tanja Krković,Ivanka Prančević,Slavica Fućak,Tina Rebić,Ivanka Stilinović,Josipa Rukavina,Svjetlana Radovniković,Nataša Narančić Pulja,Vesna Marjanović,ANTUN GLASNOVIĆ, vl.t.o. MODNI NAKIT,RH, Ministarstvo financija,NASTAVNI ZAVOD ZA JAVNO ZDRAVSTVO SPLITSKO-DALMATINSKE ŽUPANIJE,TRADEXCO d.o.o. za proizvodnju i trgovinu u stečaju,SOCIETE GENERALE-SPLITSKA BANKA dioničko društvo,ARENA NOVA društvo s ograničenom odgovornošću za trgovinu,Natalija Ceković,GRAD VARAŽDIN</derivirana_varijabla>
  </DomainObject.Predmet.StrankaNazivFormated>
  <DomainObject.Predmet.StrankaNazivFormatedOIB>
    <izvorni_sadrzaj>FINA ZAGREB,GRAD RIJEKA, OIB 54382731928,Marija Mažar,Miro Erceg, OIB 98218187229,Hrvatske vode, pravna osoba za upravljanje vodama, OIB 28921383001,Milena Dedijer, OIB 06624886344,Mira Čiča, OIB 62079191401,Branka Vilenica, OIB 32335604244,Gordana Salak, OIB 96542945244,GRAD SINJ, OIB 03210055420,GRAD VUKOVAR, OIB 50041264710,SLAVČA, društvo s ograničenom odgovornošću za komunalne djelatnosti Nova Gradiška, OIB 88106895548,AMBRO PROMET d.o.o. za unutarnju i vanjsku trgovinu, OIB 92896896216,HEP-Operator distribucijskog sustava d.o.o. za distribuciju i opskrbu električne energije, OIB 46830600751,GRAD SPLIT, OIB 78755598868,Hrvatske vode, pravna osoba za upravljanje vodama, OIB 28921383001,FOND ZA ZAŠTITU OKOLIŠA I ENERGETSKU UČINKOVITOST, OIB 85828625994,GRAD ZADAR, OIB 09933651854,GRAD KUTINA, OIB 41888874500,Hrvatske vode, pravna osoba za upravljanje vodama, Vodnogospodarski odjel za slivove sjevernog Jadrana, OIB 28921383001,Hrvatske vode, pravna osoba za upravljanje vodama, Vodnogospodarski odjel za slivove Južnog jadrana, OIB 28921383001,HEP-Operator distribucijskog sustava d.o.o. za distribuciju i opskrbu električne energije, Elektroprimorje Rijeka, OIB 46830600751,HEP-Operator distribucijskog sustava d.o.o. za distribuciju i opskrbu električne energije, Elektra Koprivnica, OIB 46830600751,Hrvatske šume d.o.o., OIB 69693144506,PULA HERCULANEA d. o. o. za obavljanje komunalnih djelatnosti, OIB 11294943436,UNIQA osiguranje d.d., OIB 75665455333,HEP-Operator distribucijskog sustava d.o.o. za distribuciju i opskrbu električne energije, Elektra Slavonski Brod, OIB 46830600751,Nastavni zavod za javno zdravstvo Brodsko-posavske županije,DARKOM društvo s ograničenom odgovornošću za komunalnu djelatnost, OIB 51300447787,VODOVOD I KANALIZACIJA, društvo s ograničenom odgovornošću za vodoopskrbu, odvodnju i pročišćavanje otpadnih voda, OIB 56826138353,KOPRIVNIČKE VODE društvo s ograničenom odgovornošću za obavljanje vodnih usluga javne vodoopskrbe i javne odvodnje, OIB 20998990299,Gradsko komunalno poduzeće KOMUNALAC društvo s ograničenom odgovornošću, OIB 41412434130,CRODUX DERIVATI DVA društvo s ograničenom odgovornošću  za trgovinu naftnim derivatima i plinovima, OIB 00865396224,GRAD NOVA GRADIŠKA, OIB 08658615403,IMPULS-LEASING društvo s ograničenom odgovornošću za leasing, OIB 65918029671,Hrvatske vode, pravna osoba za upravljanje vodama, Vodnogospodarski odjel za Dunav i Donju Dravu, OIB 28921383001,Financijska agencija, OIB 85821130368,HEP - Opskrba d.o.o. za opskrbu potrošača električnom, toplinskom energijom i plinom, OIB 63073332379,SEBTOM GRUPA društvo s ograničenom odgovornošću za trgovinu i usluge, OIB 26483921030,TRGOVINSKI OBRT SEBASTIJAN, vl. Sebastijan Čibarić, OIB 07007804974,BRAĆA BERIŠIĆ COMMERCE d.o.o. za trgovinu, uvoz-izvoz, usluge, OIB 21745061918,Hrvatska radiotelevizija, OIB 68419124305,Hrvatski Telekom d.d., OIB 81793146560,HRVATSKI ZAVOD ZA MIROVINSKO OSIGURANJE, OIB 84397956623,PRVO PLINARSKO DRUŠTVO d.o.o. za distribuciju plina, OIB 58292277611,GRAD SLAVONSKI BROD, OIB 58007872049,Komunalno društvo VODOVOD I KANALIZACIJA društvo s ograničenom odgovornošću za vodoopskrbu i odvodnju, OIB 80805858278,Ljubica Matković, OIB 37277926663,Marijana Lacković, OIB 16227644154,Marijana Ćatipović, OIB 54248450294,Ana Briški, OIB 21803904791,Vesna Bešker, OIB 82922095462,VULKANIZERSKO TRGOVAČKI OBRT KATIĆ, vl. Željko Katić, OIB 64141164422,Božana Crnjak, OIB 48087020457,Irena Ugrin, OIB 27769699125,Sanja Bartulin, OIB 88243809334,Marina Raič, OIB 59730671645,Snježana Simonović, OIB 23041839346,Ivica Divić, OIB 70150749143,Josipa Divić, OIB 17891114875,Brankica Tomić, OIB 38019689181,Aleksandra Lazinica, OIB 68252672556,Karmen Branković, OIB 86928962532,Mate Madunić, OIB 21998135952,Tihana Madunić, OIB 59744252384,Andrijana Herceg, OIB 19153656171,Anka Marunica, OIB 08790272825,Ivana Cota, OIB 71529293947,Dijana Efendić, OIB 49889958487,Mirjana Pranjić, OIB 86700171830,Tijana Alimehaj, OIB 98399127311,Sanela Komšić-perić, OIB 86946879066,Gordana Grabar, OIB 56141812243,Dijana Cerovski, OIB 35906140697,Slađana Jurić, OIB 87762683201,Dragica Rast, OIB 42000268240,Inga Župić, OIB 17025741093,Amneris Dekleva, OIB 16413924700,Anabel Fišer, OIB 74889428287,Snježana Krsnik, OIB 10585412030,Ankica Bitunjac, OIB 15723582227,Željka Durdov, OIB 38854652316,Jadranka Jurišić, OIB 03426646650,Sandra Mokricki, OIB 98047362537,Nikolina Poša, OIB 45406281903,Zvjezdana Previšić, OIB 13198736591,Radmila Horki, OIB 63919524067,Snježana Dokša, OIB 06311685793,Vedrana Doždor, OIB 85374952571,Miro Radman-livaja, OIB 21395444043,Ivanka Radman-livaja, OIB 58739884883,Antonija Ivišić, OIB 78630577944,Dragica Sladoja, OIB 99929767324,Gordana Bošnjak, OIB 48290450645,Nada Serdar, OIB 27777957564,Ivanka Špoljar, OIB 06444026856,Aleksandra Jovanović, OIB 92410251791,Magdalena Tolić, OIB 48826440904,Tanja Krković, OIB 59699575840,Ivanka Prančević, OIB 28119789499,Slavica Fućak, OIB 10646589503,Tina Rebić, OIB 64719117559,Ivanka Stilinović, OIB 51701890216,Josipa Rukavina, OIB 14200067970,Svjetlana Radovniković, OIB 43389771794,Nataša Narančić Pulja, OIB 82707478065,Vesna Marjanović, OIB 65412255197,ANTUN GLASNOVIĆ, vl.t.o. MODNI NAKIT, OIB 85184900019,RH, Ministarstvo financija, OIB 18683136487,NASTAVNI ZAVOD ZA JAVNO ZDRAVSTVO SPLITSKO-DALMATINSKE ŽUPANIJE, OIB 54948902275,TRADEXCO d.o.o. za proizvodnju i trgovinu u stečaju, OIB 07595006988,SOCIETE GENERALE-SPLITSKA BANKA dioničko društvo, OIB 69326397242,ARENA NOVA društvo s ograničenom odgovornošću za trgovinu, OIB 73063600438,Natalija Ceković, OIB 73370524050,GRAD VARAŽDIN, OIB 13269011531</izvorni_sadrzaj>
    <derivirana_varijabla naziv="DomainObject.Predmet.StrankaNazivFormatedOIB_1">FINA ZAGREB,GRAD RIJEKA, OIB 54382731928,Marija Mažar,Miro Erceg, OIB 98218187229,Hrvatske vode, pravna osoba za upravljanje vodama, OIB 28921383001,Milena Dedijer, OIB 06624886344,Mira Čiča, OIB 62079191401,Branka Vilenica, OIB 32335604244,Gordana Salak, OIB 96542945244,GRAD SINJ, OIB 03210055420,GRAD VUKOVAR, OIB 50041264710,SLAVČA, društvo s ograničenom odgovornošću za komunalne djelatnosti Nova Gradiška, OIB 88106895548,AMBRO PROMET d.o.o. za unutarnju i vanjsku trgovinu, OIB 92896896216,HEP-Operator distribucijskog sustava d.o.o. za distribuciju i opskrbu električne energije, OIB 46830600751,GRAD SPLIT, OIB 78755598868,Hrvatske vode, pravna osoba za upravljanje vodama, OIB 28921383001,FOND ZA ZAŠTITU OKOLIŠA I ENERGETSKU UČINKOVITOST, OIB 85828625994,GRAD ZADAR, OIB 09933651854,GRAD KUTINA, OIB 41888874500,Hrvatske vode, pravna osoba za upravljanje vodama, Vodnogospodarski odjel za slivove sjevernog Jadrana, OIB 28921383001,Hrvatske vode, pravna osoba za upravljanje vodama, Vodnogospodarski odjel za slivove Južnog jadrana, OIB 28921383001,HEP-Operator distribucijskog sustava d.o.o. za distribuciju i opskrbu električne energije, Elektroprimorje Rijeka, OIB 46830600751,HEP-Operator distribucijskog sustava d.o.o. za distribuciju i opskrbu električne energije, Elektra Koprivnica, OIB 46830600751,Hrvatske šume d.o.o., OIB 69693144506,PULA HERCULANEA d. o. o. za obavljanje komunalnih djelatnosti, OIB 11294943436,UNIQA osiguranje d.d., OIB 75665455333,HEP-Operator distribucijskog sustava d.o.o. za distribuciju i opskrbu električne energije, Elektra Slavonski Brod, OIB 46830600751,Nastavni zavod za javno zdravstvo Brodsko-posavske županije,DARKOM društvo s ograničenom odgovornošću za komunalnu djelatnost, OIB 51300447787,VODOVOD I KANALIZACIJA, društvo s ograničenom odgovornošću za vodoopskrbu, odvodnju i pročišćavanje otpadnih voda, OIB 56826138353,KOPRIVNIČKE VODE društvo s ograničenom odgovornošću za obavljanje vodnih usluga javne vodoopskrbe i javne odvodnje, OIB 20998990299,Gradsko komunalno poduzeće KOMUNALAC društvo s ograničenom odgovornošću, OIB 41412434130,CRODUX DERIVATI DVA društvo s ograničenom odgovornošću  za trgovinu naftnim derivatima i plinovima, OIB 00865396224,GRAD NOVA GRADIŠKA, OIB 08658615403,IMPULS-LEASING društvo s ograničenom odgovornošću za leasing, OIB 65918029671,Hrvatske vode, pravna osoba za upravljanje vodama, Vodnogospodarski odjel za Dunav i Donju Dravu, OIB 28921383001,Financijska agencija, OIB 85821130368,HEP - Opskrba d.o.o. za opskrbu potrošača električnom, toplinskom energijom i plinom, OIB 63073332379,SEBTOM GRUPA društvo s ograničenom odgovornošću za trgovinu i usluge, OIB 26483921030,TRGOVINSKI OBRT SEBASTIJAN, vl. Sebastijan Čibarić, OIB 07007804974,BRAĆA BERIŠIĆ COMMERCE d.o.o. za trgovinu, uvoz-izvoz, usluge, OIB 21745061918,Hrvatska radiotelevizija, OIB 68419124305,Hrvatski Telekom d.d., OIB 81793146560,HRVATSKI ZAVOD ZA MIROVINSKO OSIGURANJE, OIB 84397956623,PRVO PLINARSKO DRUŠTVO d.o.o. za distribuciju plina, OIB 58292277611,GRAD SLAVONSKI BROD, OIB 58007872049,Komunalno društvo VODOVOD I KANALIZACIJA društvo s ograničenom odgovornošću za vodoopskrbu i odvodnju, OIB 80805858278,Ljubica Matković, OIB 37277926663,Marijana Lacković, OIB 16227644154,Marijana Ćatipović, OIB 54248450294,Ana Briški, OIB 21803904791,Vesna Bešker, OIB 82922095462,VULKANIZERSKO TRGOVAČKI OBRT KATIĆ, vl. Željko Katić, OIB 64141164422,Božana Crnjak, OIB 48087020457,Irena Ugrin, OIB 27769699125,Sanja Bartulin, OIB 88243809334,Marina Raič, OIB 59730671645,Snježana Simonović, OIB 23041839346,Ivica Divić, OIB 70150749143,Josipa Divić, OIB 17891114875,Brankica Tomić, OIB 38019689181,Aleksandra Lazinica, OIB 68252672556,Karmen Branković, OIB 86928962532,Mate Madunić, OIB 21998135952,Tihana Madunić, OIB 59744252384,Andrijana Herceg, OIB 19153656171,Anka Marunica, OIB 08790272825,Ivana Cota, OIB 71529293947,Dijana Efendić, OIB 49889958487,Mirjana Pranjić, OIB 86700171830,Tijana Alimehaj, OIB 98399127311,Sanela Komšić-perić, OIB 86946879066,Gordana Grabar, OIB 56141812243,Dijana Cerovski, OIB 35906140697,Slađana Jurić, OIB 87762683201,Dragica Rast, OIB 42000268240,Inga Župić, OIB 17025741093,Amneris Dekleva, OIB 16413924700,Anabel Fišer, OIB 74889428287,Snježana Krsnik, OIB 10585412030,Ankica Bitunjac, OIB 15723582227,Željka Durdov, OIB 38854652316,Jadranka Jurišić, OIB 03426646650,Sandra Mokricki, OIB 98047362537,Nikolina Poša, OIB 45406281903,Zvjezdana Previšić, OIB 13198736591,Radmila Horki, OIB 63919524067,Snježana Dokša, OIB 06311685793,Vedrana Doždor, OIB 85374952571,Miro Radman-livaja, OIB 21395444043,Ivanka Radman-livaja, OIB 58739884883,Antonija Ivišić, OIB 78630577944,Dragica Sladoja, OIB 99929767324,Gordana Bošnjak, OIB 48290450645,Nada Serdar, OIB 27777957564,Ivanka Špoljar, OIB 06444026856,Aleksandra Jovanović, OIB 92410251791,Magdalena Tolić, OIB 48826440904,Tanja Krković, OIB 59699575840,Ivanka Prančević, OIB 28119789499,Slavica Fućak, OIB 10646589503,Tina Rebić, OIB 64719117559,Ivanka Stilinović, OIB 51701890216,Josipa Rukavina, OIB 14200067970,Svjetlana Radovniković, OIB 43389771794,Nataša Narančić Pulja, OIB 82707478065,Vesna Marjanović, OIB 65412255197,ANTUN GLASNOVIĆ, vl.t.o. MODNI NAKIT, OIB 85184900019,RH, Ministarstvo financija, OIB 18683136487,NASTAVNI ZAVOD ZA JAVNO ZDRAVSTVO SPLITSKO-DALMATINSKE ŽUPANIJE, OIB 54948902275,TRADEXCO d.o.o. za proizvodnju i trgovinu u stečaju, OIB 07595006988,SOCIETE GENERALE-SPLITSKA BANKA dioničko društvo, OIB 69326397242,ARENA NOVA društvo s ograničenom odgovornošću za trgovinu, OIB 73063600438,Natalija Ceković, OIB 73370524050,GRAD VARAŽDIN, OIB 13269011531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18537726.67</izvorni_sadrzaj>
    <derivirana_varijabla naziv="DomainObject.Predmet.TrenutnaVrijednost_1">18537726.67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tem>GRAD RIJEKA zastupanog po punomoćniku ZUO V.KNEŽEVIĆ, E.BRADAMANTE, M.HINIĆ, I.RADIĆ, B. PAVKOVIĆ, S.PERHAT i N. KNEŽEVIĆ</item>
      <item>Marija Mažar</item>
      <item>Miro Erceg zastupanog po punomoćniku Bore Erceg</item>
      <item>Hrvatske vode, pravna osoba za upravljanje vodama</item>
      <item>Milena Dedijer zastupanog po punomoćniku Biserka Treneski</item>
      <item>Mira Čiča zastupanog po punomoćniku Biserka Treneski</item>
      <item>Branka Vilenica zastupanog po punomoćniku Biserka Treneski</item>
      <item>Gordana Salak zastupanog po punomoćniku Biserka Treneski</item>
      <item>GRAD SINJ</item>
      <item>GRAD VUKOVAR</item>
      <item>SLAVČA, društvo s ograničenom odgovornošću za komunalne djelatnosti Nova Gradiška</item>
      <item>AMBRO PROMET d.o.o. za unutarnju i vanjsku trgovinu zastupanog po punomoćniku 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 zastupanog po punomoćniku Zoran Tomić</item>
      <item>PULA HERCULANEA d. o. o. za obavljanje komunalnih djelatnosti</item>
      <item>UNIQA osiguranje d.d. zastupanog po punomoćniku Ivo Staničić</item>
      <item>HEP-Operator distribucijskog sustava d.o.o. za distribuciju i opskrbu električne energije, Elektra Slavonski Brod</item>
      <item>Nastavni zavod za javno zdravstvo Brodsko-posavske županije</item>
      <item>DARKOM društvo s ograničenom odgovornošću za komunalnu djelatnost zastupanog po punomoćniku 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 zastupanog po punomoćniku Helena Mihaljević</item>
      <item>GRAD NOVA GRADIŠKA</item>
      <item>IMPULS-LEASING društvo s ograničenom odgovornošću za leasing zastupanog po punomoćniku 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 zastupanog po punomoćniku Maja Cenić</item>
      <item>Hrvatski Telekom d.d.</item>
      <item>HRVATSKI ZAVOD ZA MIROVINSKO OSIGURANJE</item>
      <item>PRVO PLINARSKO DRUŠTVO d.o.o. za distribuciju plina zastupanog po punomoćniku 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 zastupanog po punomoćniku Maja Cenić</item>
      <item>RH, Ministarstvo financija zastupanog po punomoćniku ŽUPANIJSKO DRŽAVNO ODVJETNIŠTVO U SPLITU</item>
      <item>NASTAVNI ZAVOD ZA JAVNO ZDRAVSTVO SPLITSKO-DALMATINSKE ŽUPANIJE</item>
      <item>TRADEXCO d.o.o. za proizvodnju i trgovinu u stečaju zastupanog po punomoćniku OD JELIĆ, VUKOVIĆ &amp; HANDŽISKI</item>
      <item>SOCIETE GENERALE-SPLITSKA BANKA dioničko društvo</item>
      <item>ARENA NOVA društvo s ograničenom odgovornošću za trgovinu zastupanog po punomoćniku Odvjetničko društvo ETEROVIĆ i ŠARAC</item>
      <item>Natalija Ceković zastupanog po punomoćniku Dinko Ocvarek</item>
      <item>GRAD VARAŽDIN</item>
    </izvorni_sadrzaj>
    <derivirana_varijabla naziv="DomainObject.Predmet.StrankaListFormated_1">
      <item>FINA ZAGREB</item>
      <item>GRAD RIJEKA zastupanog po punomoćniku ZUO V.KNEŽEVIĆ, E.BRADAMANTE, M.HINIĆ, I.RADIĆ, B. PAVKOVIĆ, S.PERHAT i N. KNEŽEVIĆ</item>
      <item>Marija Mažar</item>
      <item>Miro Erceg zastupanog po punomoćniku Bore Erceg</item>
      <item>Hrvatske vode, pravna osoba za upravljanje vodama</item>
      <item>Milena Dedijer zastupanog po punomoćniku Biserka Treneski</item>
      <item>Mira Čiča zastupanog po punomoćniku Biserka Treneski</item>
      <item>Branka Vilenica zastupanog po punomoćniku Biserka Treneski</item>
      <item>Gordana Salak zastupanog po punomoćniku Biserka Treneski</item>
      <item>GRAD SINJ</item>
      <item>GRAD VUKOVAR</item>
      <item>SLAVČA, društvo s ograničenom odgovornošću za komunalne djelatnosti Nova Gradiška</item>
      <item>AMBRO PROMET d.o.o. za unutarnju i vanjsku trgovinu zastupanog po punomoćniku 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 zastupanog po punomoćniku Zoran Tomić</item>
      <item>PULA HERCULANEA d. o. o. za obavljanje komunalnih djelatnosti</item>
      <item>UNIQA osiguranje d.d. zastupanog po punomoćniku Ivo Staničić</item>
      <item>HEP-Operator distribucijskog sustava d.o.o. za distribuciju i opskrbu električne energije, Elektra Slavonski Brod</item>
      <item>Nastavni zavod za javno zdravstvo Brodsko-posavske županije</item>
      <item>DARKOM društvo s ograničenom odgovornošću za komunalnu djelatnost zastupanog po punomoćniku 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 zastupanog po punomoćniku Helena Mihaljević</item>
      <item>GRAD NOVA GRADIŠKA</item>
      <item>IMPULS-LEASING društvo s ograničenom odgovornošću za leasing zastupanog po punomoćniku 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 zastupanog po punomoćniku Maja Cenić</item>
      <item>Hrvatski Telekom d.d.</item>
      <item>HRVATSKI ZAVOD ZA MIROVINSKO OSIGURANJE</item>
      <item>PRVO PLINARSKO DRUŠTVO d.o.o. za distribuciju plina zastupanog po punomoćniku 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 zastupanog po punomoćniku Maja Cenić</item>
      <item>RH, Ministarstvo financija zastupanog po punomoćniku ŽUPANIJSKO DRŽAVNO ODVJETNIŠTVO U SPLITU</item>
      <item>NASTAVNI ZAVOD ZA JAVNO ZDRAVSTVO SPLITSKO-DALMATINSKE ŽUPANIJE</item>
      <item>TRADEXCO d.o.o. za proizvodnju i trgovinu u stečaju zastupanog po punomoćniku OD JELIĆ, VUKOVIĆ &amp; HANDŽISKI</item>
      <item>SOCIETE GENERALE-SPLITSKA BANKA dioničko društvo</item>
      <item>ARENA NOVA društvo s ograničenom odgovornošću za trgovinu zastupanog po punomoćniku Odvjetničko društvo ETEROVIĆ i ŠARAC</item>
      <item>Natalija Ceković zastupanog po punomoćniku Dinko Ocvarek</item>
      <item>GRAD VARAŽDIN</item>
    </derivirana_varijabla>
  </DomainObject.Predmet.StrankaListFormated>
  <DomainObject.Predmet.StrankaListFormatedOIB>
    <izvorni_sadrzaj>
      <item>FINA ZAGREB</item>
      <item>GRAD RIJEKA, OIB 54382731928 zastupanog po punomoćniku ZUO V.KNEŽEVIĆ, E.BRADAMANTE, M.HINIĆ, I.RADIĆ, B. PAVKOVIĆ, S.PERHAT i N. KNEŽEVIĆ</item>
      <item>Marija Mažar</item>
      <item>Miro Erceg, OIB 98218187229 zastupanog po punomoćniku Bore Erceg</item>
      <item>Hrvatske vode, pravna osoba za upravljanje vodama, OIB 28921383001</item>
      <item>Milena Dedijer, OIB 06624886344 zastupanog po punomoćniku Biserka Treneski</item>
      <item>Mira Čiča, OIB 62079191401 zastupanog po punomoćniku Biserka Treneski</item>
      <item>Branka Vilenica, OIB 32335604244 zastupanog po punomoćniku Biserka Treneski</item>
      <item>Gordana Salak, OIB 96542945244 zastupanog po punomoćniku Biserka Treneski</item>
      <item>GRAD SINJ, OIB 03210055420</item>
      <item>GRAD VUKOVAR, OIB 50041264710</item>
      <item>SLAVČA, društvo s ograničenom odgovornošću za komunalne djelatnosti Nova Gradiška, OIB 88106895548</item>
      <item>AMBRO PROMET d.o.o. za unutarnju i vanjsku trgovinu, OIB 92896896216 zastupanog po punomoćniku Paško Gucić</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 zastupanog po punomoćniku Zoran Tomić</item>
      <item>PULA HERCULANEA d. o. o. za obavljanje komunalnih djelatnosti, OIB 11294943436</item>
      <item>UNIQA osiguranje d.d., OIB 75665455333 zastupanog po punomoćniku Ivo Staničić</item>
      <item>HEP-Operator distribucijskog sustava d.o.o. za distribuciju i opskrbu električne energije, Elektra Slavonski Brod, OIB 46830600751</item>
      <item>Nastavni zavod za javno zdravstvo Brodsko-posavske županije</item>
      <item>DARKOM društvo s ograničenom odgovornošću za komunalnu djelatnost, OIB 51300447787 zastupanog po punomoćniku Marina Lacković</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 zastupanog po punomoćniku Helena Mihaljević</item>
      <item>GRAD NOVA GRADIŠKA, OIB 08658615403</item>
      <item>IMPULS-LEASING društvo s ograničenom odgovornošću za leasing, OIB 65918029671 zastupanog po punomoćniku Odvjetničko društvo Borić &amp; partneri društvo s ograničenom odgovornošću</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 zastupanog po punomoćniku Maja Cenić</item>
      <item>Hrvatski Telekom d.d., OIB 81793146560</item>
      <item>HRVATSKI ZAVOD ZA MIROVINSKO OSIGURANJE, OIB 84397956623</item>
      <item>PRVO PLINARSKO DRUŠTVO d.o.o. za distribuciju plina, OIB 58292277611 zastupanog po punomoćniku Damir Zagoršćak</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 zastupanog po punomoćniku Maja Cenić</item>
      <item>RH, Ministarstvo financija, OIB 18683136487 zastupanog po punomoćniku ŽUPANIJSKO DRŽAVNO ODVJETNIŠTVO U SPLITU</item>
      <item>NASTAVNI ZAVOD ZA JAVNO ZDRAVSTVO SPLITSKO-DALMATINSKE ŽUPANIJE, OIB 54948902275</item>
      <item>TRADEXCO d.o.o. za proizvodnju i trgovinu u stečaju, OIB 07595006988 zastupanog po punomoćniku OD JELIĆ, VUKOVIĆ &amp; HANDŽISKI</item>
      <item>SOCIETE GENERALE-SPLITSKA BANKA dioničko društvo, OIB 69326397242</item>
      <item>ARENA NOVA društvo s ograničenom odgovornošću za trgovinu, OIB 73063600438 zastupanog po punomoćniku Odvjetničko društvo ETEROVIĆ i ŠARAC</item>
      <item>Natalija Ceković, OIB 73370524050 zastupanog po punomoćniku Dinko Ocvarek</item>
      <item>GRAD VARAŽDIN, OIB 13269011531</item>
    </izvorni_sadrzaj>
    <derivirana_varijabla naziv="DomainObject.Predmet.StrankaListFormatedOIB_1">
      <item>FINA ZAGREB</item>
      <item>GRAD RIJEKA, OIB 54382731928 zastupanog po punomoćniku ZUO V.KNEŽEVIĆ, E.BRADAMANTE, M.HINIĆ, I.RADIĆ, B. PAVKOVIĆ, S.PERHAT i N. KNEŽEVIĆ</item>
      <item>Marija Mažar</item>
      <item>Miro Erceg, OIB 98218187229 zastupanog po punomoćniku Bore Erceg</item>
      <item>Hrvatske vode, pravna osoba za upravljanje vodama, OIB 28921383001</item>
      <item>Milena Dedijer, OIB 06624886344 zastupanog po punomoćniku Biserka Treneski</item>
      <item>Mira Čiča, OIB 62079191401 zastupanog po punomoćniku Biserka Treneski</item>
      <item>Branka Vilenica, OIB 32335604244 zastupanog po punomoćniku Biserka Treneski</item>
      <item>Gordana Salak, OIB 96542945244 zastupanog po punomoćniku Biserka Treneski</item>
      <item>GRAD SINJ, OIB 03210055420</item>
      <item>GRAD VUKOVAR, OIB 50041264710</item>
      <item>SLAVČA, društvo s ograničenom odgovornošću za komunalne djelatnosti Nova Gradiška, OIB 88106895548</item>
      <item>AMBRO PROMET d.o.o. za unutarnju i vanjsku trgovinu, OIB 92896896216 zastupanog po punomoćniku Paško Gucić</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 zastupanog po punomoćniku Zoran Tomić</item>
      <item>PULA HERCULANEA d. o. o. za obavljanje komunalnih djelatnosti, OIB 11294943436</item>
      <item>UNIQA osiguranje d.d., OIB 75665455333 zastupanog po punomoćniku Ivo Staničić</item>
      <item>HEP-Operator distribucijskog sustava d.o.o. za distribuciju i opskrbu električne energije, Elektra Slavonski Brod, OIB 46830600751</item>
      <item>Nastavni zavod za javno zdravstvo Brodsko-posavske županije</item>
      <item>DARKOM društvo s ograničenom odgovornošću za komunalnu djelatnost, OIB 51300447787 zastupanog po punomoćniku Marina Lacković</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 zastupanog po punomoćniku Helena Mihaljević</item>
      <item>GRAD NOVA GRADIŠKA, OIB 08658615403</item>
      <item>IMPULS-LEASING društvo s ograničenom odgovornošću za leasing, OIB 65918029671 zastupanog po punomoćniku Odvjetničko društvo Borić &amp; partneri društvo s ograničenom odgovornošću</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 zastupanog po punomoćniku Maja Cenić</item>
      <item>Hrvatski Telekom d.d., OIB 81793146560</item>
      <item>HRVATSKI ZAVOD ZA MIROVINSKO OSIGURANJE, OIB 84397956623</item>
      <item>PRVO PLINARSKO DRUŠTVO d.o.o. za distribuciju plina, OIB 58292277611 zastupanog po punomoćniku Damir Zagoršćak</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 zastupanog po punomoćniku Maja Cenić</item>
      <item>RH, Ministarstvo financija, OIB 18683136487 zastupanog po punomoćniku ŽUPANIJSKO DRŽAVNO ODVJETNIŠTVO U SPLITU</item>
      <item>NASTAVNI ZAVOD ZA JAVNO ZDRAVSTVO SPLITSKO-DALMATINSKE ŽUPANIJE, OIB 54948902275</item>
      <item>TRADEXCO d.o.o. za proizvodnju i trgovinu u stečaju, OIB 07595006988 zastupanog po punomoćniku OD JELIĆ, VUKOVIĆ &amp; HANDŽISKI</item>
      <item>SOCIETE GENERALE-SPLITSKA BANKA dioničko društvo, OIB 69326397242</item>
      <item>ARENA NOVA društvo s ograničenom odgovornošću za trgovinu, OIB 73063600438 zastupanog po punomoćniku Odvjetničko društvo ETEROVIĆ i ŠARAC</item>
      <item>Natalija Ceković, OIB 73370524050 zastupanog po punomoćniku Dinko Ocvarek</item>
      <item>GRAD VARAŽDIN, OIB 13269011531</item>
    </derivirana_varijabla>
  </DomainObject.Predmet.StrankaListFormatedOIB>
  <DomainObject.Predmet.StrankaListFormatedWithAdress>
    <izvorni_sadrzaj>
      <item>FINA ZAGREB, Ilica 307, 10000 Zagreb</item>
      <item>GRAD RIJEKA, Korzo 16, 51000 Rijeka zastupanog po punomoćniku ZUO V.KNEŽEVIĆ, E.BRADAMANTE, M.HINIĆ, I.RADIĆ, B. PAVKOVIĆ, S.PERHAT i N. KNEŽEVIĆ</item>
      <item>Marija Mažar, Slavka Kolara 28, 47250 Duga Resa</item>
      <item>Miro Erceg, Bosanska 18, 22000 Šibenik zastupanog po punomoćniku Bore Erceg</item>
      <item>Hrvatske vode, pravna osoba za upravljanje vodama, Grada Vukovara 220, 10000 Zagreb</item>
      <item>Milena Dedijer, Gorana Mihaljevića 17, 31226 Dalj zastupanog po punomoćniku Biserka Treneski</item>
      <item>Mira Čiča, Grobljanska Ulica 13, 32227 Borovo zastupanog po punomoćniku Biserka Treneski</item>
      <item>Branka Vilenica, Dr. Ante Starčevića 46, 32000 Vukovar zastupanog po punomoćniku Biserka Treneski</item>
      <item>Gordana Salak, Trg Republike Hrvatske 322, 32000 Vukovar zastupanog po punomoćniku Biserka Treneski</item>
      <item>GRAD SINJ, Dragašev prolaz 24, 21230 Sinj</item>
      <item>GRAD VUKOVAR, Dr. Franje Tuđmana 1, 32000 Vukovar</item>
      <item>SLAVČA, društvo s ograničenom odgovornošću za komunalne djelatnosti Nova Gradiška, Gajeva 56, 35400 Nova Gradiška</item>
      <item>AMBRO PROMET d.o.o. za unutarnju i vanjsku trgovinu, Širinečka 24, 10000 Zagreb zastupanog po punomoćniku Paško Gucić</item>
      <item>HEP-Operator distribucijskog sustava d.o.o. za distribuciju i opskrbu električne energije, Ulica grada Vukovara 37, Zagreb</item>
      <item>GRAD SPLIT, Branimirova obala 17, 21000 Split</item>
      <item>Hrvatske vode, pravna osoba za upravljanje vodama, Grada Vukovara 220, 10000 Zagreb</item>
      <item>FOND ZA ZAŠTITU OKOLIŠA I ENERGETSKU UČINKOVITOST, Ksaver 208, 10000 Zagreb</item>
      <item>GRAD ZADAR, Narodni trg 1, 23000 Zadar</item>
      <item>GRAD KUTINA, Trg kralja Tomislava 12, 44320 Kutina</item>
      <item>Hrvatske vode, pravna osoba za upravljanje vodama, Vodnogospodarski odjel za slivove sjevernog Jadrana, Đure Šporera 3, 51000 Rijeka</item>
      <item>Hrvatske vode, pravna osoba za upravljanje vodama, Vodnogospodarski odjel za slivove Južnog jadrana, Vukovarska 35, 21000 Split</item>
      <item>HEP-Operator distribucijskog sustava d.o.o. za distribuciju i opskrbu električne energije, Elektroprimorje Rijeka, Viktora cara Emina 2, 51000 Rijeka</item>
      <item>HEP-Operator distribucijskog sustava d.o.o. za distribuciju i opskrbu električne energije, Elektra Koprivnica, Hrvatske državnosti 32, 48000 Koprivnica</item>
      <item>Hrvatske šume d.o.o., Ljudevita Farkaša Vukotinovića 2, 10000 Zagreb zastupanog po punomoćniku Zoran Tomić</item>
      <item>PULA HERCULANEA d. o. o. za obavljanje komunalnih djelatnosti, Trg 1. istarske brigade 14, 52100 Pula</item>
      <item>UNIQA osiguranje d.d., Planinska 13A, 10000 Zagreb zastupanog po punomoćniku Ivo Staničić</item>
      <item>HEP-Operator distribucijskog sustava d.o.o. za distribuciju i opskrbu električne energije, Elektra Slavonski Brod, Petra Krešimira IV 11, 35000 Slavonski Brod</item>
      <item>Nastavni zavod za javno zdravstvo Brodsko-posavske županije, V. Nazora 2A, 35000 Slavonski Brod</item>
      <item>DARKOM društvo s ograničenom odgovornošću za komunalnu djelatnost, Josipa Kozarca 19, 43500 Daruvar zastupanog po punomoćniku Marina Lacković</item>
      <item>VODOVOD I KANALIZACIJA, društvo s ograničenom odgovornošću za vodoopskrbu, odvodnju i pročišćavanje otpadnih voda, Biokovska 3, 21000 Split</item>
      <item>KOPRIVNIČKE VODE društvo s ograničenom odgovornošću za obavljanje vodnih usluga javne vodoopskrbe i javne odvodnje, Mosna ulica 15, 48000 Koprivnica</item>
      <item>Gradsko komunalno poduzeće KOMUNALAC društvo s ograničenom odgovornošću, Mosna ulica 15, 48000 Koprivnica</item>
      <item>CRODUX DERIVATI DVA društvo s ograničenom odgovornošću  za trgovinu naftnim derivatima i plinovima, J. Marohnića 1, 10000 Zagreb zastupanog po punomoćniku Helena Mihaljević</item>
      <item>GRAD NOVA GRADIŠKA, Trg kralja Tomislava 1, 35400 Nova Gradiška</item>
      <item>IMPULS-LEASING društvo s ograničenom odgovornošću za leasing, Velimira Škorpika 24/1, 10000 Zagreb zastupanog po punomoćniku Odvjetničko društvo Borić &amp; partneri društvo s ograničenom odgovornošću</item>
      <item>Hrvatske vode, pravna osoba za upravljanje vodama, Vodnogospodarski odjel za Dunav i Donju Dravu, Splavarska 2a, 31000 Osijek</item>
      <item>Financijska agencija, Vrtni put 3, 10000 Zagreb</item>
      <item>HEP - Opskrba d.o.o. za opskrbu potrošača električnom, toplinskom energijom i plinom, Ulica grada Vukovara 37, 10000 Zagreb</item>
      <item>SEBTOM GRUPA društvo s ograničenom odgovornošću za trgovinu i usluge, Ljubijska 34, 10000 Zagreb</item>
      <item>TRGOVINSKI OBRT SEBASTIJAN, vl. Sebastijan Čibarić, Konjščinska 23, 10000 Zagreb</item>
      <item>BRAĆA BERIŠIĆ COMMERCE d.o.o. za trgovinu, uvoz-izvoz, usluge, Gračačka 2a/1, 10000 Zagreb</item>
      <item>Hrvatska radiotelevizija, Prisavlje 3, 10000 Zagreb zastupanog po punomoćniku Maja Cenić</item>
      <item>Hrvatski Telekom d.d., Roberta Frangeša Mihanovića 9, 10000 Zagreb</item>
      <item>HRVATSKI ZAVOD ZA MIROVINSKO OSIGURANJE, Naselje Slavonija I bb, 35000 Slavonski Brod</item>
      <item>PRVO PLINARSKO DRUŠTVO d.o.o. za distribuciju plina, A.Stepinca 27, 32000 Vukovar zastupanog po punomoćniku Damir Zagoršćak</item>
      <item>GRAD SLAVONSKI BROD, Vukovarska 1, 35000 Slavonski Brod</item>
      <item>Komunalno društvo VODOVOD I KANALIZACIJA društvo s ograničenom odgovornošću za vodoopskrbu i odvodnju, Dolac 14, 51000 Rijeka</item>
      <item>Ljubica Matković, Šubićeva 17, 35000 Slavonski Brod</item>
      <item>Marijana Lacković, Sjeverna Vezna Cesta 70, 35000 Slavonski Brod</item>
      <item>Marijana Ćatipović, Kraj 119, 21232 Kraj</item>
      <item>Ana Briški, Smilja. Polje 84, 53000 Smiljansko Polje</item>
      <item>Vesna Bešker, Put Smokovika 4, 21000 Split</item>
      <item>VULKANIZERSKO TRGOVAČKI OBRT KATIĆ, vl. Željko Katić, Sućidar 8, 21000 Split</item>
      <item>Božana Crnjak, Jakova Gotovca 28, 35000 Slavonski Brod</item>
      <item>Irena Ugrin, Pelimovac 18, 21230 Sinj</item>
      <item>Sanja Bartulin, Vjekoslava Paraća 86, 21000 Split</item>
      <item>Marina Raič, 4. Jula 9, 32100 Mirkovci</item>
      <item>Snježana Simonović, Zametska 42, 51000 Rijeka</item>
      <item>Ivica Divić, Kneza Branimira 11, 21260 Imotski</item>
      <item>Josipa Divić, Kneza Branimira 11, 21260 Imotski</item>
      <item>Brankica Tomić, Matije Gupca 30, 48350 Kalinovac</item>
      <item>Aleksandra Lazinica, Jurjenići 119, 51215 Kastav</item>
      <item>Karmen Branković, Tršćanska 4, 52100 Pula</item>
      <item>Mate Madunić, Put Radoševca 13, 21000 Split</item>
      <item>Tihana Madunić, Put Radoševca 13, 21000 Split</item>
      <item>Andrijana Herceg, Jagodnjak 40, 34000 Požega</item>
      <item>Anka Marunica, Naselje Slavonija II 06, 35000 Slavonski Brod</item>
      <item>Ivana Cota, Baćin Dol 82, 35400 Nova Gradiška</item>
      <item>Dijana Efendić, Obrovac Sinjski 53a, 21238 Obrovac Sinjski</item>
      <item>Mirjana Pranjić, J. Gotovca 6, 35000 Slavonski Brod</item>
      <item>Tijana Alimehaj, Matije Gupca 48, 31300 Beli Manastir</item>
      <item>Sanela Komšić-perić, Stankovićeva 24, 52100 Pula</item>
      <item>Gordana Grabar, Dragonja 9, 52100 Pula</item>
      <item>Dijana Cerovski, Hrvatskih Branitelja 57, 44000 Žabno</item>
      <item>Slađana Jurić, Bukovsko 8a, 44203 Lukavec Posavski</item>
      <item>Dragica Rast, Poljana 4, 51215 Kastav</item>
      <item>Inga Župić, Put Župića 22, 21230 Sinj</item>
      <item>Amneris Dekleva, Velog Jože 6, 52100 Pula</item>
      <item>Anabel Fišer, Hajduk Mirka 106, 32100 Mirkovci</item>
      <item>Snježana Krsnik, Florijana Bobića 40, 42000 Jalkovec</item>
      <item>Ankica Bitunjac, Put Međina 3, 21230 Sinj</item>
      <item>Željka Durdov, Širokog Brijega 8, 21000 Split</item>
      <item>Jadranka Jurišić, Stjepana Radića 63, 53202 Perušić</item>
      <item>Sandra Mokricki, Franje Račkoga 6, 31300 Beli Manastir</item>
      <item>Nikolina Poša, Kralja Petra Krešimira Iv 47, 31300 Beli Manastir</item>
      <item>Zvjezdana Previšić, Lapovačka 24, 32100 Vinkovci</item>
      <item>Radmila Horki, Stepinčeva 53, 21000 Split</item>
      <item>Snježana Dokša, Zagrebačka 237, 42000 Varaždin</item>
      <item>Vedrana Doždor, Kutska 113, 21204 Dugopolje</item>
      <item>Miro Radman-livaja, Grab bb, 21240 Trilj</item>
      <item>Ivanka Radman-livaja, Grab bb, 21240 Trilj</item>
      <item>Antonija Ivišić, Košute 44, 21240 Košute</item>
      <item>Dragica Sladoja, Put Petrovca 19, 21230 Sinj</item>
      <item>Gordana Bošnjak, Kralja Zvonimira 114a, 35400 Nova Gradiška</item>
      <item>Nada Serdar, Mihanovićeva 21, 35400 Nova Gradiška</item>
      <item>Ivanka Špoljar, Varaždinska 100, 42000 Donji Kućan</item>
      <item>Aleksandra Jovanović, Put Bunarića 1a, 21212 Kaštel Sućurac</item>
      <item>Magdalena Tolić, Bana Jelačića 39, 35212 Klokočevik</item>
      <item>Tanja Krković, Malo Budaševo 22, 44000 Budaševo</item>
      <item>Ivanka Prančević, Hercegovačka 147, 21000 Split</item>
      <item>Slavica Fućak, Baredice 14, 51000 Rijeka</item>
      <item>Tina Rebić, Donji Vinjani 142, 21260 Donji Vinjani</item>
      <item>Ivanka Stilinović, Kaniška 5, 53000 Gospić</item>
      <item>Josipa Rukavina, Budačka 164a, 53000 Gospić</item>
      <item>Svjetlana Radovniković, Prilaz Braće Kaliterna 8, 21000 Split</item>
      <item>Nataša Narančić Pulja, Požeška 6, 21000 Split</item>
      <item>Vesna Marjanović, Ivana Gorana Kovačića 31, 35400 Nova Gradiška</item>
      <item>ANTUN GLASNOVIĆ, vl.t.o. MODNI NAKIT, Konjšćinska 34, 10000 Zagreb zastupanog po punomoćniku Maja Cenić</item>
      <item>RH, Ministarstvo financija, Katančićeva 5, 10000 Zagreb zastupanog po punomoćniku ŽUPANIJSKO DRŽAVNO ODVJETNIŠTVO U SPLITU</item>
      <item>NASTAVNI ZAVOD ZA JAVNO ZDRAVSTVO SPLITSKO-DALMATINSKE ŽUPANIJE, Vukovarsa 46, 21000 Split</item>
      <item>TRADEXCO d.o.o. za proizvodnju i trgovinu u stečaju, Industrijska 8, 10431 Sveta Nedelja zastupanog po punomoćniku OD JELIĆ, VUKOVIĆ &amp; HANDŽISKI</item>
      <item>SOCIETE GENERALE-SPLITSKA BANKA dioničko društvo, Ruđera Boškovića 16, 21000 Split</item>
      <item>ARENA NOVA društvo s ograničenom odgovornošću za trgovinu, Štefanovečka cesta 71/a, Zagreb zastupanog po punomoćniku Odvjetničko društvo ETEROVIĆ i ŠARAC</item>
      <item>Natalija Ceković, ŠUMSKA ULICA 17 (ranije: ŽABNO, ŽABNO, 17), 44000 Žabno zastupanog po punomoćniku Dinko Ocvarek</item>
      <item>GRAD VARAŽDIN, Trg kralja Tomislava 1, 42000 Varaždin</item>
    </izvorni_sadrzaj>
    <derivirana_varijabla naziv="DomainObject.Predmet.StrankaListFormatedWithAdress_1">
      <item>FINA ZAGREB, Ilica 307, 10000 Zagreb</item>
      <item>GRAD RIJEKA, Korzo 16, 51000 Rijeka zastupanog po punomoćniku ZUO V.KNEŽEVIĆ, E.BRADAMANTE, M.HINIĆ, I.RADIĆ, B. PAVKOVIĆ, S.PERHAT i N. KNEŽEVIĆ</item>
      <item>Marija Mažar, Slavka Kolara 28, 47250 Duga Resa</item>
      <item>Miro Erceg, Bosanska 18, 22000 Šibenik zastupanog po punomoćniku Bore Erceg</item>
      <item>Hrvatske vode, pravna osoba za upravljanje vodama, Grada Vukovara 220, 10000 Zagreb</item>
      <item>Milena Dedijer, Gorana Mihaljevića 17, 31226 Dalj zastupanog po punomoćniku Biserka Treneski</item>
      <item>Mira Čiča, Grobljanska Ulica 13, 32227 Borovo zastupanog po punomoćniku Biserka Treneski</item>
      <item>Branka Vilenica, Dr. Ante Starčevića 46, 32000 Vukovar zastupanog po punomoćniku Biserka Treneski</item>
      <item>Gordana Salak, Trg Republike Hrvatske 322, 32000 Vukovar zastupanog po punomoćniku Biserka Treneski</item>
      <item>GRAD SINJ, Dragašev prolaz 24, 21230 Sinj</item>
      <item>GRAD VUKOVAR, Dr. Franje Tuđmana 1, 32000 Vukovar</item>
      <item>SLAVČA, društvo s ograničenom odgovornošću za komunalne djelatnosti Nova Gradiška, Gajeva 56, 35400 Nova Gradiška</item>
      <item>AMBRO PROMET d.o.o. za unutarnju i vanjsku trgovinu, Širinečka 24, 10000 Zagreb zastupanog po punomoćniku Paško Gucić</item>
      <item>HEP-Operator distribucijskog sustava d.o.o. za distribuciju i opskrbu električne energije, Ulica grada Vukovara 37, Zagreb</item>
      <item>GRAD SPLIT, Branimirova obala 17, 21000 Split</item>
      <item>Hrvatske vode, pravna osoba za upravljanje vodama, Grada Vukovara 220, 10000 Zagreb</item>
      <item>FOND ZA ZAŠTITU OKOLIŠA I ENERGETSKU UČINKOVITOST, Ksaver 208, 10000 Zagreb</item>
      <item>GRAD ZADAR, Narodni trg 1, 23000 Zadar</item>
      <item>GRAD KUTINA, Trg kralja Tomislava 12, 44320 Kutina</item>
      <item>Hrvatske vode, pravna osoba za upravljanje vodama, Vodnogospodarski odjel za slivove sjevernog Jadrana, Đure Šporera 3, 51000 Rijeka</item>
      <item>Hrvatske vode, pravna osoba za upravljanje vodama, Vodnogospodarski odjel za slivove Južnog jadrana, Vukovarska 35, 21000 Split</item>
      <item>HEP-Operator distribucijskog sustava d.o.o. za distribuciju i opskrbu električne energije, Elektroprimorje Rijeka, Viktora cara Emina 2, 51000 Rijeka</item>
      <item>HEP-Operator distribucijskog sustava d.o.o. za distribuciju i opskrbu električne energije, Elektra Koprivnica, Hrvatske državnosti 32, 48000 Koprivnica</item>
      <item>Hrvatske šume d.o.o., Ljudevita Farkaša Vukotinovića 2, 10000 Zagreb zastupanog po punomoćniku Zoran Tomić</item>
      <item>PULA HERCULANEA d. o. o. za obavljanje komunalnih djelatnosti, Trg 1. istarske brigade 14, 52100 Pula</item>
      <item>UNIQA osiguranje d.d., Planinska 13A, 10000 Zagreb zastupanog po punomoćniku Ivo Staničić</item>
      <item>HEP-Operator distribucijskog sustava d.o.o. za distribuciju i opskrbu električne energije, Elektra Slavonski Brod, Petra Krešimira IV 11, 35000 Slavonski Brod</item>
      <item>Nastavni zavod za javno zdravstvo Brodsko-posavske županije, V. Nazora 2A, 35000 Slavonski Brod</item>
      <item>DARKOM društvo s ograničenom odgovornošću za komunalnu djelatnost, Josipa Kozarca 19, 43500 Daruvar zastupanog po punomoćniku Marina Lacković</item>
      <item>VODOVOD I KANALIZACIJA, društvo s ograničenom odgovornošću za vodoopskrbu, odvodnju i pročišćavanje otpadnih voda, Biokovska 3, 21000 Split</item>
      <item>KOPRIVNIČKE VODE društvo s ograničenom odgovornošću za obavljanje vodnih usluga javne vodoopskrbe i javne odvodnje, Mosna ulica 15, 48000 Koprivnica</item>
      <item>Gradsko komunalno poduzeće KOMUNALAC društvo s ograničenom odgovornošću, Mosna ulica 15, 48000 Koprivnica</item>
      <item>CRODUX DERIVATI DVA društvo s ograničenom odgovornošću  za trgovinu naftnim derivatima i plinovima, J. Marohnića 1, 10000 Zagreb zastupanog po punomoćniku Helena Mihaljević</item>
      <item>GRAD NOVA GRADIŠKA, Trg kralja Tomislava 1, 35400 Nova Gradiška</item>
      <item>IMPULS-LEASING društvo s ograničenom odgovornošću za leasing, Velimira Škorpika 24/1, 10000 Zagreb zastupanog po punomoćniku Odvjetničko društvo Borić &amp; partneri društvo s ograničenom odgovornošću</item>
      <item>Hrvatske vode, pravna osoba za upravljanje vodama, Vodnogospodarski odjel za Dunav i Donju Dravu, Splavarska 2a, 31000 Osijek</item>
      <item>Financijska agencija, Vrtni put 3, 10000 Zagreb</item>
      <item>HEP - Opskrba d.o.o. za opskrbu potrošača električnom, toplinskom energijom i plinom, Ulica grada Vukovara 37, 10000 Zagreb</item>
      <item>SEBTOM GRUPA društvo s ograničenom odgovornošću za trgovinu i usluge, Ljubijska 34, 10000 Zagreb</item>
      <item>TRGOVINSKI OBRT SEBASTIJAN, vl. Sebastijan Čibarić, Konjščinska 23, 10000 Zagreb</item>
      <item>BRAĆA BERIŠIĆ COMMERCE d.o.o. za trgovinu, uvoz-izvoz, usluge, Gračačka 2a/1, 10000 Zagreb</item>
      <item>Hrvatska radiotelevizija, Prisavlje 3, 10000 Zagreb zastupanog po punomoćniku Maja Cenić</item>
      <item>Hrvatski Telekom d.d., Roberta Frangeša Mihanovića 9, 10000 Zagreb</item>
      <item>HRVATSKI ZAVOD ZA MIROVINSKO OSIGURANJE, Naselje Slavonija I bb, 35000 Slavonski Brod</item>
      <item>PRVO PLINARSKO DRUŠTVO d.o.o. za distribuciju plina, A.Stepinca 27, 32000 Vukovar zastupanog po punomoćniku Damir Zagoršćak</item>
      <item>GRAD SLAVONSKI BROD, Vukovarska 1, 35000 Slavonski Brod</item>
      <item>Komunalno društvo VODOVOD I KANALIZACIJA društvo s ograničenom odgovornošću za vodoopskrbu i odvodnju, Dolac 14, 51000 Rijeka</item>
      <item>Ljubica Matković, Šubićeva 17, 35000 Slavonski Brod</item>
      <item>Marijana Lacković, Sjeverna Vezna Cesta 70, 35000 Slavonski Brod</item>
      <item>Marijana Ćatipović, Kraj 119, 21232 Kraj</item>
      <item>Ana Briški, Smilja. Polje 84, 53000 Smiljansko Polje</item>
      <item>Vesna Bešker, Put Smokovika 4, 21000 Split</item>
      <item>VULKANIZERSKO TRGOVAČKI OBRT KATIĆ, vl. Željko Katić, Sućidar 8, 21000 Split</item>
      <item>Božana Crnjak, Jakova Gotovca 28, 35000 Slavonski Brod</item>
      <item>Irena Ugrin, Pelimovac 18, 21230 Sinj</item>
      <item>Sanja Bartulin, Vjekoslava Paraća 86, 21000 Split</item>
      <item>Marina Raič, 4. Jula 9, 32100 Mirkovci</item>
      <item>Snježana Simonović, Zametska 42, 51000 Rijeka</item>
      <item>Ivica Divić, Kneza Branimira 11, 21260 Imotski</item>
      <item>Josipa Divić, Kneza Branimira 11, 21260 Imotski</item>
      <item>Brankica Tomić, Matije Gupca 30, 48350 Kalinovac</item>
      <item>Aleksandra Lazinica, Jurjenići 119, 51215 Kastav</item>
      <item>Karmen Branković, Tršćanska 4, 52100 Pula</item>
      <item>Mate Madunić, Put Radoševca 13, 21000 Split</item>
      <item>Tihana Madunić, Put Radoševca 13, 21000 Split</item>
      <item>Andrijana Herceg, Jagodnjak 40, 34000 Požega</item>
      <item>Anka Marunica, Naselje Slavonija II 06, 35000 Slavonski Brod</item>
      <item>Ivana Cota, Baćin Dol 82, 35400 Nova Gradiška</item>
      <item>Dijana Efendić, Obrovac Sinjski 53a, 21238 Obrovac Sinjski</item>
      <item>Mirjana Pranjić, J. Gotovca 6, 35000 Slavonski Brod</item>
      <item>Tijana Alimehaj, Matije Gupca 48, 31300 Beli Manastir</item>
      <item>Sanela Komšić-perić, Stankovićeva 24, 52100 Pula</item>
      <item>Gordana Grabar, Dragonja 9, 52100 Pula</item>
      <item>Dijana Cerovski, Hrvatskih Branitelja 57, 44000 Žabno</item>
      <item>Slađana Jurić, Bukovsko 8a, 44203 Lukavec Posavski</item>
      <item>Dragica Rast, Poljana 4, 51215 Kastav</item>
      <item>Inga Župić, Put Župića 22, 21230 Sinj</item>
      <item>Amneris Dekleva, Velog Jože 6, 52100 Pula</item>
      <item>Anabel Fišer, Hajduk Mirka 106, 32100 Mirkovci</item>
      <item>Snježana Krsnik, Florijana Bobića 40, 42000 Jalkovec</item>
      <item>Ankica Bitunjac, Put Međina 3, 21230 Sinj</item>
      <item>Željka Durdov, Širokog Brijega 8, 21000 Split</item>
      <item>Jadranka Jurišić, Stjepana Radića 63, 53202 Perušić</item>
      <item>Sandra Mokricki, Franje Račkoga 6, 31300 Beli Manastir</item>
      <item>Nikolina Poša, Kralja Petra Krešimira Iv 47, 31300 Beli Manastir</item>
      <item>Zvjezdana Previšić, Lapovačka 24, 32100 Vinkovci</item>
      <item>Radmila Horki, Stepinčeva 53, 21000 Split</item>
      <item>Snježana Dokša, Zagrebačka 237, 42000 Varaždin</item>
      <item>Vedrana Doždor, Kutska 113, 21204 Dugopolje</item>
      <item>Miro Radman-livaja, Grab bb, 21240 Trilj</item>
      <item>Ivanka Radman-livaja, Grab bb, 21240 Trilj</item>
      <item>Antonija Ivišić, Košute 44, 21240 Košute</item>
      <item>Dragica Sladoja, Put Petrovca 19, 21230 Sinj</item>
      <item>Gordana Bošnjak, Kralja Zvonimira 114a, 35400 Nova Gradiška</item>
      <item>Nada Serdar, Mihanovićeva 21, 35400 Nova Gradiška</item>
      <item>Ivanka Špoljar, Varaždinska 100, 42000 Donji Kućan</item>
      <item>Aleksandra Jovanović, Put Bunarića 1a, 21212 Kaštel Sućurac</item>
      <item>Magdalena Tolić, Bana Jelačića 39, 35212 Klokočevik</item>
      <item>Tanja Krković, Malo Budaševo 22, 44000 Budaševo</item>
      <item>Ivanka Prančević, Hercegovačka 147, 21000 Split</item>
      <item>Slavica Fućak, Baredice 14, 51000 Rijeka</item>
      <item>Tina Rebić, Donji Vinjani 142, 21260 Donji Vinjani</item>
      <item>Ivanka Stilinović, Kaniška 5, 53000 Gospić</item>
      <item>Josipa Rukavina, Budačka 164a, 53000 Gospić</item>
      <item>Svjetlana Radovniković, Prilaz Braće Kaliterna 8, 21000 Split</item>
      <item>Nataša Narančić Pulja, Požeška 6, 21000 Split</item>
      <item>Vesna Marjanović, Ivana Gorana Kovačića 31, 35400 Nova Gradiška</item>
      <item>ANTUN GLASNOVIĆ, vl.t.o. MODNI NAKIT, Konjšćinska 34, 10000 Zagreb zastupanog po punomoćniku Maja Cenić</item>
      <item>RH, Ministarstvo financija, Katančićeva 5, 10000 Zagreb zastupanog po punomoćniku ŽUPANIJSKO DRŽAVNO ODVJETNIŠTVO U SPLITU</item>
      <item>NASTAVNI ZAVOD ZA JAVNO ZDRAVSTVO SPLITSKO-DALMATINSKE ŽUPANIJE, Vukovarsa 46, 21000 Split</item>
      <item>TRADEXCO d.o.o. za proizvodnju i trgovinu u stečaju, Industrijska 8, 10431 Sveta Nedelja zastupanog po punomoćniku OD JELIĆ, VUKOVIĆ &amp; HANDŽISKI</item>
      <item>SOCIETE GENERALE-SPLITSKA BANKA dioničko društvo, Ruđera Boškovića 16, 21000 Split</item>
      <item>ARENA NOVA društvo s ograničenom odgovornošću za trgovinu, Štefanovečka cesta 71/a, Zagreb zastupanog po punomoćniku Odvjetničko društvo ETEROVIĆ i ŠARAC</item>
      <item>Natalija Ceković, ŠUMSKA ULICA 17 (ranije: ŽABNO, ŽABNO, 17), 44000 Žabno zastupanog po punomoćniku Dinko Ocvarek</item>
      <item>GRAD VARAŽDIN, Trg kralja Tomislava 1, 42000 Varaždin</item>
    </derivirana_varijabla>
  </DomainObject.Predmet.StrankaListFormatedWithAdress>
  <DomainObject.Predmet.StrankaListFormatedWithAdressOIB>
    <izvorni_sadrzaj>
      <item>FINA ZAGREB, Ilica 307, 10000 Zagreb</item>
      <item>GRAD RIJEKA, OIB 54382731928, Korzo 16, 51000 Rijeka zastupanog po punomoćniku ZUO V.KNEŽEVIĆ, E.BRADAMANTE, M.HINIĆ, I.RADIĆ, B. PAVKOVIĆ, S.PERHAT i N. KNEŽEVIĆ</item>
      <item>Marija Mažar, Slavka Kolara 28, 47250 Duga Resa</item>
      <item>Miro Erceg, OIB 98218187229, Bosanska 18, 22000 Šibenik zastupanog po punomoćniku Bore Erceg</item>
      <item>Hrvatske vode, pravna osoba za upravljanje vodama, OIB 28921383001, Grada Vukovara 220, 10000 Zagreb</item>
      <item>Milena Dedijer, OIB 06624886344, Gorana Mihaljevića 17, 31226 Dalj zastupanog po punomoćniku Biserka Treneski</item>
      <item>Mira Čiča, OIB 62079191401, Grobljanska Ulica 13, 32227 Borovo zastupanog po punomoćniku Biserka Treneski</item>
      <item>Branka Vilenica, OIB 32335604244, Dr. Ante Starčevića 46, 32000 Vukovar zastupanog po punomoćniku Biserka Treneski</item>
      <item>Gordana Salak, OIB 96542945244, Trg Republike Hrvatske 322, 32000 Vukovar zastupanog po punomoćniku Biserka Treneski</item>
      <item>GRAD SINJ, OIB 03210055420, Dragašev prolaz 24, 21230 Sinj</item>
      <item>GRAD VUKOVAR, OIB 50041264710, Dr. Franje Tuđmana 1, 32000 Vukovar</item>
      <item>SLAVČA, društvo s ograničenom odgovornošću za komunalne djelatnosti Nova Gradiška, OIB 88106895548, Gajeva 56, 35400 Nova Gradiška</item>
      <item>AMBRO PROMET d.o.o. za unutarnju i vanjsku trgovinu, OIB 92896896216, Širinečka 24, 10000 Zagreb zastupanog po punomoćniku Paško Gucić</item>
      <item>HEP-Operator distribucijskog sustava d.o.o. za distribuciju i opskrbu električne energije, OIB 46830600751, Ulica grada Vukovara 37, Zagreb</item>
      <item>GRAD SPLIT, OIB 78755598868, Branimirova obala 17, 21000 Split</item>
      <item>Hrvatske vode, pravna osoba za upravljanje vodama, OIB 28921383001, Grada Vukovara 220, 10000 Zagreb</item>
      <item>FOND ZA ZAŠTITU OKOLIŠA I ENERGETSKU UČINKOVITOST, OIB 85828625994, Ksaver 208, 10000 Zagreb</item>
      <item>GRAD ZADAR, OIB 09933651854, Narodni trg 1, 23000 Zadar</item>
      <item>GRAD KUTINA, OIB 41888874500, Trg kralja Tomislava 12, 44320 Kutina</item>
      <item>Hrvatske vode, pravna osoba za upravljanje vodama, Vodnogospodarski odjel za slivove sjevernog Jadrana, OIB 28921383001, Đure Šporera 3, 51000 Rijeka</item>
      <item>Hrvatske vode, pravna osoba za upravljanje vodama, Vodnogospodarski odjel za slivove Južnog jadrana, OIB 28921383001, Vukovarska 35, 21000 Split</item>
      <item>HEP-Operator distribucijskog sustava d.o.o. za distribuciju i opskrbu električne energije, Elektroprimorje Rijeka, OIB 46830600751, Viktora cara Emina 2, 51000 Rijeka</item>
      <item>HEP-Operator distribucijskog sustava d.o.o. za distribuciju i opskrbu električne energije, Elektra Koprivnica, OIB 46830600751, Hrvatske državnosti 32, 48000 Koprivnica</item>
      <item>Hrvatske šume d.o.o., OIB 69693144506, Ljudevita Farkaša Vukotinovića 2, 10000 Zagreb zastupanog po punomoćniku Zoran Tomić</item>
      <item>PULA HERCULANEA d. o. o. za obavljanje komunalnih djelatnosti, OIB 11294943436, Trg 1. istarske brigade 14, 52100 Pula</item>
      <item>UNIQA osiguranje d.d., OIB 75665455333, Planinska 13A, 10000 Zagreb zastupanog po punomoćniku Ivo Staničić</item>
      <item>HEP-Operator distribucijskog sustava d.o.o. za distribuciju i opskrbu električne energije, Elektra Slavonski Brod, OIB 46830600751, Petra Krešimira IV 11, 35000 Slavonski Brod</item>
      <item>Nastavni zavod za javno zdravstvo Brodsko-posavske županije, V. Nazora 2A, 35000 Slavonski Brod</item>
      <item>DARKOM društvo s ograničenom odgovornošću za komunalnu djelatnost, OIB 51300447787, Josipa Kozarca 19, 43500 Daruvar zastupanog po punomoćniku Marina Lacković</item>
      <item>VODOVOD I KANALIZACIJA, društvo s ograničenom odgovornošću za vodoopskrbu, odvodnju i pročišćavanje otpadnih voda, OIB 56826138353, Biokovska 3, 21000 Split</item>
      <item>KOPRIVNIČKE VODE društvo s ograničenom odgovornošću za obavljanje vodnih usluga javne vodoopskrbe i javne odvodnje, OIB 20998990299, Mosna ulica 15, 48000 Koprivnica</item>
      <item>Gradsko komunalno poduzeće KOMUNALAC društvo s ograničenom odgovornošću, OIB 41412434130, Mosna ulica 15, 48000 Koprivnica</item>
      <item>CRODUX DERIVATI DVA društvo s ograničenom odgovornošću  za trgovinu naftnim derivatima i plinovima, OIB 00865396224, J. Marohnića 1, 10000 Zagreb zastupanog po punomoćniku Helena Mihaljević</item>
      <item>GRAD NOVA GRADIŠKA, OIB 08658615403, Trg kralja Tomislava 1, 35400 Nova Gradiška</item>
      <item>IMPULS-LEASING društvo s ograničenom odgovornošću za leasing, OIB 65918029671, Velimira Škorpika 24/1, 10000 Zagreb zastupanog po punomoćniku Odvjetničko društvo Borić &amp; partneri društvo s ograničenom odgovornošću</item>
      <item>Hrvatske vode, pravna osoba za upravljanje vodama, Vodnogospodarski odjel za Dunav i Donju Dravu, OIB 28921383001, Splavarska 2a, 31000 Osijek</item>
      <item>Financijska agencija, OIB 85821130368, Vrtni put 3, 10000 Zagreb</item>
      <item>HEP - Opskrba d.o.o. za opskrbu potrošača električnom, toplinskom energijom i plinom, OIB 63073332379, Ulica grada Vukovara 37, 10000 Zagreb</item>
      <item>SEBTOM GRUPA društvo s ograničenom odgovornošću za trgovinu i usluge, OIB 26483921030, Ljubijska 34, 10000 Zagreb</item>
      <item>TRGOVINSKI OBRT SEBASTIJAN, vl. Sebastijan Čibarić, OIB 07007804974, Konjščinska 23, 10000 Zagreb</item>
      <item>BRAĆA BERIŠIĆ COMMERCE d.o.o. za trgovinu, uvoz-izvoz, usluge, OIB 21745061918, Gračačka 2a/1, 10000 Zagreb</item>
      <item>Hrvatska radiotelevizija, OIB 68419124305, Prisavlje 3, 10000 Zagreb zastupanog po punomoćniku Maja Cenić</item>
      <item>Hrvatski Telekom d.d., OIB 81793146560, Roberta Frangeša Mihanovića 9, 10000 Zagreb</item>
      <item>HRVATSKI ZAVOD ZA MIROVINSKO OSIGURANJE, OIB 84397956623, Naselje Slavonija I bb, 35000 Slavonski Brod</item>
      <item>PRVO PLINARSKO DRUŠTVO d.o.o. za distribuciju plina, OIB 58292277611, A.Stepinca 27, 32000 Vukovar zastupanog po punomoćniku Damir Zagoršćak</item>
      <item>GRAD SLAVONSKI BROD, OIB 58007872049, Vukovarska 1, 35000 Slavonski Brod</item>
      <item>Komunalno društvo VODOVOD I KANALIZACIJA društvo s ograničenom odgovornošću za vodoopskrbu i odvodnju, OIB 80805858278, Dolac 14, 51000 Rijeka</item>
      <item>Ljubica Matković, OIB 37277926663, Šubićeva 17, 35000 Slavonski Brod</item>
      <item>Marijana Lacković, OIB 16227644154, Sjeverna Vezna Cesta 70, 35000 Slavonski Brod</item>
      <item>Marijana Ćatipović, OIB 54248450294, Kraj 119, 21232 Kraj</item>
      <item>Ana Briški, OIB 21803904791, Smilja. Polje 84, 53000 Smiljansko Polje</item>
      <item>Vesna Bešker, OIB 82922095462, Put Smokovika 4, 21000 Split</item>
      <item>VULKANIZERSKO TRGOVAČKI OBRT KATIĆ, vl. Željko Katić, OIB 64141164422, Sućidar 8, 21000 Split</item>
      <item>Božana Crnjak, OIB 48087020457, Jakova Gotovca 28, 35000 Slavonski Brod</item>
      <item>Irena Ugrin, OIB 27769699125, Pelimovac 18, 21230 Sinj</item>
      <item>Sanja Bartulin, OIB 88243809334, Vjekoslava Paraća 86, 21000 Split</item>
      <item>Marina Raič, OIB 59730671645, 4. Jula 9, 32100 Mirkovci</item>
      <item>Snježana Simonović, OIB 23041839346, Zametska 42, 51000 Rijeka</item>
      <item>Ivica Divić, OIB 70150749143, Kneza Branimira 11, 21260 Imotski</item>
      <item>Josipa Divić, OIB 17891114875, Kneza Branimira 11, 21260 Imotski</item>
      <item>Brankica Tomić, OIB 38019689181, Matije Gupca 30, 48350 Kalinovac</item>
      <item>Aleksandra Lazinica, OIB 68252672556, Jurjenići 119, 51215 Kastav</item>
      <item>Karmen Branković, OIB 86928962532, Tršćanska 4, 52100 Pula</item>
      <item>Mate Madunić, OIB 21998135952, Put Radoševca 13, 21000 Split</item>
      <item>Tihana Madunić, OIB 59744252384, Put Radoševca 13, 21000 Split</item>
      <item>Andrijana Herceg, OIB 19153656171, Jagodnjak 40, 34000 Požega</item>
      <item>Anka Marunica, OIB 08790272825, Naselje Slavonija II 06, 35000 Slavonski Brod</item>
      <item>Ivana Cota, OIB 71529293947, Baćin Dol 82, 35400 Nova Gradiška</item>
      <item>Dijana Efendić, OIB 49889958487, Obrovac Sinjski 53a, 21238 Obrovac Sinjski</item>
      <item>Mirjana Pranjić, OIB 86700171830, J. Gotovca 6, 35000 Slavonski Brod</item>
      <item>Tijana Alimehaj, OIB 98399127311, Matije Gupca 48, 31300 Beli Manastir</item>
      <item>Sanela Komšić-perić, OIB 86946879066, Stankovićeva 24, 52100 Pula</item>
      <item>Gordana Grabar, OIB 56141812243, Dragonja 9, 52100 Pula</item>
      <item>Dijana Cerovski, OIB 35906140697, Hrvatskih Branitelja 57, 44000 Žabno</item>
      <item>Slađana Jurić, OIB 87762683201, Bukovsko 8a, 44203 Lukavec Posavski</item>
      <item>Dragica Rast, OIB 42000268240, Poljana 4, 51215 Kastav</item>
      <item>Inga Župić, OIB 17025741093, Put Župića 22, 21230 Sinj</item>
      <item>Amneris Dekleva, OIB 16413924700, Velog Jože 6, 52100 Pula</item>
      <item>Anabel Fišer, OIB 74889428287, Hajduk Mirka 106, 32100 Mirkovci</item>
      <item>Snježana Krsnik, OIB 10585412030, Florijana Bobića 40, 42000 Jalkovec</item>
      <item>Ankica Bitunjac, OIB 15723582227, Put Međina 3, 21230 Sinj</item>
      <item>Željka Durdov, OIB 38854652316, Širokog Brijega 8, 21000 Split</item>
      <item>Jadranka Jurišić, OIB 03426646650, Stjepana Radića 63, 53202 Perušić</item>
      <item>Sandra Mokricki, OIB 98047362537, Franje Račkoga 6, 31300 Beli Manastir</item>
      <item>Nikolina Poša, OIB 45406281903, Kralja Petra Krešimira Iv 47, 31300 Beli Manastir</item>
      <item>Zvjezdana Previšić, OIB 13198736591, Lapovačka 24, 32100 Vinkovci</item>
      <item>Radmila Horki, OIB 63919524067, Stepinčeva 53, 21000 Split</item>
      <item>Snježana Dokša, OIB 06311685793, Zagrebačka 237, 42000 Varaždin</item>
      <item>Vedrana Doždor, OIB 85374952571, Kutska 113, 21204 Dugopolje</item>
      <item>Miro Radman-livaja, OIB 21395444043, Grab bb, 21240 Trilj</item>
      <item>Ivanka Radman-livaja, OIB 58739884883, Grab bb, 21240 Trilj</item>
      <item>Antonija Ivišić, OIB 78630577944, Košute 44, 21240 Košute</item>
      <item>Dragica Sladoja, OIB 99929767324, Put Petrovca 19, 21230 Sinj</item>
      <item>Gordana Bošnjak, OIB 48290450645, Kralja Zvonimira 114a, 35400 Nova Gradiška</item>
      <item>Nada Serdar, OIB 27777957564, Mihanovićeva 21, 35400 Nova Gradiška</item>
      <item>Ivanka Špoljar, OIB 06444026856, Varaždinska 100, 42000 Donji Kućan</item>
      <item>Aleksandra Jovanović, OIB 92410251791, Put Bunarića 1a, 21212 Kaštel Sućurac</item>
      <item>Magdalena Tolić, OIB 48826440904, Bana Jelačića 39, 35212 Klokočevik</item>
      <item>Tanja Krković, OIB 59699575840, Malo Budaševo 22, 44000 Budaševo</item>
      <item>Ivanka Prančević, OIB 28119789499, Hercegovačka 147, 21000 Split</item>
      <item>Slavica Fućak, OIB 10646589503, Baredice 14, 51000 Rijeka</item>
      <item>Tina Rebić, OIB 64719117559, Donji Vinjani 142, 21260 Donji Vinjani</item>
      <item>Ivanka Stilinović, OIB 51701890216, Kaniška 5, 53000 Gospić</item>
      <item>Josipa Rukavina, OIB 14200067970, Budačka 164a, 53000 Gospić</item>
      <item>Svjetlana Radovniković, OIB 43389771794, Prilaz Braće Kaliterna 8, 21000 Split</item>
      <item>Nataša Narančić Pulja, OIB 82707478065, Požeška 6, 21000 Split</item>
      <item>Vesna Marjanović, OIB 65412255197, Ivana Gorana Kovačića 31, 35400 Nova Gradiška</item>
      <item>ANTUN GLASNOVIĆ, vl.t.o. MODNI NAKIT, OIB 85184900019, Konjšćinska 34, 10000 Zagreb zastupanog po punomoćniku Maja Cenić</item>
      <item>RH, Ministarstvo financija, OIB 18683136487, Katančićeva 5, 10000 Zagreb zastupanog po punomoćniku ŽUPANIJSKO DRŽAVNO ODVJETNIŠTVO U SPLITU</item>
      <item>NASTAVNI ZAVOD ZA JAVNO ZDRAVSTVO SPLITSKO-DALMATINSKE ŽUPANIJE, OIB 54948902275, Vukovarsa 46, 21000 Split</item>
      <item>TRADEXCO d.o.o. za proizvodnju i trgovinu u stečaju, OIB 07595006988, Industrijska 8, 10431 Sveta Nedelja zastupanog po punomoćniku OD JELIĆ, VUKOVIĆ &amp; HANDŽISKI</item>
      <item>SOCIETE GENERALE-SPLITSKA BANKA dioničko društvo, OIB 69326397242, Ruđera Boškovića 16, 21000 Split</item>
      <item>ARENA NOVA društvo s ograničenom odgovornošću za trgovinu, OIB 73063600438, Štefanovečka cesta 71/a, Zagreb zastupanog po punomoćniku Odvjetničko društvo ETEROVIĆ i ŠARAC</item>
      <item>Natalija Ceković, OIB 73370524050, ŠUMSKA ULICA 17 (ranije: ŽABNO, ŽABNO, 17), 44000 Žabno zastupanog po punomoćniku Dinko Ocvarek</item>
      <item>GRAD VARAŽDIN, OIB 13269011531, Trg kralja Tomislava 1, 42000 Varaždin</item>
    </izvorni_sadrzaj>
    <derivirana_varijabla naziv="DomainObject.Predmet.StrankaListFormatedWithAdressOIB_1">
      <item>FINA ZAGREB, Ilica 307, 10000 Zagreb</item>
      <item>GRAD RIJEKA, OIB 54382731928, Korzo 16, 51000 Rijeka zastupanog po punomoćniku ZUO V.KNEŽEVIĆ, E.BRADAMANTE, M.HINIĆ, I.RADIĆ, B. PAVKOVIĆ, S.PERHAT i N. KNEŽEVIĆ</item>
      <item>Marija Mažar, Slavka Kolara 28, 47250 Duga Resa</item>
      <item>Miro Erceg, OIB 98218187229, Bosanska 18, 22000 Šibenik zastupanog po punomoćniku Bore Erceg</item>
      <item>Hrvatske vode, pravna osoba za upravljanje vodama, OIB 28921383001, Grada Vukovara 220, 10000 Zagreb</item>
      <item>Milena Dedijer, OIB 06624886344, Gorana Mihaljevića 17, 31226 Dalj zastupanog po punomoćniku Biserka Treneski</item>
      <item>Mira Čiča, OIB 62079191401, Grobljanska Ulica 13, 32227 Borovo zastupanog po punomoćniku Biserka Treneski</item>
      <item>Branka Vilenica, OIB 32335604244, Dr. Ante Starčevića 46, 32000 Vukovar zastupanog po punomoćniku Biserka Treneski</item>
      <item>Gordana Salak, OIB 96542945244, Trg Republike Hrvatske 322, 32000 Vukovar zastupanog po punomoćniku Biserka Treneski</item>
      <item>GRAD SINJ, OIB 03210055420, Dragašev prolaz 24, 21230 Sinj</item>
      <item>GRAD VUKOVAR, OIB 50041264710, Dr. Franje Tuđmana 1, 32000 Vukovar</item>
      <item>SLAVČA, društvo s ograničenom odgovornošću za komunalne djelatnosti Nova Gradiška, OIB 88106895548, Gajeva 56, 35400 Nova Gradiška</item>
      <item>AMBRO PROMET d.o.o. za unutarnju i vanjsku trgovinu, OIB 92896896216, Širinečka 24, 10000 Zagreb zastupanog po punomoćniku Paško Gucić</item>
      <item>HEP-Operator distribucijskog sustava d.o.o. za distribuciju i opskrbu električne energije, OIB 46830600751, Ulica grada Vukovara 37, Zagreb</item>
      <item>GRAD SPLIT, OIB 78755598868, Branimirova obala 17, 21000 Split</item>
      <item>Hrvatske vode, pravna osoba za upravljanje vodama, OIB 28921383001, Grada Vukovara 220, 10000 Zagreb</item>
      <item>FOND ZA ZAŠTITU OKOLIŠA I ENERGETSKU UČINKOVITOST, OIB 85828625994, Ksaver 208, 10000 Zagreb</item>
      <item>GRAD ZADAR, OIB 09933651854, Narodni trg 1, 23000 Zadar</item>
      <item>GRAD KUTINA, OIB 41888874500, Trg kralja Tomislava 12, 44320 Kutina</item>
      <item>Hrvatske vode, pravna osoba za upravljanje vodama, Vodnogospodarski odjel za slivove sjevernog Jadrana, OIB 28921383001, Đure Šporera 3, 51000 Rijeka</item>
      <item>Hrvatske vode, pravna osoba za upravljanje vodama, Vodnogospodarski odjel za slivove Južnog jadrana, OIB 28921383001, Vukovarska 35, 21000 Split</item>
      <item>HEP-Operator distribucijskog sustava d.o.o. za distribuciju i opskrbu električne energije, Elektroprimorje Rijeka, OIB 46830600751, Viktora cara Emina 2, 51000 Rijeka</item>
      <item>HEP-Operator distribucijskog sustava d.o.o. za distribuciju i opskrbu električne energije, Elektra Koprivnica, OIB 46830600751, Hrvatske državnosti 32, 48000 Koprivnica</item>
      <item>Hrvatske šume d.o.o., OIB 69693144506, Ljudevita Farkaša Vukotinovića 2, 10000 Zagreb zastupanog po punomoćniku Zoran Tomić</item>
      <item>PULA HERCULANEA d. o. o. za obavljanje komunalnih djelatnosti, OIB 11294943436, Trg 1. istarske brigade 14, 52100 Pula</item>
      <item>UNIQA osiguranje d.d., OIB 75665455333, Planinska 13A, 10000 Zagreb zastupanog po punomoćniku Ivo Staničić</item>
      <item>HEP-Operator distribucijskog sustava d.o.o. za distribuciju i opskrbu električne energije, Elektra Slavonski Brod, OIB 46830600751, Petra Krešimira IV 11, 35000 Slavonski Brod</item>
      <item>Nastavni zavod za javno zdravstvo Brodsko-posavske županije, V. Nazora 2A, 35000 Slavonski Brod</item>
      <item>DARKOM društvo s ograničenom odgovornošću za komunalnu djelatnost, OIB 51300447787, Josipa Kozarca 19, 43500 Daruvar zastupanog po punomoćniku Marina Lacković</item>
      <item>VODOVOD I KANALIZACIJA, društvo s ograničenom odgovornošću za vodoopskrbu, odvodnju i pročišćavanje otpadnih voda, OIB 56826138353, Biokovska 3, 21000 Split</item>
      <item>KOPRIVNIČKE VODE društvo s ograničenom odgovornošću za obavljanje vodnih usluga javne vodoopskrbe i javne odvodnje, OIB 20998990299, Mosna ulica 15, 48000 Koprivnica</item>
      <item>Gradsko komunalno poduzeće KOMUNALAC društvo s ograničenom odgovornošću, OIB 41412434130, Mosna ulica 15, 48000 Koprivnica</item>
      <item>CRODUX DERIVATI DVA društvo s ograničenom odgovornošću  za trgovinu naftnim derivatima i plinovima, OIB 00865396224, J. Marohnića 1, 10000 Zagreb zastupanog po punomoćniku Helena Mihaljević</item>
      <item>GRAD NOVA GRADIŠKA, OIB 08658615403, Trg kralja Tomislava 1, 35400 Nova Gradiška</item>
      <item>IMPULS-LEASING društvo s ograničenom odgovornošću za leasing, OIB 65918029671, Velimira Škorpika 24/1, 10000 Zagreb zastupanog po punomoćniku Odvjetničko društvo Borić &amp; partneri društvo s ograničenom odgovornošću</item>
      <item>Hrvatske vode, pravna osoba za upravljanje vodama, Vodnogospodarski odjel za Dunav i Donju Dravu, OIB 28921383001, Splavarska 2a, 31000 Osijek</item>
      <item>Financijska agencija, OIB 85821130368, Vrtni put 3, 10000 Zagreb</item>
      <item>HEP - Opskrba d.o.o. za opskrbu potrošača električnom, toplinskom energijom i plinom, OIB 63073332379, Ulica grada Vukovara 37, 10000 Zagreb</item>
      <item>SEBTOM GRUPA društvo s ograničenom odgovornošću za trgovinu i usluge, OIB 26483921030, Ljubijska 34, 10000 Zagreb</item>
      <item>TRGOVINSKI OBRT SEBASTIJAN, vl. Sebastijan Čibarić, OIB 07007804974, Konjščinska 23, 10000 Zagreb</item>
      <item>BRAĆA BERIŠIĆ COMMERCE d.o.o. za trgovinu, uvoz-izvoz, usluge, OIB 21745061918, Gračačka 2a/1, 10000 Zagreb</item>
      <item>Hrvatska radiotelevizija, OIB 68419124305, Prisavlje 3, 10000 Zagreb zastupanog po punomoćniku Maja Cenić</item>
      <item>Hrvatski Telekom d.d., OIB 81793146560, Roberta Frangeša Mihanovića 9, 10000 Zagreb</item>
      <item>HRVATSKI ZAVOD ZA MIROVINSKO OSIGURANJE, OIB 84397956623, Naselje Slavonija I bb, 35000 Slavonski Brod</item>
      <item>PRVO PLINARSKO DRUŠTVO d.o.o. za distribuciju plina, OIB 58292277611, A.Stepinca 27, 32000 Vukovar zastupanog po punomoćniku Damir Zagoršćak</item>
      <item>GRAD SLAVONSKI BROD, OIB 58007872049, Vukovarska 1, 35000 Slavonski Brod</item>
      <item>Komunalno društvo VODOVOD I KANALIZACIJA društvo s ograničenom odgovornošću za vodoopskrbu i odvodnju, OIB 80805858278, Dolac 14, 51000 Rijeka</item>
      <item>Ljubica Matković, OIB 37277926663, Šubićeva 17, 35000 Slavonski Brod</item>
      <item>Marijana Lacković, OIB 16227644154, Sjeverna Vezna Cesta 70, 35000 Slavonski Brod</item>
      <item>Marijana Ćatipović, OIB 54248450294, Kraj 119, 21232 Kraj</item>
      <item>Ana Briški, OIB 21803904791, Smilja. Polje 84, 53000 Smiljansko Polje</item>
      <item>Vesna Bešker, OIB 82922095462, Put Smokovika 4, 21000 Split</item>
      <item>VULKANIZERSKO TRGOVAČKI OBRT KATIĆ, vl. Željko Katić, OIB 64141164422, Sućidar 8, 21000 Split</item>
      <item>Božana Crnjak, OIB 48087020457, Jakova Gotovca 28, 35000 Slavonski Brod</item>
      <item>Irena Ugrin, OIB 27769699125, Pelimovac 18, 21230 Sinj</item>
      <item>Sanja Bartulin, OIB 88243809334, Vjekoslava Paraća 86, 21000 Split</item>
      <item>Marina Raič, OIB 59730671645, 4. Jula 9, 32100 Mirkovci</item>
      <item>Snježana Simonović, OIB 23041839346, Zametska 42, 51000 Rijeka</item>
      <item>Ivica Divić, OIB 70150749143, Kneza Branimira 11, 21260 Imotski</item>
      <item>Josipa Divić, OIB 17891114875, Kneza Branimira 11, 21260 Imotski</item>
      <item>Brankica Tomić, OIB 38019689181, Matije Gupca 30, 48350 Kalinovac</item>
      <item>Aleksandra Lazinica, OIB 68252672556, Jurjenići 119, 51215 Kastav</item>
      <item>Karmen Branković, OIB 86928962532, Tršćanska 4, 52100 Pula</item>
      <item>Mate Madunić, OIB 21998135952, Put Radoševca 13, 21000 Split</item>
      <item>Tihana Madunić, OIB 59744252384, Put Radoševca 13, 21000 Split</item>
      <item>Andrijana Herceg, OIB 19153656171, Jagodnjak 40, 34000 Požega</item>
      <item>Anka Marunica, OIB 08790272825, Naselje Slavonija II 06, 35000 Slavonski Brod</item>
      <item>Ivana Cota, OIB 71529293947, Baćin Dol 82, 35400 Nova Gradiška</item>
      <item>Dijana Efendić, OIB 49889958487, Obrovac Sinjski 53a, 21238 Obrovac Sinjski</item>
      <item>Mirjana Pranjić, OIB 86700171830, J. Gotovca 6, 35000 Slavonski Brod</item>
      <item>Tijana Alimehaj, OIB 98399127311, Matije Gupca 48, 31300 Beli Manastir</item>
      <item>Sanela Komšić-perić, OIB 86946879066, Stankovićeva 24, 52100 Pula</item>
      <item>Gordana Grabar, OIB 56141812243, Dragonja 9, 52100 Pula</item>
      <item>Dijana Cerovski, OIB 35906140697, Hrvatskih Branitelja 57, 44000 Žabno</item>
      <item>Slađana Jurić, OIB 87762683201, Bukovsko 8a, 44203 Lukavec Posavski</item>
      <item>Dragica Rast, OIB 42000268240, Poljana 4, 51215 Kastav</item>
      <item>Inga Župić, OIB 17025741093, Put Župića 22, 21230 Sinj</item>
      <item>Amneris Dekleva, OIB 16413924700, Velog Jože 6, 52100 Pula</item>
      <item>Anabel Fišer, OIB 74889428287, Hajduk Mirka 106, 32100 Mirkovci</item>
      <item>Snježana Krsnik, OIB 10585412030, Florijana Bobića 40, 42000 Jalkovec</item>
      <item>Ankica Bitunjac, OIB 15723582227, Put Međina 3, 21230 Sinj</item>
      <item>Željka Durdov, OIB 38854652316, Širokog Brijega 8, 21000 Split</item>
      <item>Jadranka Jurišić, OIB 03426646650, Stjepana Radića 63, 53202 Perušić</item>
      <item>Sandra Mokricki, OIB 98047362537, Franje Račkoga 6, 31300 Beli Manastir</item>
      <item>Nikolina Poša, OIB 45406281903, Kralja Petra Krešimira Iv 47, 31300 Beli Manastir</item>
      <item>Zvjezdana Previšić, OIB 13198736591, Lapovačka 24, 32100 Vinkovci</item>
      <item>Radmila Horki, OIB 63919524067, Stepinčeva 53, 21000 Split</item>
      <item>Snježana Dokša, OIB 06311685793, Zagrebačka 237, 42000 Varaždin</item>
      <item>Vedrana Doždor, OIB 85374952571, Kutska 113, 21204 Dugopolje</item>
      <item>Miro Radman-livaja, OIB 21395444043, Grab bb, 21240 Trilj</item>
      <item>Ivanka Radman-livaja, OIB 58739884883, Grab bb, 21240 Trilj</item>
      <item>Antonija Ivišić, OIB 78630577944, Košute 44, 21240 Košute</item>
      <item>Dragica Sladoja, OIB 99929767324, Put Petrovca 19, 21230 Sinj</item>
      <item>Gordana Bošnjak, OIB 48290450645, Kralja Zvonimira 114a, 35400 Nova Gradiška</item>
      <item>Nada Serdar, OIB 27777957564, Mihanovićeva 21, 35400 Nova Gradiška</item>
      <item>Ivanka Špoljar, OIB 06444026856, Varaždinska 100, 42000 Donji Kućan</item>
      <item>Aleksandra Jovanović, OIB 92410251791, Put Bunarića 1a, 21212 Kaštel Sućurac</item>
      <item>Magdalena Tolić, OIB 48826440904, Bana Jelačića 39, 35212 Klokočevik</item>
      <item>Tanja Krković, OIB 59699575840, Malo Budaševo 22, 44000 Budaševo</item>
      <item>Ivanka Prančević, OIB 28119789499, Hercegovačka 147, 21000 Split</item>
      <item>Slavica Fućak, OIB 10646589503, Baredice 14, 51000 Rijeka</item>
      <item>Tina Rebić, OIB 64719117559, Donji Vinjani 142, 21260 Donji Vinjani</item>
      <item>Ivanka Stilinović, OIB 51701890216, Kaniška 5, 53000 Gospić</item>
      <item>Josipa Rukavina, OIB 14200067970, Budačka 164a, 53000 Gospić</item>
      <item>Svjetlana Radovniković, OIB 43389771794, Prilaz Braće Kaliterna 8, 21000 Split</item>
      <item>Nataša Narančić Pulja, OIB 82707478065, Požeška 6, 21000 Split</item>
      <item>Vesna Marjanović, OIB 65412255197, Ivana Gorana Kovačića 31, 35400 Nova Gradiška</item>
      <item>ANTUN GLASNOVIĆ, vl.t.o. MODNI NAKIT, OIB 85184900019, Konjšćinska 34, 10000 Zagreb zastupanog po punomoćniku Maja Cenić</item>
      <item>RH, Ministarstvo financija, OIB 18683136487, Katančićeva 5, 10000 Zagreb zastupanog po punomoćniku ŽUPANIJSKO DRŽAVNO ODVJETNIŠTVO U SPLITU</item>
      <item>NASTAVNI ZAVOD ZA JAVNO ZDRAVSTVO SPLITSKO-DALMATINSKE ŽUPANIJE, OIB 54948902275, Vukovarsa 46, 21000 Split</item>
      <item>TRADEXCO d.o.o. za proizvodnju i trgovinu u stečaju, OIB 07595006988, Industrijska 8, 10431 Sveta Nedelja zastupanog po punomoćniku OD JELIĆ, VUKOVIĆ &amp; HANDŽISKI</item>
      <item>SOCIETE GENERALE-SPLITSKA BANKA dioničko društvo, OIB 69326397242, Ruđera Boškovića 16, 21000 Split</item>
      <item>ARENA NOVA društvo s ograničenom odgovornošću za trgovinu, OIB 73063600438, Štefanovečka cesta 71/a, Zagreb zastupanog po punomoćniku Odvjetničko društvo ETEROVIĆ i ŠARAC</item>
      <item>Natalija Ceković, OIB 73370524050, ŠUMSKA ULICA 17 (ranije: ŽABNO, ŽABNO, 17), 44000 Žabno zastupanog po punomoćniku Dinko Ocvarek</item>
      <item>GRAD VARAŽDIN, OIB 13269011531, Trg kralja Tomislava 1, 42000 Varaždin</item>
    </derivirana_varijabla>
  </DomainObject.Predmet.StrankaListFormatedWithAdressOIB>
  <DomainObject.Predmet.StrankaListNazivFormated>
    <izvorni_sadrzaj>
      <item>FINA ZAGREB</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izvorni_sadrzaj>
    <derivirana_varijabla naziv="DomainObject.Predmet.StrankaListNazivFormated_1">
      <item>FINA ZAGREB</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derivirana_varijabla>
  </DomainObject.Predmet.StrankaListNazivFormated>
  <DomainObject.Predmet.StrankaListNazivFormatedOIB>
    <izvorni_sadrzaj>
      <item>FINA ZAGREB</item>
      <item>GRAD RIJEKA, OIB 54382731928</item>
      <item>Marija Mažar</item>
      <item>Miro Erceg, OIB 98218187229</item>
      <item>Hrvatske vode, pravna osoba za upravljanje vodama, OIB 28921383001</item>
      <item>Milena Dedijer, OIB 06624886344</item>
      <item>Mira Čiča, OIB 62079191401</item>
      <item>Branka Vilenica, OIB 32335604244</item>
      <item>Gordana Salak, OIB 96542945244</item>
      <item>GRAD SINJ, OIB 03210055420</item>
      <item>GRAD VUKOVAR, OIB 50041264710</item>
      <item>SLAVČA, društvo s ograničenom odgovornošću za komunalne djelatnosti Nova Gradiška, OIB 88106895548</item>
      <item>AMBRO PROMET d.o.o. za unutarnju i vanjsku trgovinu, OIB 92896896216</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item>
      <item>PULA HERCULANEA d. o. o. za obavljanje komunalnih djelatnosti, OIB 11294943436</item>
      <item>UNIQA osiguranje d.d., OIB 75665455333</item>
      <item>HEP-Operator distribucijskog sustava d.o.o. za distribuciju i opskrbu električne energije, Elektra Slavonski Brod, OIB 46830600751</item>
      <item>Nastavni zavod za javno zdravstvo Brodsko-posavske županije</item>
      <item>DARKOM društvo s ograničenom odgovornošću za komunalnu djelatnost, OIB 51300447787</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item>
      <item>GRAD NOVA GRADIŠKA, OIB 08658615403</item>
      <item>IMPULS-LEASING društvo s ograničenom odgovornošću za leasing, OIB 65918029671</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item>
      <item>Hrvatski Telekom d.d., OIB 81793146560</item>
      <item>HRVATSKI ZAVOD ZA MIROVINSKO OSIGURANJE, OIB 84397956623</item>
      <item>PRVO PLINARSKO DRUŠTVO d.o.o. za distribuciju plina, OIB 58292277611</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item>
      <item>RH, Ministarstvo financija, OIB 18683136487</item>
      <item>NASTAVNI ZAVOD ZA JAVNO ZDRAVSTVO SPLITSKO-DALMATINSKE ŽUPANIJE, OIB 54948902275</item>
      <item>TRADEXCO d.o.o. za proizvodnju i trgovinu u stečaju, OIB 07595006988</item>
      <item>SOCIETE GENERALE-SPLITSKA BANKA dioničko društvo, OIB 69326397242</item>
      <item>ARENA NOVA društvo s ograničenom odgovornošću za trgovinu, OIB 73063600438</item>
      <item>Natalija Ceković, OIB 73370524050</item>
      <item>GRAD VARAŽDIN, OIB 13269011531</item>
    </izvorni_sadrzaj>
    <derivirana_varijabla naziv="DomainObject.Predmet.StrankaListNazivFormatedOIB_1">
      <item>FINA ZAGREB</item>
      <item>GRAD RIJEKA, OIB 54382731928</item>
      <item>Marija Mažar</item>
      <item>Miro Erceg, OIB 98218187229</item>
      <item>Hrvatske vode, pravna osoba za upravljanje vodama, OIB 28921383001</item>
      <item>Milena Dedijer, OIB 06624886344</item>
      <item>Mira Čiča, OIB 62079191401</item>
      <item>Branka Vilenica, OIB 32335604244</item>
      <item>Gordana Salak, OIB 96542945244</item>
      <item>GRAD SINJ, OIB 03210055420</item>
      <item>GRAD VUKOVAR, OIB 50041264710</item>
      <item>SLAVČA, društvo s ograničenom odgovornošću za komunalne djelatnosti Nova Gradiška, OIB 88106895548</item>
      <item>AMBRO PROMET d.o.o. za unutarnju i vanjsku trgovinu, OIB 92896896216</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item>
      <item>PULA HERCULANEA d. o. o. za obavljanje komunalnih djelatnosti, OIB 11294943436</item>
      <item>UNIQA osiguranje d.d., OIB 75665455333</item>
      <item>HEP-Operator distribucijskog sustava d.o.o. za distribuciju i opskrbu električne energije, Elektra Slavonski Brod, OIB 46830600751</item>
      <item>Nastavni zavod za javno zdravstvo Brodsko-posavske županije</item>
      <item>DARKOM društvo s ograničenom odgovornošću za komunalnu djelatnost, OIB 51300447787</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item>
      <item>GRAD NOVA GRADIŠKA, OIB 08658615403</item>
      <item>IMPULS-LEASING društvo s ograničenom odgovornošću za leasing, OIB 65918029671</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item>
      <item>Hrvatski Telekom d.d., OIB 81793146560</item>
      <item>HRVATSKI ZAVOD ZA MIROVINSKO OSIGURANJE, OIB 84397956623</item>
      <item>PRVO PLINARSKO DRUŠTVO d.o.o. za distribuciju plina, OIB 58292277611</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item>
      <item>RH, Ministarstvo financija, OIB 18683136487</item>
      <item>NASTAVNI ZAVOD ZA JAVNO ZDRAVSTVO SPLITSKO-DALMATINSKE ŽUPANIJE, OIB 54948902275</item>
      <item>TRADEXCO d.o.o. za proizvodnju i trgovinu u stečaju, OIB 07595006988</item>
      <item>SOCIETE GENERALE-SPLITSKA BANKA dioničko društvo, OIB 69326397242</item>
      <item>ARENA NOVA društvo s ograničenom odgovornošću za trgovinu, OIB 73063600438</item>
      <item>Natalija Ceković, OIB 73370524050</item>
      <item>GRAD VARAŽDIN, OIB 13269011531</item>
    </derivirana_varijabla>
  </DomainObject.Predmet.StrankaListNazivFormatedOIB>
  <DomainObject.Predmet.ProtuStrankaListFormated>
    <izvorni_sadrzaj>
      <item>BONITA NUOVA, d.o.o. za proizvodnju, trgovinu i ugostiteljstvo</item>
    </izvorni_sadrzaj>
    <derivirana_varijabla naziv="DomainObject.Predmet.ProtuStrankaListFormated_1">
      <item>BONITA NUOVA, d.o.o. za proizvodnju, trgovinu i ugostiteljstvo</item>
    </derivirana_varijabla>
  </DomainObject.Predmet.ProtuStrankaListFormated>
  <DomainObject.Predmet.ProtuStrankaListFormatedOIB>
    <izvorni_sadrzaj>
      <item>BONITA NUOVA, d.o.o. za proizvodnju, trgovinu i ugostiteljstvo, OIB 72321959920</item>
    </izvorni_sadrzaj>
    <derivirana_varijabla naziv="DomainObject.Predmet.ProtuStrankaListFormatedOIB_1">
      <item>BONITA NUOVA, d.o.o. za proizvodnju, trgovinu i ugostiteljstvo, OIB 72321959920</item>
    </derivirana_varijabla>
  </DomainObject.Predmet.ProtuStrankaListFormatedOIB>
  <DomainObject.Predmet.ProtuStrankaListFormatedWithAdress>
    <izvorni_sadrzaj>
      <item>BONITA NUOVA, d.o.o. za proizvodnju, trgovinu i ugostiteljstvo, Svetog Leopolda Mandića 7/a, Dugopolje</item>
    </izvorni_sadrzaj>
    <derivirana_varijabla naziv="DomainObject.Predmet.ProtuStrankaListFormatedWithAdress_1">
      <item>BONITA NUOVA, d.o.o. za proizvodnju, trgovinu i ugostiteljstvo, Svetog Leopolda Mandića 7/a, Dugopolje</item>
    </derivirana_varijabla>
  </DomainObject.Predmet.ProtuStrankaListFormatedWithAdress>
  <DomainObject.Predmet.ProtuStrankaListFormatedWithAdressOIB>
    <izvorni_sadrzaj>
      <item>BONITA NUOVA, d.o.o. za proizvodnju, trgovinu i ugostiteljstvo, OIB 72321959920, Svetog Leopolda Mandića 7/a, Dugopolje</item>
    </izvorni_sadrzaj>
    <derivirana_varijabla naziv="DomainObject.Predmet.ProtuStrankaListFormatedWithAdressOIB_1">
      <item>BONITA NUOVA, d.o.o. za proizvodnju, trgovinu i ugostiteljstvo, OIB 72321959920, Svetog Leopolda Mandića 7/a, Dugopolje</item>
    </derivirana_varijabla>
  </DomainObject.Predmet.ProtuStrankaListFormatedWithAdressOIB>
  <DomainObject.Predmet.ProtuStrankaListNazivFormated>
    <izvorni_sadrzaj>
      <item>BONITA NUOVA, d.o.o. za proizvodnju, trgovinu i ugostiteljstvo</item>
    </izvorni_sadrzaj>
    <derivirana_varijabla naziv="DomainObject.Predmet.ProtuStrankaListNazivFormated_1">
      <item>BONITA NUOVA, d.o.o. za proizvodnju, trgovinu i ugostiteljstvo</item>
    </derivirana_varijabla>
  </DomainObject.Predmet.ProtuStrankaListNazivFormated>
  <DomainObject.Predmet.ProtuStrankaListNazivFormatedOIB>
    <izvorni_sadrzaj>
      <item>BONITA NUOVA, d.o.o. za proizvodnju, trgovinu i ugostiteljstvo, OIB 72321959920</item>
    </izvorni_sadrzaj>
    <derivirana_varijabla naziv="DomainObject.Predmet.ProtuStrankaListNazivFormatedOIB_1">
      <item>BONITA NUOVA, d.o.o. za proizvodnju, trgovinu i ugostiteljstvo, OIB 72321959920</item>
    </derivirana_varijabla>
  </DomainObject.Predmet.ProtuStrankaListNazivFormatedOIB>
  <DomainObject.Predmet.OstaliListFormated>
    <izvorni_sadrzaj>
      <item>ANTE HRGOVIĆ</item>
      <item>FINA SPLIT</item>
      <item>MATE MADUNIĆ</item>
      <item>Ivan Sunara</item>
      <item>ZUO V.KNEŽEVIĆ, E.BRADAMANTE, M.HINIĆ, I.RADIĆ, B. PAVKOVIĆ, S.PERHAT i N. KNEŽEVIĆ punomoćnik sudionika u postupku GRAD RIJEKA</item>
      <item>Bore Erceg punomoćnik sudionika u postupku Miro Erceg</item>
      <item>Biserka Treneski punomoćnik sudionika u postupku Milena Dedijer</item>
      <item>Biserka Treneski punomoćnik sudionika u postupku Gordana Salak; Branka Vilenica; Mira Čiča</item>
      <item>Paško Gucić punomoćnik sudionika u postupku AMBRO PROMET d.o.o. za unutarnju i vanjsku trgovinu</item>
      <item>Zoran Tomić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punomoćnik sudionika u postupku CRODUX DERIVATI DVA društvo s ograničenom odgovornošću  za trgovinu naftnim derivatima i plinovima</item>
      <item>Odvjetničko društvo Borić &amp; partneri društvo s ograničenom odgovornošću punomoćnik sudionika u postupku IMPULS-LEASING društvo s ograničenom odgovornošću za leasing</item>
      <item>Maja Cenić punomoćnik sudionika u postupku Hrvatska radiotelevizija</item>
      <item>Damir Zagoršćak punomoćnik sudionika u postupku PRVO PLINARSKO DRUŠTVO d.o.o. za distribuciju plina</item>
      <item>Maja Cenić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punomoćnik sudionika u postupku ARENA NOVA društvo s ograničenom odgovornošću za trgovinu</item>
      <item>Dinko Ocvarek punomoćnik sudionika u postupku Natalija Ceković</item>
    </izvorni_sadrzaj>
    <derivirana_varijabla naziv="DomainObject.Predmet.OstaliListFormated_1">
      <item>ANTE HRGOVIĆ</item>
      <item>FINA SPLIT</item>
      <item>MATE MADUNIĆ</item>
      <item>Ivan Sunara</item>
      <item>ZUO V.KNEŽEVIĆ, E.BRADAMANTE, M.HINIĆ, I.RADIĆ, B. PAVKOVIĆ, S.PERHAT i N. KNEŽEVIĆ punomoćnik sudionika u postupku GRAD RIJEKA</item>
      <item>Bore Erceg punomoćnik sudionika u postupku Miro Erceg</item>
      <item>Biserka Treneski punomoćnik sudionika u postupku Milena Dedijer</item>
      <item>Biserka Treneski punomoćnik sudionika u postupku Gordana Salak; Branka Vilenica; Mira Čiča</item>
      <item>Paško Gucić punomoćnik sudionika u postupku AMBRO PROMET d.o.o. za unutarnju i vanjsku trgovinu</item>
      <item>Zoran Tomić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punomoćnik sudionika u postupku CRODUX DERIVATI DVA društvo s ograničenom odgovornošću  za trgovinu naftnim derivatima i plinovima</item>
      <item>Odvjetničko društvo Borić &amp; partneri društvo s ograničenom odgovornošću punomoćnik sudionika u postupku IMPULS-LEASING društvo s ograničenom odgovornošću za leasing</item>
      <item>Maja Cenić punomoćnik sudionika u postupku Hrvatska radiotelevizija</item>
      <item>Damir Zagoršćak punomoćnik sudionika u postupku PRVO PLINARSKO DRUŠTVO d.o.o. za distribuciju plina</item>
      <item>Maja Cenić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punomoćnik sudionika u postupku ARENA NOVA društvo s ograničenom odgovornošću za trgovinu</item>
      <item>Dinko Ocvarek punomoćnik sudionika u postupku Natalija Ceković</item>
    </derivirana_varijabla>
  </DomainObject.Predmet.OstaliListFormated>
  <DomainObject.Predmet.OstaliListFormatedOIB>
    <izvorni_sadrzaj>
      <item>ANTE HRGOVIĆ</item>
      <item>FINA SPLIT, OIB 85821130368</item>
      <item>MATE MADUNIĆ</item>
      <item>Ivan Sunara, OIB 17000771045</item>
      <item>ZUO V.KNEŽEVIĆ, E.BRADAMANTE, M.HINIĆ, I.RADIĆ, B. PAVKOVIĆ, S.PERHAT i N. KNEŽEVIĆ punomoćnik sudionika u postupku GRAD RIJEKA</item>
      <item>Bore Erceg punomoćnik sudionika u postupku Miro Erceg</item>
      <item>Biserka Treneski, OIB 99425338372 punomoćnik sudionika u postupku Milena Dedijer</item>
      <item>Biserka Treneski, OIB 99425338372 punomoćnik sudionika u postupku Gordana Salak; Branka Vilenica; Mira Čiča</item>
      <item>Paško Gucić punomoćnik sudionika u postupku AMBRO PROMET d.o.o. za unutarnju i vanjsku trgovinu</item>
      <item>Zoran Tomić, OIB 80809284399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OIB 57624895395 punomoćnik sudionika u postupku CRODUX DERIVATI DVA društvo s ograničenom odgovornošću  za trgovinu naftnim derivatima i plinovima</item>
      <item>Odvjetničko društvo Borić &amp; partneri društvo s ograničenom odgovornošću, OIB 75819777315 punomoćnik sudionika u postupku IMPULS-LEASING društvo s ograničenom odgovornošću za leasing</item>
      <item>Maja Cenić, OIB 40083743529 punomoćnik sudionika u postupku Hrvatska radiotelevizija</item>
      <item>Damir Zagoršćak, OIB 30993782023 punomoćnik sudionika u postupku PRVO PLINARSKO DRUŠTVO d.o.o. za distribuciju plina</item>
      <item>Maja Cenić, OIB 40083743529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OIB 31785728337 punomoćnik sudionika u postupku ARENA NOVA društvo s ograničenom odgovornošću za trgovinu</item>
      <item>Dinko Ocvarek, OIB 29276388782 punomoćnik sudionika u postupku Natalija Ceković</item>
    </izvorni_sadrzaj>
    <derivirana_varijabla naziv="DomainObject.Predmet.OstaliListFormatedOIB_1">
      <item>ANTE HRGOVIĆ</item>
      <item>FINA SPLIT, OIB 85821130368</item>
      <item>MATE MADUNIĆ</item>
      <item>Ivan Sunara, OIB 17000771045</item>
      <item>ZUO V.KNEŽEVIĆ, E.BRADAMANTE, M.HINIĆ, I.RADIĆ, B. PAVKOVIĆ, S.PERHAT i N. KNEŽEVIĆ punomoćnik sudionika u postupku GRAD RIJEKA</item>
      <item>Bore Erceg punomoćnik sudionika u postupku Miro Erceg</item>
      <item>Biserka Treneski, OIB 99425338372 punomoćnik sudionika u postupku Milena Dedijer</item>
      <item>Biserka Treneski, OIB 99425338372 punomoćnik sudionika u postupku Gordana Salak; Branka Vilenica; Mira Čiča</item>
      <item>Paško Gucić punomoćnik sudionika u postupku AMBRO PROMET d.o.o. za unutarnju i vanjsku trgovinu</item>
      <item>Zoran Tomić, OIB 80809284399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OIB 57624895395 punomoćnik sudionika u postupku CRODUX DERIVATI DVA društvo s ograničenom odgovornošću  za trgovinu naftnim derivatima i plinovima</item>
      <item>Odvjetničko društvo Borić &amp; partneri društvo s ograničenom odgovornošću, OIB 75819777315 punomoćnik sudionika u postupku IMPULS-LEASING društvo s ograničenom odgovornošću za leasing</item>
      <item>Maja Cenić, OIB 40083743529 punomoćnik sudionika u postupku Hrvatska radiotelevizija</item>
      <item>Damir Zagoršćak, OIB 30993782023 punomoćnik sudionika u postupku PRVO PLINARSKO DRUŠTVO d.o.o. za distribuciju plina</item>
      <item>Maja Cenić, OIB 40083743529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OIB 31785728337 punomoćnik sudionika u postupku ARENA NOVA društvo s ograničenom odgovornošću za trgovinu</item>
      <item>Dinko Ocvarek, OIB 29276388782 punomoćnik sudionika u postupku Natalija Ceković</item>
    </derivirana_varijabla>
  </DomainObject.Predmet.OstaliListFormatedOIB>
  <DomainObject.Predmet.OstaliListFormatedWithAdress>
    <izvorni_sadrzaj>
      <item>ANTE HRGOVIĆ, Trogirska 24, 22203 Rogoznica</item>
      <item>FINA SPLIT, Mažuranićevo šetalište 24b, 21000 Split</item>
      <item>MATE MADUNIĆ, Put Radoševca 13, 21000 Split</item>
      <item>Ivan Sunara,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Bolnička 5, 32000 Vukovar punomoćnik sudionika u postupku Milena Dedijer</item>
      <item>Biserka Treneski, Bolnička 5, 32000 Vukovar punomoćnik sudionika u postupku Gordana Salak; Branka Vilenica; Mira Čiča</item>
      <item>Paško Gucić, Avenija Dubrava 76/IV, 10000 Zagreb punomoćnik sudionika u postupku AMBRO PROMET d.o.o. za unutarnju i vanjsku trgovinu</item>
      <item>Zoran Tomić,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Lopašićeva ulica 14, 10000 Zagreb punomoćnik sudionika u postupku CRODUX DERIVATI DVA društvo s ograničenom odgovornošću  za trgovinu naftnim derivatima i plinovima</item>
      <item>Odvjetničko društvo Borić &amp; partneri društvo s ograničenom odgovornošću, J. Marohnića 1, 10000 Zagreb punomoćnik sudionika u postupku IMPULS-LEASING društvo s ograničenom odgovornošću za leasing</item>
      <item>Maja Cenić, Pavla Hatza 21, 10000 Zagreb punomoćnik sudionika u postupku Hrvatska radiotelevizija</item>
      <item>Damir Zagoršćak, I. Gundulića 36 b, 31000 Osijek punomoćnik sudionika u postupku PRVO PLINARSKO DRUŠTVO d.o.o. za distribuciju plina</item>
      <item>Maja Cenić,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Palmotićeva 68, Zagreb punomoćnik sudionika u postupku ARENA NOVA društvo s ograničenom odgovornošću za trgovinu</item>
      <item>Dinko Ocvarek, S. i A. Radića 45, 44000 Sisak punomoćnik sudionika u postupku Natalija Ceković</item>
    </izvorni_sadrzaj>
    <derivirana_varijabla naziv="DomainObject.Predmet.OstaliListFormatedWithAdress_1">
      <item>ANTE HRGOVIĆ, Trogirska 24, 22203 Rogoznica</item>
      <item>FINA SPLIT, Mažuranićevo šetalište 24b, 21000 Split</item>
      <item>MATE MADUNIĆ, Put Radoševca 13, 21000 Split</item>
      <item>Ivan Sunara,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Bolnička 5, 32000 Vukovar punomoćnik sudionika u postupku Milena Dedijer</item>
      <item>Biserka Treneski, Bolnička 5, 32000 Vukovar punomoćnik sudionika u postupku Gordana Salak; Branka Vilenica; Mira Čiča</item>
      <item>Paško Gucić, Avenija Dubrava 76/IV, 10000 Zagreb punomoćnik sudionika u postupku AMBRO PROMET d.o.o. za unutarnju i vanjsku trgovinu</item>
      <item>Zoran Tomić,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Lopašićeva ulica 14, 10000 Zagreb punomoćnik sudionika u postupku CRODUX DERIVATI DVA društvo s ograničenom odgovornošću  za trgovinu naftnim derivatima i plinovima</item>
      <item>Odvjetničko društvo Borić &amp; partneri društvo s ograničenom odgovornošću, J. Marohnića 1, 10000 Zagreb punomoćnik sudionika u postupku IMPULS-LEASING društvo s ograničenom odgovornošću za leasing</item>
      <item>Maja Cenić, Pavla Hatza 21, 10000 Zagreb punomoćnik sudionika u postupku Hrvatska radiotelevizija</item>
      <item>Damir Zagoršćak, I. Gundulića 36 b, 31000 Osijek punomoćnik sudionika u postupku PRVO PLINARSKO DRUŠTVO d.o.o. za distribuciju plina</item>
      <item>Maja Cenić,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Palmotićeva 68, Zagreb punomoćnik sudionika u postupku ARENA NOVA društvo s ograničenom odgovornošću za trgovinu</item>
      <item>Dinko Ocvarek, S. i A. Radića 45, 44000 Sisak punomoćnik sudionika u postupku Natalija Ceković</item>
    </derivirana_varijabla>
  </DomainObject.Predmet.OstaliListFormatedWithAdress>
  <DomainObject.Predmet.OstaliListFormatedWithAdressOIB>
    <izvorni_sadrzaj>
      <item>ANTE HRGOVIĆ, Trogirska 24, 22203 Rogoznica</item>
      <item>FINA SPLIT, OIB 85821130368, Mažuranićevo šetalište 24b, 21000 Split</item>
      <item>MATE MADUNIĆ, Put Radoševca 13, 21000 Split</item>
      <item>Ivan Sunara, OIB 17000771045,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OIB 99425338372, Bolnička 5, 32000 Vukovar punomoćnik sudionika u postupku Milena Dedijer</item>
      <item>Biserka Treneski, OIB 99425338372, Bolnička 5, 32000 Vukovar punomoćnik sudionika u postupku Gordana Salak; Branka Vilenica; Mira Čiča</item>
      <item>Paško Gucić, Avenija Dubrava 76/IV, 10000 Zagreb punomoćnik sudionika u postupku AMBRO PROMET d.o.o. za unutarnju i vanjsku trgovinu</item>
      <item>Zoran Tomić, OIB 80809284399,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OIB 57624895395, Lopašićeva ulica 14, 10000 Zagreb punomoćnik sudionika u postupku CRODUX DERIVATI DVA društvo s ograničenom odgovornošću  za trgovinu naftnim derivatima i plinovima</item>
      <item>Odvjetničko društvo Borić &amp; partneri društvo s ograničenom odgovornošću, OIB 75819777315, J. Marohnića 1, 10000 Zagreb punomoćnik sudionika u postupku IMPULS-LEASING društvo s ograničenom odgovornošću za leasing</item>
      <item>Maja Cenić, OIB 40083743529, Pavla Hatza 21, 10000 Zagreb punomoćnik sudionika u postupku Hrvatska radiotelevizija</item>
      <item>Damir Zagoršćak, OIB 30993782023, I. Gundulića 36 b, 31000 Osijek punomoćnik sudionika u postupku PRVO PLINARSKO DRUŠTVO d.o.o. za distribuciju plina</item>
      <item>Maja Cenić, OIB 40083743529,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OIB 31785728337, Palmotićeva 68, Zagreb punomoćnik sudionika u postupku ARENA NOVA društvo s ograničenom odgovornošću za trgovinu</item>
      <item>Dinko Ocvarek, OIB 29276388782, S. i A. Radića 45, 44000 Sisak punomoćnik sudionika u postupku Natalija Ceković</item>
    </izvorni_sadrzaj>
    <derivirana_varijabla naziv="DomainObject.Predmet.OstaliListFormatedWithAdressOIB_1">
      <item>ANTE HRGOVIĆ, Trogirska 24, 22203 Rogoznica</item>
      <item>FINA SPLIT, OIB 85821130368, Mažuranićevo šetalište 24b, 21000 Split</item>
      <item>MATE MADUNIĆ, Put Radoševca 13, 21000 Split</item>
      <item>Ivan Sunara, OIB 17000771045,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OIB 99425338372, Bolnička 5, 32000 Vukovar punomoćnik sudionika u postupku Milena Dedijer</item>
      <item>Biserka Treneski, OIB 99425338372, Bolnička 5, 32000 Vukovar punomoćnik sudionika u postupku Gordana Salak; Branka Vilenica; Mira Čiča</item>
      <item>Paško Gucić, Avenija Dubrava 76/IV, 10000 Zagreb punomoćnik sudionika u postupku AMBRO PROMET d.o.o. za unutarnju i vanjsku trgovinu</item>
      <item>Zoran Tomić, OIB 80809284399,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OIB 57624895395, Lopašićeva ulica 14, 10000 Zagreb punomoćnik sudionika u postupku CRODUX DERIVATI DVA društvo s ograničenom odgovornošću  za trgovinu naftnim derivatima i plinovima</item>
      <item>Odvjetničko društvo Borić &amp; partneri društvo s ograničenom odgovornošću, OIB 75819777315, J. Marohnića 1, 10000 Zagreb punomoćnik sudionika u postupku IMPULS-LEASING društvo s ograničenom odgovornošću za leasing</item>
      <item>Maja Cenić, OIB 40083743529, Pavla Hatza 21, 10000 Zagreb punomoćnik sudionika u postupku Hrvatska radiotelevizija</item>
      <item>Damir Zagoršćak, OIB 30993782023, I. Gundulića 36 b, 31000 Osijek punomoćnik sudionika u postupku PRVO PLINARSKO DRUŠTVO d.o.o. za distribuciju plina</item>
      <item>Maja Cenić, OIB 40083743529,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OIB 31785728337, Palmotićeva 68, Zagreb punomoćnik sudionika u postupku ARENA NOVA društvo s ograničenom odgovornošću za trgovinu</item>
      <item>Dinko Ocvarek, OIB 29276388782, S. i A. Radića 45, 44000 Sisak punomoćnik sudionika u postupku Natalija Ceković</item>
    </derivirana_varijabla>
  </DomainObject.Predmet.OstaliListFormatedWithAdressOIB>
  <DomainObject.Predmet.OstaliListNazivFormated>
    <izvorni_sadrzaj>
      <item>ANTE HRGOVIĆ</item>
      <item>FINA SPLIT</item>
      <item>MATE MADUNIĆ</item>
      <item>Ivan Sunara</item>
      <item>ZUO V.KNEŽEVIĆ, E.BRADAMANTE, M.HINIĆ, I.RADIĆ, B. PAVKOVIĆ, S.PERHAT i N. KNEŽEVIĆ</item>
      <item>Bore Erceg</item>
      <item>Biserka Treneski</item>
      <item>Biserka Treneski</item>
      <item>Paško Gucić</item>
      <item>Zoran Tomić</item>
      <item>Ivo Staničić</item>
      <item>Marina Lacković</item>
      <item>Helena Mihaljević</item>
      <item>Odvjetničko društvo Borić &amp; partneri društvo s ograničenom odgovornošću</item>
      <item>Maja Cenić</item>
      <item>Damir Zagoršćak</item>
      <item>Maja Cenić</item>
      <item>ŽUPANIJSKO DRŽAVNO ODVJETNIŠTVO U SPLITU</item>
      <item>OD JELIĆ, VUKOVIĆ &amp; HANDŽISKI</item>
      <item>Odvjetničko društvo ETEROVIĆ i ŠARAC</item>
      <item>Dinko Ocvarek</item>
    </izvorni_sadrzaj>
    <derivirana_varijabla naziv="DomainObject.Predmet.OstaliListNazivFormated_1">
      <item>ANTE HRGOVIĆ</item>
      <item>FINA SPLIT</item>
      <item>MATE MADUNIĆ</item>
      <item>Ivan Sunara</item>
      <item>ZUO V.KNEŽEVIĆ, E.BRADAMANTE, M.HINIĆ, I.RADIĆ, B. PAVKOVIĆ, S.PERHAT i N. KNEŽEVIĆ</item>
      <item>Bore Erceg</item>
      <item>Biserka Treneski</item>
      <item>Biserka Treneski</item>
      <item>Paško Gucić</item>
      <item>Zoran Tomić</item>
      <item>Ivo Staničić</item>
      <item>Marina Lacković</item>
      <item>Helena Mihaljević</item>
      <item>Odvjetničko društvo Borić &amp; partneri društvo s ograničenom odgovornošću</item>
      <item>Maja Cenić</item>
      <item>Damir Zagoršćak</item>
      <item>Maja Cenić</item>
      <item>ŽUPANIJSKO DRŽAVNO ODVJETNIŠTVO U SPLITU</item>
      <item>OD JELIĆ, VUKOVIĆ &amp; HANDŽISKI</item>
      <item>Odvjetničko društvo ETEROVIĆ i ŠARAC</item>
      <item>Dinko Ocvarek</item>
    </derivirana_varijabla>
  </DomainObject.Predmet.OstaliListNazivFormated>
  <DomainObject.Predmet.OstaliListNazivFormatedOIB>
    <izvorni_sadrzaj>
      <item>ANTE HRGOVIĆ</item>
      <item>FINA SPLIT, OIB 85821130368</item>
      <item>MATE MADUNIĆ</item>
      <item>Ivan Sunara, OIB 17000771045</item>
      <item>ZUO V.KNEŽEVIĆ, E.BRADAMANTE, M.HINIĆ, I.RADIĆ, B. PAVKOVIĆ, S.PERHAT i N. KNEŽEVIĆ</item>
      <item>Bore Erceg</item>
      <item>Biserka Treneski, OIB 99425338372</item>
      <item>Biserka Treneski, OIB 99425338372</item>
      <item>Paško Gucić</item>
      <item>Zoran Tomić, OIB 80809284399</item>
      <item>Ivo Staničić</item>
      <item>Marina Lacković</item>
      <item>Helena Mihaljević, OIB 57624895395</item>
      <item>Odvjetničko društvo Borić &amp; partneri društvo s ograničenom odgovornošću, OIB 75819777315</item>
      <item>Maja Cenić, OIB 40083743529</item>
      <item>Damir Zagoršćak, OIB 30993782023</item>
      <item>Maja Cenić, OIB 40083743529</item>
      <item>ŽUPANIJSKO DRŽAVNO ODVJETNIŠTVO U SPLITU</item>
      <item>OD JELIĆ, VUKOVIĆ &amp; HANDŽISKI</item>
      <item>Odvjetničko društvo ETEROVIĆ i ŠARAC, OIB 31785728337</item>
      <item>Dinko Ocvarek, OIB 29276388782</item>
    </izvorni_sadrzaj>
    <derivirana_varijabla naziv="DomainObject.Predmet.OstaliListNazivFormatedOIB_1">
      <item>ANTE HRGOVIĆ</item>
      <item>FINA SPLIT, OIB 85821130368</item>
      <item>MATE MADUNIĆ</item>
      <item>Ivan Sunara, OIB 17000771045</item>
      <item>ZUO V.KNEŽEVIĆ, E.BRADAMANTE, M.HINIĆ, I.RADIĆ, B. PAVKOVIĆ, S.PERHAT i N. KNEŽEVIĆ</item>
      <item>Bore Erceg</item>
      <item>Biserka Treneski, OIB 99425338372</item>
      <item>Biserka Treneski, OIB 99425338372</item>
      <item>Paško Gucić</item>
      <item>Zoran Tomić, OIB 80809284399</item>
      <item>Ivo Staničić</item>
      <item>Marina Lacković</item>
      <item>Helena Mihaljević, OIB 57624895395</item>
      <item>Odvjetničko društvo Borić &amp; partneri društvo s ograničenom odgovornošću, OIB 75819777315</item>
      <item>Maja Cenić, OIB 40083743529</item>
      <item>Damir Zagoršćak, OIB 30993782023</item>
      <item>Maja Cenić, OIB 40083743529</item>
      <item>ŽUPANIJSKO DRŽAVNO ODVJETNIŠTVO U SPLITU</item>
      <item>OD JELIĆ, VUKOVIĆ &amp; HANDŽISKI</item>
      <item>Odvjetničko društvo ETEROVIĆ i ŠARAC, OIB 31785728337</item>
      <item>Dinko Ocvarek, OIB 29276388782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rujna 2015.</izvorni_sadrzaj>
    <derivirana_varijabla naziv="DomainObject.Datum_1">10. rujna 2015.</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BONITA NUOVA, d.o.o. za proizvodnju, trgovinu i ugostiteljstvo</izvorni_sadrzaj>
    <derivirana_varijabla naziv="DomainObject.Predmet.ProtustrankaIDrugi_1">BONITA NUOVA, d.o.o. za proizvodnju, trgovinu i ugostiteljstvo</derivirana_varijabla>
  </DomainObject.Predmet.ProtustrankaIDrugi>
  <DomainObject.Predmet.StrankaIDrugiAdressOIB>
    <izvorni_sadrzaj>FINA ZAGREB, Ilica 307, 10000 Zagreb i dr.</izvorni_sadrzaj>
    <derivirana_varijabla naziv="DomainObject.Predmet.StrankaIDrugiAdressOIB_1">FINA ZAGREB, Ilica 307, 10000 Zagreb i dr.</derivirana_varijabla>
  </DomainObject.Predmet.StrankaIDrugiAdressOIB>
  <DomainObject.Predmet.ProtustrankaIDrugiAdressOIB>
    <izvorni_sadrzaj>BONITA NUOVA, d.o.o. za proizvodnju, trgovinu i ugostiteljstvo, OIB 72321959920, Svetog Leopolda Mandića 7/a, Dugopolje</izvorni_sadrzaj>
    <derivirana_varijabla naziv="DomainObject.Predmet.ProtustrankaIDrugiAdressOIB_1">BONITA NUOVA, d.o.o. za proizvodnju, trgovinu i ugostiteljstvo, OIB 72321959920, Svetog Leopolda Mandića 7/a, Dugopolje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BONITA NUOVA, d.o.o. za proizvodnju, trgovinu i ugostiteljstvo</item>
      <item>ANTE HRGOVIĆ</item>
      <item>FINA SPLIT</item>
      <item>MATE MADUNIĆ</item>
      <item>Ivan Sunara</item>
      <item>GRAD RIJEKA</item>
      <item>ZUO V.KNEŽEVIĆ, E.BRADAMANTE, M.HINIĆ, I.RADIĆ, B. PAVKOVIĆ, S.PERHAT i N. KNEŽEVIĆ</item>
      <item>Marija Mažar</item>
      <item>Miro Erceg</item>
      <item>Bore Erceg</item>
      <item>Hrvatske vode, pravna osoba za upravljanje vodama</item>
      <item>Milena Dedijer</item>
      <item>Biserka Treneski</item>
      <item>Mira Čiča</item>
      <item>Branka Vilenica</item>
      <item>Gordana Salak</item>
      <item>Biserka Treneski</item>
      <item>GRAD SINJ</item>
      <item>GRAD VUKOVAR</item>
      <item>SLAVČA, društvo s ograničenom odgovornošću za komunalne djelatnosti Nova Gradiška</item>
      <item>AMBRO PROMET d.o.o. za unutarnju i vanjsku trgovinu</item>
      <item>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Zoran Tomić</item>
      <item>PULA HERCULANEA d. o. o. za obavljanje komunalnih djelatnosti</item>
      <item>UNIQA osiguranje d.d.</item>
      <item>Ivo Staničić</item>
      <item>HEP-Operator distribucijskog sustava d.o.o. za distribuciju i opskrbu električne energije, Elektra Slavonski Brod</item>
      <item>Nastavni zavod za javno zdravstvo Brodsko-posavske županije</item>
      <item>DARKOM društvo s ograničenom odgovornošću za komunalnu djelatnost</item>
      <item>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Helena Mihaljević</item>
      <item>GRAD NOVA GRADIŠKA</item>
      <item>IMPULS-LEASING društvo s ograničenom odgovornošću za leasing</item>
      <item>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Maja Cenić</item>
      <item>Hrvatski Telekom d.d.</item>
      <item>HRVATSKI ZAVOD ZA MIROVINSKO OSIGURANJE</item>
      <item>PRVO PLINARSKO DRUŠTVO d.o.o. za distribuciju plina</item>
      <item>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Maja Cenić</item>
      <item>RH, Ministarstvo financija</item>
      <item>ŽUPANIJSKO DRŽAVNO ODVJETNIŠTVO U SPLITU</item>
      <item>NASTAVNI ZAVOD ZA JAVNO ZDRAVSTVO SPLITSKO-DALMATINSKE ŽUPANIJE</item>
      <item>TRADEXCO d.o.o. za proizvodnju i trgovinu u stečaju</item>
      <item>OD JELIĆ, VUKOVIĆ &amp; HANDŽISKI</item>
      <item>SOCIETE GENERALE-SPLITSKA BANKA dioničko društvo</item>
      <item>ARENA NOVA društvo s ograničenom odgovornošću za trgovinu</item>
      <item>Odvjetničko društvo ETEROVIĆ i ŠARAC</item>
      <item>Natalija Ceković</item>
      <item>Dinko Ocvarek</item>
      <item>GRAD VARAŽDIN</item>
    </izvorni_sadrzaj>
    <derivirana_varijabla naziv="DomainObject.Predmet.SudioniciListNaziv_1">
      <item>FINA ZAGREB</item>
      <item>BONITA NUOVA, d.o.o. za proizvodnju, trgovinu i ugostiteljstvo</item>
      <item>ANTE HRGOVIĆ</item>
      <item>FINA SPLIT</item>
      <item>MATE MADUNIĆ</item>
      <item>Ivan Sunara</item>
      <item>GRAD RIJEKA</item>
      <item>ZUO V.KNEŽEVIĆ, E.BRADAMANTE, M.HINIĆ, I.RADIĆ, B. PAVKOVIĆ, S.PERHAT i N. KNEŽEVIĆ</item>
      <item>Marija Mažar</item>
      <item>Miro Erceg</item>
      <item>Bore Erceg</item>
      <item>Hrvatske vode, pravna osoba za upravljanje vodama</item>
      <item>Milena Dedijer</item>
      <item>Biserka Treneski</item>
      <item>Mira Čiča</item>
      <item>Branka Vilenica</item>
      <item>Gordana Salak</item>
      <item>Biserka Treneski</item>
      <item>GRAD SINJ</item>
      <item>GRAD VUKOVAR</item>
      <item>SLAVČA, društvo s ograničenom odgovornošću za komunalne djelatnosti Nova Gradiška</item>
      <item>AMBRO PROMET d.o.o. za unutarnju i vanjsku trgovinu</item>
      <item>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Zoran Tomić</item>
      <item>PULA HERCULANEA d. o. o. za obavljanje komunalnih djelatnosti</item>
      <item>UNIQA osiguranje d.d.</item>
      <item>Ivo Staničić</item>
      <item>HEP-Operator distribucijskog sustava d.o.o. za distribuciju i opskrbu električne energije, Elektra Slavonski Brod</item>
      <item>Nastavni zavod za javno zdravstvo Brodsko-posavske županije</item>
      <item>DARKOM društvo s ograničenom odgovornošću za komunalnu djelatnost</item>
      <item>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Helena Mihaljević</item>
      <item>GRAD NOVA GRADIŠKA</item>
      <item>IMPULS-LEASING društvo s ograničenom odgovornošću za leasing</item>
      <item>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Maja Cenić</item>
      <item>Hrvatski Telekom d.d.</item>
      <item>HRVATSKI ZAVOD ZA MIROVINSKO OSIGURANJE</item>
      <item>PRVO PLINARSKO DRUŠTVO d.o.o. za distribuciju plina</item>
      <item>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Maja Cenić</item>
      <item>RH, Ministarstvo financija</item>
      <item>ŽUPANIJSKO DRŽAVNO ODVJETNIŠTVO U SPLITU</item>
      <item>NASTAVNI ZAVOD ZA JAVNO ZDRAVSTVO SPLITSKO-DALMATINSKE ŽUPANIJE</item>
      <item>TRADEXCO d.o.o. za proizvodnju i trgovinu u stečaju</item>
      <item>OD JELIĆ, VUKOVIĆ &amp; HANDŽISKI</item>
      <item>SOCIETE GENERALE-SPLITSKA BANKA dioničko društvo</item>
      <item>ARENA NOVA društvo s ograničenom odgovornošću za trgovinu</item>
      <item>Odvjetničko društvo ETEROVIĆ i ŠARAC</item>
      <item>Natalija Ceković</item>
      <item>Dinko Ocvarek</item>
      <item>GRAD VARAŽDIN</item>
    </derivirana_varijabla>
  </DomainObject.Predmet.SudioniciListNaziv>
  <DomainObject.Predmet.SudioniciListAdressOIB>
    <izvorni_sadrzaj>
      <item>FINA ZAGREB, Ilica 307,10000 Zagreb</item>
      <item>BONITA NUOVA, d.o.o. za proizvodnju, trgovinu i ugostiteljstvo, OIB 72321959920, Svetog Leopolda Mandića 7/a,Dugopolje</item>
      <item>ANTE HRGOVIĆ, Trogirska 24,22203 Rogoznica</item>
      <item>FINA SPLIT, OIB 85821130368, Mažuranićevo šetalište 24b,21000 Split</item>
      <item>MATE MADUNIĆ, Put Radoševca 13,21000 Split</item>
      <item>Ivan Sunara, OIB 17000771045, Antuna Branka Šimića 20,21000 Split</item>
      <item>GRAD RIJEKA, OIB 54382731928, Korzo 16,51000 Rijeka</item>
      <item>ZUO V.KNEŽEVIĆ, E.BRADAMANTE, M.HINIĆ, I.RADIĆ, B. PAVKOVIĆ, S.PERHAT i N. KNEŽEVIĆ, Ribarska 4,51000 Rijeka</item>
      <item>Marija Mažar, Slavka Kolara 28,47250 Duga Resa</item>
      <item>Miro Erceg, OIB 98218187229, Bosanska 18,22000 Šibenik</item>
      <item>Bore Erceg, Stjepana Radića 4D,22000 Šibenik</item>
      <item>Hrvatske vode, pravna osoba za upravljanje vodama, OIB 28921383001, Grada Vukovara 220,10000 Zagreb</item>
      <item>Milena Dedijer, OIB 06624886344, Gorana Mihaljevića 17,31226 Dalj</item>
      <item>Biserka Treneski, OIB 99425338372, Bolnička 5,32000 Vukovar</item>
      <item>Mira Čiča, OIB 62079191401, Grobljanska Ulica 13,32227 Borovo</item>
      <item>Branka Vilenica, OIB 32335604244, Dr. Ante Starčevića 46,32000 Vukovar</item>
      <item>Gordana Salak, OIB 96542945244, Trg Republike Hrvatske 322,32000 Vukovar</item>
      <item>Biserka Treneski, OIB 99425338372, Bolnička 5,32000 Vukovar</item>
      <item>GRAD SINJ, OIB 03210055420, Dragašev prolaz 24,21230 Sinj</item>
      <item>GRAD VUKOVAR, OIB 50041264710, Dr. Franje Tuđmana 1,32000 Vukovar</item>
      <item>SLAVČA, društvo s ograničenom odgovornošću za komunalne djelatnosti Nova Gradiška, OIB 88106895548, Gajeva 56,35400 Nova Gradiška</item>
      <item>AMBRO PROMET d.o.o. za unutarnju i vanjsku trgovinu, OIB 92896896216, Širinečka 24,10000 Zagreb</item>
      <item>Paško Gucić, Avenija Dubrava 76/IV,10000 Zagreb</item>
      <item>HEP-Operator distribucijskog sustava d.o.o. za distribuciju i opskrbu električne energije, OIB 46830600751, Ulica grada Vukovara 37,Zagreb</item>
      <item>GRAD SPLIT, OIB 78755598868, Branimirova obala 17,21000 Split</item>
      <item>Hrvatske vode, pravna osoba za upravljanje vodama, OIB 28921383001, Grada Vukovara 220,10000 Zagreb</item>
      <item>FOND ZA ZAŠTITU OKOLIŠA I ENERGETSKU UČINKOVITOST, OIB 85828625994, Ksaver 208,10000 Zagreb</item>
      <item>GRAD ZADAR, OIB 09933651854, Narodni trg 1,23000 Zadar</item>
      <item>GRAD KUTINA, OIB 41888874500, Trg kralja Tomislava 12,44320 Kutina</item>
      <item>Hrvatske vode, pravna osoba za upravljanje vodama, Vodnogospodarski odjel za slivove sjevernog Jadrana, OIB 28921383001, Đure Šporera 3,51000 Rijeka</item>
      <item>Hrvatske vode, pravna osoba za upravljanje vodama, Vodnogospodarski odjel za slivove Južnog jadrana, OIB 28921383001, Vukovarska 35,21000 Split</item>
      <item>HEP-Operator distribucijskog sustava d.o.o. za distribuciju i opskrbu električne energije, Elektroprimorje Rijeka, OIB 46830600751, Viktora cara Emina 2,51000 Rijeka</item>
      <item>HEP-Operator distribucijskog sustava d.o.o. za distribuciju i opskrbu električne energije, Elektra Koprivnica, OIB 46830600751, Hrvatske državnosti 32,48000 Koprivnica</item>
      <item>Hrvatske šume d.o.o., OIB 69693144506, Ljudevita Farkaša Vukotinovića 2,10000 Zagreb</item>
      <item>Zoran Tomić, OIB 80809284399, Zelinska 2/I,10000 Zagreb</item>
      <item>PULA HERCULANEA d. o. o. za obavljanje komunalnih djelatnosti, OIB 11294943436, Trg 1. istarske brigade 14,52100 Pula</item>
      <item>UNIQA osiguranje d.d., OIB 75665455333, Planinska 13A,10000 Zagreb</item>
      <item>Ivo Staničić, Ivana Gundulića 26 A/II,21000 Split</item>
      <item>HEP-Operator distribucijskog sustava d.o.o. za distribuciju i opskrbu električne energije, Elektra Slavonski Brod, OIB 46830600751, Petra Krešimira IV 11,35000 Slavonski Brod</item>
      <item>Nastavni zavod za javno zdravstvo Brodsko-posavske županije, V. Nazora 2A,35000 Slavonski Brod</item>
      <item>DARKOM društvo s ograničenom odgovornošću za komunalnu djelatnost, OIB 51300447787, Josipa Kozarca 19,43500 Daruvar</item>
      <item>Marina Lacković, S. Radića 10.,43500 Daruvar</item>
      <item>VODOVOD I KANALIZACIJA, društvo s ograničenom odgovornošću za vodoopskrbu, odvodnju i pročišćavanje otpadnih voda, OIB 56826138353, Biokovska 3,21000 Split</item>
      <item>KOPRIVNIČKE VODE društvo s ograničenom odgovornošću za obavljanje vodnih usluga javne vodoopskrbe i javne odvodnje, OIB 20998990299, Mosna ulica 15,48000 Koprivnica</item>
      <item>Gradsko komunalno poduzeće KOMUNALAC društvo s ograničenom odgovornošću, OIB 41412434130, Mosna ulica 15,48000 Koprivnica</item>
      <item>CRODUX DERIVATI DVA društvo s ograničenom odgovornošću  za trgovinu naftnim derivatima i plinovima, OIB 00865396224, J. Marohnića 1,10000 Zagreb</item>
      <item>Helena Mihaljević, OIB 57624895395, Lopašićeva ulica 14,10000 Zagreb</item>
      <item>GRAD NOVA GRADIŠKA, OIB 08658615403, Trg kralja Tomislava 1,35400 Nova Gradiška</item>
      <item>IMPULS-LEASING društvo s ograničenom odgovornošću za leasing, OIB 65918029671, Velimira Škorpika 24/1,10000 Zagreb</item>
      <item>Odvjetničko društvo Borić &amp; partneri društvo s ograničenom odgovornošću, OIB 75819777315, J. Marohnića 1,10000 Zagreb</item>
      <item>Hrvatske vode, pravna osoba za upravljanje vodama, Vodnogospodarski odjel za Dunav i Donju Dravu, OIB 28921383001, Splavarska 2a,31000 Osijek</item>
      <item>Financijska agencija, OIB 85821130368, Vrtni put 3,10000 Zagreb</item>
      <item>HEP - Opskrba d.o.o. za opskrbu potrošača električnom, toplinskom energijom i plinom, OIB 63073332379, Ulica grada Vukovara 37,10000 Zagreb</item>
      <item>SEBTOM GRUPA društvo s ograničenom odgovornošću za trgovinu i usluge, OIB 26483921030, Ljubijska 34,10000 Zagreb</item>
      <item>TRGOVINSKI OBRT SEBASTIJAN, vl. Sebastijan Čibarić, OIB 07007804974, Konjščinska 23,10000 Zagreb</item>
      <item>BRAĆA BERIŠIĆ COMMERCE d.o.o. za trgovinu, uvoz-izvoz, usluge, OIB 21745061918, Gračačka 2a/1,10000 Zagreb</item>
      <item>Hrvatska radiotelevizija, OIB 68419124305, Prisavlje 3,10000 Zagreb</item>
      <item>Maja Cenić, OIB 40083743529, Pavla Hatza 21,10000 Zagreb</item>
      <item>Hrvatski Telekom d.d., OIB 81793146560, Roberta Frangeša Mihanovića 9,10000 Zagreb</item>
      <item>HRVATSKI ZAVOD ZA MIROVINSKO OSIGURANJE, OIB 84397956623, Naselje Slavonija I bb,35000 Slavonski Brod</item>
      <item>PRVO PLINARSKO DRUŠTVO d.o.o. za distribuciju plina, OIB 58292277611, A.Stepinca 27,32000 Vukovar</item>
      <item>Damir Zagoršćak, OIB 30993782023, I. Gundulića 36 b,31000 Osijek</item>
      <item>GRAD SLAVONSKI BROD, OIB 58007872049, Vukovarska 1,35000 Slavonski Brod</item>
      <item>Komunalno društvo VODOVOD I KANALIZACIJA društvo s ograničenom odgovornošću za vodoopskrbu i odvodnju, OIB 80805858278, Dolac 14,51000 Rijeka</item>
      <item>Ljubica Matković, OIB 37277926663, Šubićeva 17,35000 Slavonski Brod</item>
      <item>Marijana Lacković, OIB 16227644154, Sjeverna Vezna Cesta 70,35000 Slavonski Brod</item>
      <item>Marijana Ćatipović, OIB 54248450294, Kraj 119,21232 Kraj</item>
      <item>Ana Briški, OIB 21803904791, Smilja. Polje 84,53000 Smiljansko Polje</item>
      <item>Vesna Bešker, OIB 82922095462, Put Smokovika 4,21000 Split</item>
      <item>VULKANIZERSKO TRGOVAČKI OBRT KATIĆ, vl. Željko Katić, OIB 64141164422, Sućidar 8,21000 Split</item>
      <item>Božana Crnjak, OIB 48087020457, Jakova Gotovca 28,35000 Slavonski Brod</item>
      <item>Irena Ugrin, OIB 27769699125, Pelimovac 18,21230 Sinj</item>
      <item>Sanja Bartulin, OIB 88243809334, Vjekoslava Paraća 86,21000 Split</item>
      <item>Marina Raič, OIB 59730671645, 4. Jula 9,32100 Mirkovci</item>
      <item>Snježana Simonović, OIB 23041839346, Zametska 42,51000 Rijeka</item>
      <item>Ivica Divić, OIB 70150749143, Kneza Branimira 11,21260 Imotski</item>
      <item>Josipa Divić, OIB 17891114875, Kneza Branimira 11,21260 Imotski</item>
      <item>Brankica Tomić, OIB 38019689181, Matije Gupca 30,48350 Kalinovac</item>
      <item>Aleksandra Lazinica, OIB 68252672556, Jurjenići 119,51215 Kastav</item>
      <item>Karmen Branković, OIB 86928962532, Tršćanska 4,52100 Pula</item>
      <item>Mate Madunić, OIB 21998135952, Put Radoševca 13,21000 Split</item>
      <item>Tihana Madunić, OIB 59744252384, Put Radoševca 13,21000 Split</item>
      <item>Andrijana Herceg, OIB 19153656171, Jagodnjak 40,34000 Požega</item>
      <item>Anka Marunica, OIB 08790272825, Naselje Slavonija II 06,35000 Slavonski Brod</item>
      <item>Ivana Cota, OIB 71529293947, Baćin Dol 82,35400 Nova Gradiška</item>
      <item>Dijana Efendić, OIB 49889958487, Obrovac Sinjski 53a,21238 Obrovac Sinjski</item>
      <item>Mirjana Pranjić, OIB 86700171830, J. Gotovca 6,35000 Slavonski Brod</item>
      <item>Tijana Alimehaj, OIB 98399127311, Matije Gupca 48,31300 Beli Manastir</item>
      <item>Sanela Komšić-perić, OIB 86946879066, Stankovićeva 24,52100 Pula</item>
      <item>Gordana Grabar, OIB 56141812243, Dragonja 9,52100 Pula</item>
      <item>Dijana Cerovski, OIB 35906140697, Hrvatskih Branitelja 57,44000 Žabno</item>
      <item>Slađana Jurić, OIB 87762683201, Bukovsko 8a,44203 Lukavec Posavski</item>
      <item>Dragica Rast, OIB 42000268240, Poljana 4,51215 Kastav</item>
      <item>Inga Župić, OIB 17025741093, Put Župića 22,21230 Sinj</item>
      <item>Amneris Dekleva, OIB 16413924700, Velog Jože 6,52100 Pula</item>
      <item>Anabel Fišer, OIB 74889428287, Hajduk Mirka 106,32100 Mirkovci</item>
      <item>Snježana Krsnik, OIB 10585412030, Florijana Bobića 40,42000 Jalkovec</item>
      <item>Ankica Bitunjac, OIB 15723582227, Put Međina 3,21230 Sinj</item>
      <item>Željka Durdov, OIB 38854652316, Širokog Brijega 8,21000 Split</item>
      <item>Jadranka Jurišić, OIB 03426646650, Stjepana Radića 63,53202 Perušić</item>
      <item>Sandra Mokricki, OIB 98047362537, Franje Račkoga 6,31300 Beli Manastir</item>
      <item>Nikolina Poša, OIB 45406281903, Kralja Petra Krešimira Iv 47,31300 Beli Manastir</item>
      <item>Zvjezdana Previšić, OIB 13198736591, Lapovačka 24,32100 Vinkovci</item>
      <item>Radmila Horki, OIB 63919524067, Stepinčeva 53,21000 Split</item>
      <item>Snježana Dokša, OIB 06311685793, Zagrebačka 237,42000 Varaždin</item>
      <item>Vedrana Doždor, OIB 85374952571, Kutska 113,21204 Dugopolje</item>
      <item>Miro Radman-livaja, OIB 21395444043, Grab bb,21240 Trilj</item>
      <item>Ivanka Radman-livaja, OIB 58739884883, Grab bb,21240 Trilj</item>
      <item>Antonija Ivišić, OIB 78630577944, Košute 44,21240 Košute</item>
      <item>Dragica Sladoja, OIB 99929767324, Put Petrovca 19,21230 Sinj</item>
      <item>Gordana Bošnjak, OIB 48290450645, Kralja Zvonimira 114a,35400 Nova Gradiška</item>
      <item>Nada Serdar, OIB 27777957564, Mihanovićeva 21,35400 Nova Gradiška</item>
      <item>Ivanka Špoljar, OIB 06444026856, Varaždinska 100,42000 Donji Kućan</item>
      <item>Aleksandra Jovanović, OIB 92410251791, Put Bunarića 1a,21212 Kaštel Sućurac</item>
      <item>Magdalena Tolić, OIB 48826440904, Bana Jelačića 39,35212 Klokočevik</item>
      <item>Tanja Krković, OIB 59699575840, Malo Budaševo 22,44000 Budaševo</item>
      <item>Ivanka Prančević, OIB 28119789499, Hercegovačka 147,21000 Split</item>
      <item>Slavica Fućak, OIB 10646589503, Baredice 14,51000 Rijeka</item>
      <item>Tina Rebić, OIB 64719117559, Donji Vinjani 142,21260 Donji Vinjani</item>
      <item>Ivanka Stilinović, OIB 51701890216, Kaniška 5,53000 Gospić</item>
      <item>Josipa Rukavina, OIB 14200067970, Budačka 164a,53000 Gospić</item>
      <item>Svjetlana Radovniković, OIB 43389771794, Prilaz Braće Kaliterna 8,21000 Split</item>
      <item>Nataša Narančić Pulja, OIB 82707478065, Požeška 6,21000 Split</item>
      <item>Vesna Marjanović, OIB 65412255197, Ivana Gorana Kovačića 31,35400 Nova Gradiška</item>
      <item>ANTUN GLASNOVIĆ, vl.t.o. MODNI NAKIT, OIB 85184900019, Konjšćinska 34,10000 Zagreb</item>
      <item>Maja Cenić, OIB 40083743529, Pavla Hatza 21,10000 Zagreb</item>
      <item>RH, Ministarstvo financija, OIB 18683136487, Katančićeva 5,10000 Zagreb</item>
      <item>ŽUPANIJSKO DRŽAVNO ODVJETNIŠTVO U SPLITU, Gundulićeva 29a,21000 Split</item>
      <item>NASTAVNI ZAVOD ZA JAVNO ZDRAVSTVO SPLITSKO-DALMATINSKE ŽUPANIJE, OIB 54948902275, Vukovarsa 46,21000 Split</item>
      <item>TRADEXCO d.o.o. za proizvodnju i trgovinu u stečaju, OIB 07595006988, Industrijska 8,10431 Sveta Nedelja</item>
      <item>OD JELIĆ, VUKOVIĆ &amp; HANDŽISKI, Domagojeva 4,10000 Zagreb</item>
      <item>SOCIETE GENERALE-SPLITSKA BANKA dioničko društvo, OIB 69326397242, Ruđera Boškovića 16,21000 Split</item>
      <item>ARENA NOVA društvo s ograničenom odgovornošću za trgovinu, OIB 73063600438, Štefanovečka cesta 71/a,Zagreb</item>
      <item>Odvjetničko društvo ETEROVIĆ i ŠARAC, OIB 31785728337, Palmotićeva 68,Zagreb</item>
      <item>Natalija Ceković, OIB 73370524050, ŠUMSKA ULICA 17 (ranije: ŽABNO, ŽABNO, 17),44000 Žabno</item>
      <item>Dinko Ocvarek, OIB 29276388782, S. i A. Radića 45,44000 Sisak</item>
      <item>GRAD VARAŽDIN, OIB 13269011531, Trg kralja Tomislava 1,42000 Varaždin</item>
    </izvorni_sadrzaj>
    <derivirana_varijabla naziv="DomainObject.Predmet.SudioniciListAdressOIB_1">
      <item>FINA ZAGREB, Ilica 307,10000 Zagreb</item>
      <item>BONITA NUOVA, d.o.o. za proizvodnju, trgovinu i ugostiteljstvo, OIB 72321959920, Svetog Leopolda Mandića 7/a,Dugopolje</item>
      <item>ANTE HRGOVIĆ, Trogirska 24,22203 Rogoznica</item>
      <item>FINA SPLIT, OIB 85821130368, Mažuranićevo šetalište 24b,21000 Split</item>
      <item>MATE MADUNIĆ, Put Radoševca 13,21000 Split</item>
      <item>Ivan Sunara, OIB 17000771045, Antuna Branka Šimića 20,21000 Split</item>
      <item>GRAD RIJEKA, OIB 54382731928, Korzo 16,51000 Rijeka</item>
      <item>ZUO V.KNEŽEVIĆ, E.BRADAMANTE, M.HINIĆ, I.RADIĆ, B. PAVKOVIĆ, S.PERHAT i N. KNEŽEVIĆ, Ribarska 4,51000 Rijeka</item>
      <item>Marija Mažar, Slavka Kolara 28,47250 Duga Resa</item>
      <item>Miro Erceg, OIB 98218187229, Bosanska 18,22000 Šibenik</item>
      <item>Bore Erceg, Stjepana Radića 4D,22000 Šibenik</item>
      <item>Hrvatske vode, pravna osoba za upravljanje vodama, OIB 28921383001, Grada Vukovara 220,10000 Zagreb</item>
      <item>Milena Dedijer, OIB 06624886344, Gorana Mihaljevića 17,31226 Dalj</item>
      <item>Biserka Treneski, OIB 99425338372, Bolnička 5,32000 Vukovar</item>
      <item>Mira Čiča, OIB 62079191401, Grobljanska Ulica 13,32227 Borovo</item>
      <item>Branka Vilenica, OIB 32335604244, Dr. Ante Starčevića 46,32000 Vukovar</item>
      <item>Gordana Salak, OIB 96542945244, Trg Republike Hrvatske 322,32000 Vukovar</item>
      <item>Biserka Treneski, OIB 99425338372, Bolnička 5,32000 Vukovar</item>
      <item>GRAD SINJ, OIB 03210055420, Dragašev prolaz 24,21230 Sinj</item>
      <item>GRAD VUKOVAR, OIB 50041264710, Dr. Franje Tuđmana 1,32000 Vukovar</item>
      <item>SLAVČA, društvo s ograničenom odgovornošću za komunalne djelatnosti Nova Gradiška, OIB 88106895548, Gajeva 56,35400 Nova Gradiška</item>
      <item>AMBRO PROMET d.o.o. za unutarnju i vanjsku trgovinu, OIB 92896896216, Širinečka 24,10000 Zagreb</item>
      <item>Paško Gucić, Avenija Dubrava 76/IV,10000 Zagreb</item>
      <item>HEP-Operator distribucijskog sustava d.o.o. za distribuciju i opskrbu električne energije, OIB 46830600751, Ulica grada Vukovara 37,Zagreb</item>
      <item>GRAD SPLIT, OIB 78755598868, Branimirova obala 17,21000 Split</item>
      <item>Hrvatske vode, pravna osoba za upravljanje vodama, OIB 28921383001, Grada Vukovara 220,10000 Zagreb</item>
      <item>FOND ZA ZAŠTITU OKOLIŠA I ENERGETSKU UČINKOVITOST, OIB 85828625994, Ksaver 208,10000 Zagreb</item>
      <item>GRAD ZADAR, OIB 09933651854, Narodni trg 1,23000 Zadar</item>
      <item>GRAD KUTINA, OIB 41888874500, Trg kralja Tomislava 12,44320 Kutina</item>
      <item>Hrvatske vode, pravna osoba za upravljanje vodama, Vodnogospodarski odjel za slivove sjevernog Jadrana, OIB 28921383001, Đure Šporera 3,51000 Rijeka</item>
      <item>Hrvatske vode, pravna osoba za upravljanje vodama, Vodnogospodarski odjel za slivove Južnog jadrana, OIB 28921383001, Vukovarska 35,21000 Split</item>
      <item>HEP-Operator distribucijskog sustava d.o.o. za distribuciju i opskrbu električne energije, Elektroprimorje Rijeka, OIB 46830600751, Viktora cara Emina 2,51000 Rijeka</item>
      <item>HEP-Operator distribucijskog sustava d.o.o. za distribuciju i opskrbu električne energije, Elektra Koprivnica, OIB 46830600751, Hrvatske državnosti 32,48000 Koprivnica</item>
      <item>Hrvatske šume d.o.o., OIB 69693144506, Ljudevita Farkaša Vukotinovića 2,10000 Zagreb</item>
      <item>Zoran Tomić, OIB 80809284399, Zelinska 2/I,10000 Zagreb</item>
      <item>PULA HERCULANEA d. o. o. za obavljanje komunalnih djelatnosti, OIB 11294943436, Trg 1. istarske brigade 14,52100 Pula</item>
      <item>UNIQA osiguranje d.d., OIB 75665455333, Planinska 13A,10000 Zagreb</item>
      <item>Ivo Staničić, Ivana Gundulića 26 A/II,21000 Split</item>
      <item>HEP-Operator distribucijskog sustava d.o.o. za distribuciju i opskrbu električne energije, Elektra Slavonski Brod, OIB 46830600751, Petra Krešimira IV 11,35000 Slavonski Brod</item>
      <item>Nastavni zavod za javno zdravstvo Brodsko-posavske županije, V. Nazora 2A,35000 Slavonski Brod</item>
      <item>DARKOM društvo s ograničenom odgovornošću za komunalnu djelatnost, OIB 51300447787, Josipa Kozarca 19,43500 Daruvar</item>
      <item>Marina Lacković, S. Radića 10.,43500 Daruvar</item>
      <item>VODOVOD I KANALIZACIJA, društvo s ograničenom odgovornošću za vodoopskrbu, odvodnju i pročišćavanje otpadnih voda, OIB 56826138353, Biokovska 3,21000 Split</item>
      <item>KOPRIVNIČKE VODE društvo s ograničenom odgovornošću za obavljanje vodnih usluga javne vodoopskrbe i javne odvodnje, OIB 20998990299, Mosna ulica 15,48000 Koprivnica</item>
      <item>Gradsko komunalno poduzeće KOMUNALAC društvo s ograničenom odgovornošću, OIB 41412434130, Mosna ulica 15,48000 Koprivnica</item>
      <item>CRODUX DERIVATI DVA društvo s ograničenom odgovornošću  za trgovinu naftnim derivatima i plinovima, OIB 00865396224, J. Marohnića 1,10000 Zagreb</item>
      <item>Helena Mihaljević, OIB 57624895395, Lopašićeva ulica 14,10000 Zagreb</item>
      <item>GRAD NOVA GRADIŠKA, OIB 08658615403, Trg kralja Tomislava 1,35400 Nova Gradiška</item>
      <item>IMPULS-LEASING društvo s ograničenom odgovornošću za leasing, OIB 65918029671, Velimira Škorpika 24/1,10000 Zagreb</item>
      <item>Odvjetničko društvo Borić &amp; partneri društvo s ograničenom odgovornošću, OIB 75819777315, J. Marohnića 1,10000 Zagreb</item>
      <item>Hrvatske vode, pravna osoba za upravljanje vodama, Vodnogospodarski odjel za Dunav i Donju Dravu, OIB 28921383001, Splavarska 2a,31000 Osijek</item>
      <item>Financijska agencija, OIB 85821130368, Vrtni put 3,10000 Zagreb</item>
      <item>HEP - Opskrba d.o.o. za opskrbu potrošača električnom, toplinskom energijom i plinom, OIB 63073332379, Ulica grada Vukovara 37,10000 Zagreb</item>
      <item>SEBTOM GRUPA društvo s ograničenom odgovornošću za trgovinu i usluge, OIB 26483921030, Ljubijska 34,10000 Zagreb</item>
      <item>TRGOVINSKI OBRT SEBASTIJAN, vl. Sebastijan Čibarić, OIB 07007804974, Konjščinska 23,10000 Zagreb</item>
      <item>BRAĆA BERIŠIĆ COMMERCE d.o.o. za trgovinu, uvoz-izvoz, usluge, OIB 21745061918, Gračačka 2a/1,10000 Zagreb</item>
      <item>Hrvatska radiotelevizija, OIB 68419124305, Prisavlje 3,10000 Zagreb</item>
      <item>Maja Cenić, OIB 40083743529, Pavla Hatza 21,10000 Zagreb</item>
      <item>Hrvatski Telekom d.d., OIB 81793146560, Roberta Frangeša Mihanovića 9,10000 Zagreb</item>
      <item>HRVATSKI ZAVOD ZA MIROVINSKO OSIGURANJE, OIB 84397956623, Naselje Slavonija I bb,35000 Slavonski Brod</item>
      <item>PRVO PLINARSKO DRUŠTVO d.o.o. za distribuciju plina, OIB 58292277611, A.Stepinca 27,32000 Vukovar</item>
      <item>Damir Zagoršćak, OIB 30993782023, I. Gundulića 36 b,31000 Osijek</item>
      <item>GRAD SLAVONSKI BROD, OIB 58007872049, Vukovarska 1,35000 Slavonski Brod</item>
      <item>Komunalno društvo VODOVOD I KANALIZACIJA društvo s ograničenom odgovornošću za vodoopskrbu i odvodnju, OIB 80805858278, Dolac 14,51000 Rijeka</item>
      <item>Ljubica Matković, OIB 37277926663, Šubićeva 17,35000 Slavonski Brod</item>
      <item>Marijana Lacković, OIB 16227644154, Sjeverna Vezna Cesta 70,35000 Slavonski Brod</item>
      <item>Marijana Ćatipović, OIB 54248450294, Kraj 119,21232 Kraj</item>
      <item>Ana Briški, OIB 21803904791, Smilja. Polje 84,53000 Smiljansko Polje</item>
      <item>Vesna Bešker, OIB 82922095462, Put Smokovika 4,21000 Split</item>
      <item>VULKANIZERSKO TRGOVAČKI OBRT KATIĆ, vl. Željko Katić, OIB 64141164422, Sućidar 8,21000 Split</item>
      <item>Božana Crnjak, OIB 48087020457, Jakova Gotovca 28,35000 Slavonski Brod</item>
      <item>Irena Ugrin, OIB 27769699125, Pelimovac 18,21230 Sinj</item>
      <item>Sanja Bartulin, OIB 88243809334, Vjekoslava Paraća 86,21000 Split</item>
      <item>Marina Raič, OIB 59730671645, 4. Jula 9,32100 Mirkovci</item>
      <item>Snježana Simonović, OIB 23041839346, Zametska 42,51000 Rijeka</item>
      <item>Ivica Divić, OIB 70150749143, Kneza Branimira 11,21260 Imotski</item>
      <item>Josipa Divić, OIB 17891114875, Kneza Branimira 11,21260 Imotski</item>
      <item>Brankica Tomić, OIB 38019689181, Matije Gupca 30,48350 Kalinovac</item>
      <item>Aleksandra Lazinica, OIB 68252672556, Jurjenići 119,51215 Kastav</item>
      <item>Karmen Branković, OIB 86928962532, Tršćanska 4,52100 Pula</item>
      <item>Mate Madunić, OIB 21998135952, Put Radoševca 13,21000 Split</item>
      <item>Tihana Madunić, OIB 59744252384, Put Radoševca 13,21000 Split</item>
      <item>Andrijana Herceg, OIB 19153656171, Jagodnjak 40,34000 Požega</item>
      <item>Anka Marunica, OIB 08790272825, Naselje Slavonija II 06,35000 Slavonski Brod</item>
      <item>Ivana Cota, OIB 71529293947, Baćin Dol 82,35400 Nova Gradiška</item>
      <item>Dijana Efendić, OIB 49889958487, Obrovac Sinjski 53a,21238 Obrovac Sinjski</item>
      <item>Mirjana Pranjić, OIB 86700171830, J. Gotovca 6,35000 Slavonski Brod</item>
      <item>Tijana Alimehaj, OIB 98399127311, Matije Gupca 48,31300 Beli Manastir</item>
      <item>Sanela Komšić-perić, OIB 86946879066, Stankovićeva 24,52100 Pula</item>
      <item>Gordana Grabar, OIB 56141812243, Dragonja 9,52100 Pula</item>
      <item>Dijana Cerovski, OIB 35906140697, Hrvatskih Branitelja 57,44000 Žabno</item>
      <item>Slađana Jurić, OIB 87762683201, Bukovsko 8a,44203 Lukavec Posavski</item>
      <item>Dragica Rast, OIB 42000268240, Poljana 4,51215 Kastav</item>
      <item>Inga Župić, OIB 17025741093, Put Župića 22,21230 Sinj</item>
      <item>Amneris Dekleva, OIB 16413924700, Velog Jože 6,52100 Pula</item>
      <item>Anabel Fišer, OIB 74889428287, Hajduk Mirka 106,32100 Mirkovci</item>
      <item>Snježana Krsnik, OIB 10585412030, Florijana Bobića 40,42000 Jalkovec</item>
      <item>Ankica Bitunjac, OIB 15723582227, Put Međina 3,21230 Sinj</item>
      <item>Željka Durdov, OIB 38854652316, Širokog Brijega 8,21000 Split</item>
      <item>Jadranka Jurišić, OIB 03426646650, Stjepana Radića 63,53202 Perušić</item>
      <item>Sandra Mokricki, OIB 98047362537, Franje Račkoga 6,31300 Beli Manastir</item>
      <item>Nikolina Poša, OIB 45406281903, Kralja Petra Krešimira Iv 47,31300 Beli Manastir</item>
      <item>Zvjezdana Previšić, OIB 13198736591, Lapovačka 24,32100 Vinkovci</item>
      <item>Radmila Horki, OIB 63919524067, Stepinčeva 53,21000 Split</item>
      <item>Snježana Dokša, OIB 06311685793, Zagrebačka 237,42000 Varaždin</item>
      <item>Vedrana Doždor, OIB 85374952571, Kutska 113,21204 Dugopolje</item>
      <item>Miro Radman-livaja, OIB 21395444043, Grab bb,21240 Trilj</item>
      <item>Ivanka Radman-livaja, OIB 58739884883, Grab bb,21240 Trilj</item>
      <item>Antonija Ivišić, OIB 78630577944, Košute 44,21240 Košute</item>
      <item>Dragica Sladoja, OIB 99929767324, Put Petrovca 19,21230 Sinj</item>
      <item>Gordana Bošnjak, OIB 48290450645, Kralja Zvonimira 114a,35400 Nova Gradiška</item>
      <item>Nada Serdar, OIB 27777957564, Mihanovićeva 21,35400 Nova Gradiška</item>
      <item>Ivanka Špoljar, OIB 06444026856, Varaždinska 100,42000 Donji Kućan</item>
      <item>Aleksandra Jovanović, OIB 92410251791, Put Bunarića 1a,21212 Kaštel Sućurac</item>
      <item>Magdalena Tolić, OIB 48826440904, Bana Jelačića 39,35212 Klokočevik</item>
      <item>Tanja Krković, OIB 59699575840, Malo Budaševo 22,44000 Budaševo</item>
      <item>Ivanka Prančević, OIB 28119789499, Hercegovačka 147,21000 Split</item>
      <item>Slavica Fućak, OIB 10646589503, Baredice 14,51000 Rijeka</item>
      <item>Tina Rebić, OIB 64719117559, Donji Vinjani 142,21260 Donji Vinjani</item>
      <item>Ivanka Stilinović, OIB 51701890216, Kaniška 5,53000 Gospić</item>
      <item>Josipa Rukavina, OIB 14200067970, Budačka 164a,53000 Gospić</item>
      <item>Svjetlana Radovniković, OIB 43389771794, Prilaz Braće Kaliterna 8,21000 Split</item>
      <item>Nataša Narančić Pulja, OIB 82707478065, Požeška 6,21000 Split</item>
      <item>Vesna Marjanović, OIB 65412255197, Ivana Gorana Kovačića 31,35400 Nova Gradiška</item>
      <item>ANTUN GLASNOVIĆ, vl.t.o. MODNI NAKIT, OIB 85184900019, Konjšćinska 34,10000 Zagreb</item>
      <item>Maja Cenić, OIB 40083743529, Pavla Hatza 21,10000 Zagreb</item>
      <item>RH, Ministarstvo financija, OIB 18683136487, Katančićeva 5,10000 Zagreb</item>
      <item>ŽUPANIJSKO DRŽAVNO ODVJETNIŠTVO U SPLITU, Gundulićeva 29a,21000 Split</item>
      <item>NASTAVNI ZAVOD ZA JAVNO ZDRAVSTVO SPLITSKO-DALMATINSKE ŽUPANIJE, OIB 54948902275, Vukovarsa 46,21000 Split</item>
      <item>TRADEXCO d.o.o. za proizvodnju i trgovinu u stečaju, OIB 07595006988, Industrijska 8,10431 Sveta Nedelja</item>
      <item>OD JELIĆ, VUKOVIĆ &amp; HANDŽISKI, Domagojeva 4,10000 Zagreb</item>
      <item>SOCIETE GENERALE-SPLITSKA BANKA dioničko društvo, OIB 69326397242, Ruđera Boškovića 16,21000 Split</item>
      <item>ARENA NOVA društvo s ograničenom odgovornošću za trgovinu, OIB 73063600438, Štefanovečka cesta 71/a,Zagreb</item>
      <item>Odvjetničko društvo ETEROVIĆ i ŠARAC, OIB 31785728337, Palmotićeva 68,Zagreb</item>
      <item>Natalija Ceković, OIB 73370524050, ŠUMSKA ULICA 17 (ranije: ŽABNO, ŽABNO, 17),44000 Žabno</item>
      <item>Dinko Ocvarek, OIB 29276388782, S. i A. Radića 45,44000 Sisak</item>
      <item>GRAD VARAŽDIN, OIB 13269011531, Trg kralja Tomislava 1,42000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72321959920</item>
      <item>, OIB null</item>
      <item>, OIB 85821130368</item>
      <item>, OIB null</item>
      <item>, OIB 17000771045</item>
      <item>, OIB 54382731928</item>
      <item>, OIB null</item>
      <item>, OIB null</item>
      <item>, OIB 98218187229</item>
      <item>, OIB null</item>
      <item>, OIB 28921383001</item>
      <item>, OIB 06624886344</item>
      <item>, OIB 99425338372</item>
      <item>, OIB 62079191401</item>
      <item>, OIB 32335604244</item>
      <item>, OIB 96542945244</item>
      <item>, OIB 99425338372</item>
      <item>, OIB 03210055420</item>
      <item>, OIB 50041264710</item>
      <item>, OIB 88106895548</item>
      <item>, OIB 92896896216</item>
      <item>, OIB null</item>
      <item>, OIB 46830600751</item>
      <item>, OIB 78755598868</item>
      <item>, OIB 28921383001</item>
      <item>, OIB 85828625994</item>
      <item>, OIB 09933651854</item>
      <item>, OIB 41888874500</item>
      <item>, OIB 28921383001</item>
      <item>, OIB 28921383001</item>
      <item>, OIB 46830600751</item>
      <item>, OIB 46830600751</item>
      <item>, OIB 69693144506</item>
      <item>, OIB 80809284399</item>
      <item>, OIB 11294943436</item>
      <item>, OIB 75665455333</item>
      <item>, OIB null</item>
      <item>, OIB 46830600751</item>
      <item>, OIB null</item>
      <item>, OIB 51300447787</item>
      <item>, OIB null</item>
      <item>, OIB 56826138353</item>
      <item>, OIB 20998990299</item>
      <item>, OIB 41412434130</item>
      <item>, OIB 00865396224</item>
      <item>, OIB 57624895395</item>
      <item>, OIB 08658615403</item>
      <item>, OIB 65918029671</item>
      <item>, OIB 75819777315</item>
      <item>, OIB 28921383001</item>
      <item>, OIB 85821130368</item>
      <item>, OIB 63073332379</item>
      <item>, OIB 26483921030</item>
      <item>, OIB 07007804974</item>
      <item>, OIB 21745061918</item>
      <item>, OIB 68419124305</item>
      <item>, OIB 40083743529</item>
      <item>, OIB 81793146560</item>
      <item>, OIB 84397956623</item>
      <item>, OIB 58292277611</item>
      <item>, OIB 30993782023</item>
      <item>, OIB 58007872049</item>
      <item>, OIB 80805858278</item>
      <item>, OIB 37277926663</item>
      <item>, OIB 16227644154</item>
      <item>, OIB 54248450294</item>
      <item>, OIB 21803904791</item>
      <item>, OIB 82922095462</item>
      <item>, OIB 64141164422</item>
      <item>, OIB 48087020457</item>
      <item>, OIB 27769699125</item>
      <item>, OIB 88243809334</item>
      <item>, OIB 59730671645</item>
      <item>, OIB 23041839346</item>
      <item>, OIB 70150749143</item>
      <item>, OIB 17891114875</item>
      <item>, OIB 38019689181</item>
      <item>, OIB 68252672556</item>
      <item>, OIB 86928962532</item>
      <item>, OIB 21998135952</item>
      <item>, OIB 59744252384</item>
      <item>, OIB 19153656171</item>
      <item>, OIB 08790272825</item>
      <item>, OIB 71529293947</item>
      <item>, OIB 49889958487</item>
      <item>, OIB 86700171830</item>
      <item>, OIB 98399127311</item>
      <item>, OIB 86946879066</item>
      <item>, OIB 56141812243</item>
      <item>, OIB 35906140697</item>
      <item>, OIB 87762683201</item>
      <item>, OIB 42000268240</item>
      <item>, OIB 17025741093</item>
      <item>, OIB 16413924700</item>
      <item>, OIB 74889428287</item>
      <item>, OIB 10585412030</item>
      <item>, OIB 15723582227</item>
      <item>, OIB 38854652316</item>
      <item>, OIB 03426646650</item>
      <item>, OIB 98047362537</item>
      <item>, OIB 45406281903</item>
      <item>, OIB 13198736591</item>
      <item>, OIB 63919524067</item>
      <item>, OIB 06311685793</item>
      <item>, OIB 85374952571</item>
      <item>, OIB 21395444043</item>
      <item>, OIB 58739884883</item>
      <item>, OIB 78630577944</item>
      <item>, OIB 99929767324</item>
      <item>, OIB 48290450645</item>
      <item>, OIB 27777957564</item>
      <item>, OIB 06444026856</item>
      <item>, OIB 92410251791</item>
      <item>, OIB 48826440904</item>
      <item>, OIB 59699575840</item>
      <item>, OIB 28119789499</item>
      <item>, OIB 10646589503</item>
      <item>, OIB 64719117559</item>
      <item>, OIB 51701890216</item>
      <item>, OIB 14200067970</item>
      <item>, OIB 43389771794</item>
      <item>, OIB 82707478065</item>
      <item>, OIB 65412255197</item>
      <item>, OIB 85184900019</item>
      <item>, OIB 40083743529</item>
      <item>, OIB 18683136487</item>
      <item>, OIB null</item>
      <item>, OIB 54948902275</item>
      <item>, OIB 07595006988</item>
      <item>, OIB null</item>
      <item>, OIB 69326397242</item>
      <item>, OIB 73063600438</item>
      <item>, OIB 31785728337</item>
      <item>, OIB 73370524050</item>
      <item>, OIB 29276388782</item>
      <item>, OIB 13269011531</item>
    </izvorni_sadrzaj>
    <derivirana_varijabla naziv="DomainObject.Predmet.SudioniciListNazivOIB_1">
      <item>, OIB null</item>
      <item>, OIB 72321959920</item>
      <item>, OIB null</item>
      <item>, OIB 85821130368</item>
      <item>, OIB null</item>
      <item>, OIB 17000771045</item>
      <item>, OIB 54382731928</item>
      <item>, OIB null</item>
      <item>, OIB null</item>
      <item>, OIB 98218187229</item>
      <item>, OIB null</item>
      <item>, OIB 28921383001</item>
      <item>, OIB 06624886344</item>
      <item>, OIB 99425338372</item>
      <item>, OIB 62079191401</item>
      <item>, OIB 32335604244</item>
      <item>, OIB 96542945244</item>
      <item>, OIB 99425338372</item>
      <item>, OIB 03210055420</item>
      <item>, OIB 50041264710</item>
      <item>, OIB 88106895548</item>
      <item>, OIB 92896896216</item>
      <item>, OIB null</item>
      <item>, OIB 46830600751</item>
      <item>, OIB 78755598868</item>
      <item>, OIB 28921383001</item>
      <item>, OIB 85828625994</item>
      <item>, OIB 09933651854</item>
      <item>, OIB 41888874500</item>
      <item>, OIB 28921383001</item>
      <item>, OIB 28921383001</item>
      <item>, OIB 46830600751</item>
      <item>, OIB 46830600751</item>
      <item>, OIB 69693144506</item>
      <item>, OIB 80809284399</item>
      <item>, OIB 11294943436</item>
      <item>, OIB 75665455333</item>
      <item>, OIB null</item>
      <item>, OIB 46830600751</item>
      <item>, OIB null</item>
      <item>, OIB 51300447787</item>
      <item>, OIB null</item>
      <item>, OIB 56826138353</item>
      <item>, OIB 20998990299</item>
      <item>, OIB 41412434130</item>
      <item>, OIB 00865396224</item>
      <item>, OIB 57624895395</item>
      <item>, OIB 08658615403</item>
      <item>, OIB 65918029671</item>
      <item>, OIB 75819777315</item>
      <item>, OIB 28921383001</item>
      <item>, OIB 85821130368</item>
      <item>, OIB 63073332379</item>
      <item>, OIB 26483921030</item>
      <item>, OIB 07007804974</item>
      <item>, OIB 21745061918</item>
      <item>, OIB 68419124305</item>
      <item>, OIB 40083743529</item>
      <item>, OIB 81793146560</item>
      <item>, OIB 84397956623</item>
      <item>, OIB 58292277611</item>
      <item>, OIB 30993782023</item>
      <item>, OIB 58007872049</item>
      <item>, OIB 80805858278</item>
      <item>, OIB 37277926663</item>
      <item>, OIB 16227644154</item>
      <item>, OIB 54248450294</item>
      <item>, OIB 21803904791</item>
      <item>, OIB 82922095462</item>
      <item>, OIB 64141164422</item>
      <item>, OIB 48087020457</item>
      <item>, OIB 27769699125</item>
      <item>, OIB 88243809334</item>
      <item>, OIB 59730671645</item>
      <item>, OIB 23041839346</item>
      <item>, OIB 70150749143</item>
      <item>, OIB 17891114875</item>
      <item>, OIB 38019689181</item>
      <item>, OIB 68252672556</item>
      <item>, OIB 86928962532</item>
      <item>, OIB 21998135952</item>
      <item>, OIB 59744252384</item>
      <item>, OIB 19153656171</item>
      <item>, OIB 08790272825</item>
      <item>, OIB 71529293947</item>
      <item>, OIB 49889958487</item>
      <item>, OIB 86700171830</item>
      <item>, OIB 98399127311</item>
      <item>, OIB 86946879066</item>
      <item>, OIB 56141812243</item>
      <item>, OIB 35906140697</item>
      <item>, OIB 87762683201</item>
      <item>, OIB 42000268240</item>
      <item>, OIB 17025741093</item>
      <item>, OIB 16413924700</item>
      <item>, OIB 74889428287</item>
      <item>, OIB 10585412030</item>
      <item>, OIB 15723582227</item>
      <item>, OIB 38854652316</item>
      <item>, OIB 03426646650</item>
      <item>, OIB 98047362537</item>
      <item>, OIB 45406281903</item>
      <item>, OIB 13198736591</item>
      <item>, OIB 63919524067</item>
      <item>, OIB 06311685793</item>
      <item>, OIB 85374952571</item>
      <item>, OIB 21395444043</item>
      <item>, OIB 58739884883</item>
      <item>, OIB 78630577944</item>
      <item>, OIB 99929767324</item>
      <item>, OIB 48290450645</item>
      <item>, OIB 27777957564</item>
      <item>, OIB 06444026856</item>
      <item>, OIB 92410251791</item>
      <item>, OIB 48826440904</item>
      <item>, OIB 59699575840</item>
      <item>, OIB 28119789499</item>
      <item>, OIB 10646589503</item>
      <item>, OIB 64719117559</item>
      <item>, OIB 51701890216</item>
      <item>, OIB 14200067970</item>
      <item>, OIB 43389771794</item>
      <item>, OIB 82707478065</item>
      <item>, OIB 65412255197</item>
      <item>, OIB 85184900019</item>
      <item>, OIB 40083743529</item>
      <item>, OIB 18683136487</item>
      <item>, OIB null</item>
      <item>, OIB 54948902275</item>
      <item>, OIB 07595006988</item>
      <item>, OIB null</item>
      <item>, OIB 69326397242</item>
      <item>, OIB 73063600438</item>
      <item>, OIB 31785728337</item>
      <item>, OIB 73370524050</item>
      <item>, OIB 29276388782</item>
      <item>, OIB 13269011531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E08E6A5-9754-4C98-B538-9BFDD7A117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1073</properties:Words>
  <properties:Characters>5731</properties:Characters>
  <properties:Lines>140</properties:Lines>
  <properties:Paragraphs>37</properties:Paragraphs>
  <properties:TotalTime>70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2015-09-07T09:45:00Z</dcterms:created>
  <dc:creator>Katarina Mikulić</dc:creator>
  <cp:lastModifiedBy>Katarina Mikulić</cp:lastModifiedBy>
  <cp:lastPrinted>2015-09-10T11:18:00Z</cp:lastPrinted>
  <dcterms:modified xmlns:xsi="http://www.w3.org/2001/XMLSchema-instance" xsi:type="dcterms:W3CDTF">2015-09-10T11:21:00Z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