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eff5" w14:paraId="37eeff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BDB" w:rsidP="001A3D64" w:rsidR="00981BDB"/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C6069F">
        <w:t>529</w:t>
      </w:r>
      <w:r w:rsidR="00981BDB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981BDB">
        <w:t>02. 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981BDB" w:rsidR="00ED6AA8" w:rsidRPr="008155EE">
      <w:pPr>
        <w:pStyle w:val="Bezproreda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981BDB" w:rsidR="001136A5">
      <w:pPr>
        <w:pStyle w:val="Odlomakpopisa"/>
        <w:numPr>
          <w:ilvl w:val="0"/>
          <w:numId w:val="6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6069F">
        <w:t>KRISTIJAN FOLIJE j.d.o.o. Zagreb, II. Zagrebački odvojak 18, OIB 74120724515</w:t>
      </w:r>
      <w:r w:rsidR="00F61102">
        <w:t>.</w:t>
      </w:r>
    </w:p>
    <w:p w:rsidRDefault="00981BDB" w:rsidP="00981BDB" w:rsidR="00981BDB">
      <w:pPr>
        <w:pStyle w:val="Odlomakpopisa"/>
        <w:ind w:left="1068"/>
        <w:jc w:val="both"/>
      </w:pPr>
    </w:p>
    <w:p w:rsidRDefault="00AC4528" w:rsidP="00981BDB" w:rsidR="00AC4528">
      <w:pPr>
        <w:pStyle w:val="Odlomakpopisa"/>
        <w:numPr>
          <w:ilvl w:val="0"/>
          <w:numId w:val="6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C6069F">
        <w:t>34.290,61</w:t>
      </w:r>
      <w:r w:rsidR="00981BDB">
        <w:t xml:space="preserve"> kn.</w:t>
      </w:r>
    </w:p>
    <w:p w:rsidRDefault="00981BDB" w:rsidP="00981BDB" w:rsidR="00981BDB">
      <w:pPr>
        <w:pStyle w:val="Odlomakpopisa"/>
      </w:pPr>
    </w:p>
    <w:p w:rsidRDefault="00981BDB" w:rsidP="00981BDB" w:rsidR="00981BDB">
      <w:pPr>
        <w:pStyle w:val="Odlomakpopisa"/>
        <w:numPr>
          <w:ilvl w:val="0"/>
          <w:numId w:val="6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</w:p>
    <w:p w:rsidRDefault="00981BDB" w:rsidP="00981BDB" w:rsidR="00981BDB">
      <w:pPr>
        <w:ind w:firstLine="708"/>
      </w:pPr>
      <w:r>
        <w:t xml:space="preserve">      </w:t>
      </w:r>
      <w:r w:rsidRPr="008D4A97">
        <w:t xml:space="preserve">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>javnobilježnički</w:t>
      </w:r>
    </w:p>
    <w:p w:rsidRDefault="00981BDB" w:rsidP="00981BDB" w:rsidR="00981BDB">
      <w:pPr>
        <w:ind w:firstLine="708"/>
        <w:jc w:val="both"/>
      </w:pPr>
      <w:r>
        <w:t xml:space="preserve">   </w:t>
      </w:r>
      <w:r w:rsidRPr="00EA24D4">
        <w:t xml:space="preserve"> </w:t>
      </w:r>
      <w:r>
        <w:t xml:space="preserve">  </w:t>
      </w:r>
      <w:r w:rsidRPr="00EA24D4">
        <w:t xml:space="preserve">ovjerovljen popis imovine </w:t>
      </w:r>
      <w:r>
        <w:t>i obveza na propisanom obrascu.</w:t>
      </w:r>
    </w:p>
    <w:p w:rsidRDefault="00981BDB" w:rsidP="00981BDB" w:rsidR="00981BDB">
      <w:pPr>
        <w:ind w:firstLine="708"/>
        <w:jc w:val="both"/>
      </w:pPr>
    </w:p>
    <w:p w:rsidRDefault="00D66226" w:rsidP="00981BDB" w:rsidR="00B95AE6">
      <w:pPr>
        <w:pStyle w:val="Odlomakpopisa"/>
        <w:numPr>
          <w:ilvl w:val="0"/>
          <w:numId w:val="6"/>
        </w:numPr>
        <w:jc w:val="both"/>
      </w:pPr>
      <w:r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981BDB" w:rsidP="00B95AE6" w:rsidR="00981BDB">
      <w:pPr>
        <w:ind w:firstLine="708"/>
        <w:jc w:val="both"/>
      </w:pPr>
    </w:p>
    <w:p w:rsidRDefault="001F6933" w:rsidP="00981BDB" w:rsidR="001F6933">
      <w:pPr>
        <w:pStyle w:val="Odlomakpopisa"/>
        <w:numPr>
          <w:ilvl w:val="0"/>
          <w:numId w:val="6"/>
        </w:numPr>
        <w:jc w:val="both"/>
      </w:pPr>
      <w:r>
        <w:t>UPOZORENJE:</w:t>
      </w:r>
    </w:p>
    <w:p w:rsidRDefault="00B95AE6" w:rsidP="00981BDB" w:rsidR="00B95AE6">
      <w:pPr>
        <w:ind w:firstLine="708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  <w:r w:rsidR="00981BDB">
        <w:t xml:space="preserve"> </w:t>
      </w:r>
    </w:p>
    <w:p w:rsidRDefault="00B95AE6" w:rsidP="00981BDB" w:rsidR="00B95AE6">
      <w:pPr>
        <w:ind w:firstLine="708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981BDB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981BDB" w:rsidR="00B95AE6">
      <w:pPr>
        <w:ind w:firstLine="708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981BDB" w:rsidP="00981BDB" w:rsidR="00F034D3">
      <w:pPr>
        <w:ind w:firstLine="708"/>
      </w:pPr>
      <w:r>
        <w:t xml:space="preserve">   </w:t>
      </w:r>
      <w:r w:rsidR="00D01B78">
        <w:t xml:space="preserve">nesposoban za plaćanje. </w:t>
      </w:r>
    </w:p>
    <w:p w:rsidRDefault="00B95AE6" w:rsidP="00981BDB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981BDB" w:rsidR="00D66226" w:rsidRPr="00A039F2">
      <w:pPr>
        <w:ind w:firstLine="708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981BDB" w:rsidP="00325398" w:rsidR="00981BDB">
      <w:pPr>
        <w:jc w:val="center"/>
      </w:pPr>
    </w:p>
    <w:p w:rsidRDefault="00981BDB" w:rsidP="00325398" w:rsidR="00325398">
      <w:pPr>
        <w:jc w:val="center"/>
      </w:pPr>
      <w:r>
        <w:t xml:space="preserve">U </w:t>
      </w:r>
      <w:r w:rsidR="006E4B20">
        <w:t>Zagreb</w:t>
      </w:r>
      <w:r>
        <w:t>u,</w:t>
      </w:r>
      <w:r w:rsidR="00590AEF">
        <w:t xml:space="preserve"> </w:t>
      </w:r>
      <w:r>
        <w:t>02. veljače 2016.</w:t>
      </w:r>
    </w:p>
    <w:p w:rsidRDefault="00325398" w:rsidP="00325398" w:rsidR="00325398"/>
    <w:p w:rsidRDefault="00325398" w:rsidP="00981BDB" w:rsidR="00325398">
      <w:r>
        <w:t xml:space="preserve">     </w:t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</w:r>
      <w:r w:rsidR="00981BDB">
        <w:tab/>
        <w:t xml:space="preserve">    SUDAC </w:t>
      </w:r>
    </w:p>
    <w:p w:rsidRDefault="00325398" w:rsidP="00572798" w:rsidR="00572798">
      <w:pPr>
        <w:jc w:val="right"/>
      </w:pPr>
      <w:r>
        <w:t xml:space="preserve">          </w:t>
      </w:r>
      <w:r w:rsidR="00981BDB">
        <w:t>Ivan Vladić</w:t>
      </w:r>
    </w:p>
    <w:p w:rsidRDefault="00AB60FD" w:rsidP="00AB60FD" w:rsidR="00AB60FD">
      <w:r>
        <w:t>DNA:</w:t>
      </w:r>
    </w:p>
    <w:p w:rsidRDefault="00AB60FD" w:rsidP="00981BDB" w:rsidR="00AB60FD">
      <w:pPr>
        <w:pStyle w:val="Odlomakpopisa"/>
        <w:numPr>
          <w:ilvl w:val="0"/>
          <w:numId w:val="8"/>
        </w:numPr>
      </w:pPr>
      <w:r>
        <w:t>e- oglasna ploča 45 dana</w:t>
      </w:r>
    </w:p>
    <w:sectPr w:rsidSect="00ED6AA8" w:rsidR="00AB60FD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1B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9313129"/>
    <w:multiLevelType w:val="hybridMultilevel"/>
    <w:tmpl w:val="5600BFAC"/>
    <w:lvl w:tplc="DFE2629C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">
    <w:nsid w:val="20865F7E"/>
    <w:multiLevelType w:val="hybridMultilevel"/>
    <w:tmpl w:val="AADA07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0FD1EE2"/>
    <w:multiLevelType w:val="hybridMultilevel"/>
    <w:tmpl w:val="71BCCCF6"/>
    <w:lvl w:tplc="DFE2629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85571"/>
    <w:rsid w:val="001B2ED3"/>
    <w:rsid w:val="001E50FB"/>
    <w:rsid w:val="001F6933"/>
    <w:rsid w:val="00205F0A"/>
    <w:rsid w:val="00230A63"/>
    <w:rsid w:val="00263D6D"/>
    <w:rsid w:val="00264D19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54BAF"/>
    <w:rsid w:val="004B337A"/>
    <w:rsid w:val="004F3962"/>
    <w:rsid w:val="0053446F"/>
    <w:rsid w:val="00572798"/>
    <w:rsid w:val="00590AEF"/>
    <w:rsid w:val="00591994"/>
    <w:rsid w:val="005A0039"/>
    <w:rsid w:val="005D1B51"/>
    <w:rsid w:val="005D476D"/>
    <w:rsid w:val="005E4AB8"/>
    <w:rsid w:val="005F0073"/>
    <w:rsid w:val="005F4627"/>
    <w:rsid w:val="00627F6A"/>
    <w:rsid w:val="00657B8E"/>
    <w:rsid w:val="006E4B20"/>
    <w:rsid w:val="007517A6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981BDB"/>
    <w:rsid w:val="009F31C4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6069F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F034D3"/>
    <w:rsid w:val="00F2647C"/>
    <w:rsid w:val="00F61102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4B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4B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4B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4B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4B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981BD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54B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B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B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B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B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KRISTIJAN FOLIJE jednostavno društvo s ograničenom odgovornošću za usluge</izvorni_sadrzaj>
    <derivirana_varijabla naziv="DomainObject.Predmet.ProtustrankaFormated_1">  KRISTIJAN FOLIJE jednostavno društvo s ograničenom odgovornošću za usluge</derivirana_varijabla>
  </DomainObject.Predmet.ProtustrankaFormated>
  <DomainObject.Predmet.ProtustrankaFormatedOIB>
    <izvorni_sadrzaj>  KRISTIJAN FOLIJE jednostavno društvo s ograničenom odgovornošću za usluge, OIB 74120724515</izvorni_sadrzaj>
    <derivirana_varijabla naziv="DomainObject.Predmet.ProtustrankaFormatedOIB_1">  KRISTIJAN FOLIJE jednostavno društvo s ograničenom odgovornošću za usluge, OIB 74120724515</derivirana_varijabla>
  </DomainObject.Predmet.ProtustrankaFormatedOIB>
  <DomainObject.Predmet.ProtustrankaFormatedWithAdress>
    <izvorni_sadrzaj> KRISTIJAN FOLIJE jednostavno društvo s ograničenom odgovornošću za usluge, II Zagrebački odvojak 18, 10000 Zagreb</izvorni_sadrzaj>
    <derivirana_varijabla naziv="DomainObject.Predmet.ProtustrankaFormatedWithAdress_1"> KRISTIJAN FOLIJE jednostavno društvo s ograničenom odgovornošću za usluge, II Zagrebački odvojak 18, 10000 Zagreb</derivirana_varijabla>
  </DomainObject.Predmet.ProtustrankaFormatedWithAdress>
  <DomainObject.Predmet.ProtustrankaFormatedWithAdressOIB>
    <izvorni_sadrzaj> KRISTIJAN FOLIJE jednostavno društvo s ograničenom odgovornošću za usluge, OIB 74120724515, II Zagrebački odvojak 18, 10000 Zagreb</izvorni_sadrzaj>
    <derivirana_varijabla naziv="DomainObject.Predmet.ProtustrankaFormatedWithAdressOIB_1"> KRISTIJAN FOLIJE jednostavno društvo s ograničenom odgovornošću za usluge, OIB 74120724515, II Zagrebački odvojak 18, 10000 Zagreb</derivirana_varijabla>
  </DomainObject.Predmet.ProtustrankaFormatedWithAdressOIB>
  <DomainObject.Predmet.ProtustrankaWithAdress>
    <izvorni_sadrzaj>KRISTIJAN FOLIJE jednostavno društvo s ograničenom odgovornošću za usluge II Zagrebački odvojak 18, 10000 Zagreb</izvorni_sadrzaj>
    <derivirana_varijabla naziv="DomainObject.Predmet.ProtustrankaWithAdress_1">KRISTIJAN FOLIJE jednostavno društvo s ograničenom odgovornošću za usluge II Zagrebački odvojak 18, 10000 Zagreb</derivirana_varijabla>
  </DomainObject.Predmet.ProtustrankaWithAdress>
  <DomainObject.Predmet.ProtustrankaWithAdressOIB>
    <izvorni_sadrzaj>KRISTIJAN FOLIJE jednostavno društvo s ograničenom odgovornošću za usluge, OIB 74120724515, II Zagrebački odvojak 18, 10000 Zagreb</izvorni_sadrzaj>
    <derivirana_varijabla naziv="DomainObject.Predmet.ProtustrankaWithAdressOIB_1">KRISTIJAN FOLIJE jednostavno društvo s ograničenom odgovornošću za usluge, OIB 74120724515, II Zagrebački odvojak 18, 10000 Zagreb</derivirana_varijabla>
  </DomainObject.Predmet.ProtustrankaWithAdressOIB>
  <DomainObject.Predmet.ProtustrankaNazivFormated>
    <izvorni_sadrzaj>KRISTIJAN FOLIJE jednostavno društvo s ograničenom odgovornošću za usluge</izvorni_sadrzaj>
    <derivirana_varijabla naziv="DomainObject.Predmet.ProtustrankaNazivFormated_1">KRISTIJAN FOLIJE jednostavno društvo s ograničenom odgovornošću za usluge</derivirana_varijabla>
  </DomainObject.Predmet.ProtustrankaNazivFormated>
  <DomainObject.Predmet.ProtustrankaNazivFormatedOIB>
    <izvorni_sadrzaj>KRISTIJAN FOLIJE jednostavno društvo s ograničenom odgovornošću za usluge, OIB 74120724515</izvorni_sadrzaj>
    <derivirana_varijabla naziv="DomainObject.Predmet.ProtustrankaNazivFormatedOIB_1">KRISTIJAN FOLIJE jednostavno društvo s ograničenom odgovornošću za usluge, OIB 74120724515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KRISTIJAN FOLIJE jednostavno društvo s ograničenom odgovornošću za usluge</item>
    </izvorni_sadrzaj>
    <derivirana_varijabla naziv="DomainObject.Predmet.ProtuStrankaListFormated_1">
      <item>KRISTIJAN FOLIJE jednostavno društvo s ograničenom odgovornošću za usluge</item>
    </derivirana_varijabla>
  </DomainObject.Predmet.ProtuStrankaListFormated>
  <DomainObject.Predmet.ProtuStrankaListFormatedOIB>
    <izvorni_sadrzaj>
      <item>KRISTIJAN FOLIJE jednostavno društvo s ograničenom odgovornošću za usluge, OIB 74120724515</item>
    </izvorni_sadrzaj>
    <derivirana_varijabla naziv="DomainObject.Predmet.ProtuStrankaListFormatedOIB_1">
      <item>KRISTIJAN FOLIJE jednostavno društvo s ograničenom odgovornošću za usluge, OIB 74120724515</item>
    </derivirana_varijabla>
  </DomainObject.Predmet.ProtuStrankaListFormatedOIB>
  <DomainObject.Predmet.ProtuStrankaListFormatedWithAdress>
    <izvorni_sadrzaj>
      <item>KRISTIJAN FOLIJE jednostavno društvo s ograničenom odgovornošću za usluge, II Zagrebački odvojak 18, 10000 Zagreb</item>
    </izvorni_sadrzaj>
    <derivirana_varijabla naziv="DomainObject.Predmet.ProtuStrankaListFormatedWithAdress_1">
      <item>KRISTIJAN FOLIJE jednostavno društvo s ograničenom odgovornošću za usluge, II Zagrebački odvojak 18, 10000 Zagreb</item>
    </derivirana_varijabla>
  </DomainObject.Predmet.ProtuStrankaListFormatedWithAdress>
  <DomainObject.Predmet.ProtuStrankaListFormatedWithAdressOIB>
    <izvorni_sadrzaj>
      <item>KRISTIJAN FOLIJE jednostavno društvo s ograničenom odgovornošću za usluge, OIB 74120724515, II Zagrebački odvojak 18, 10000 Zagreb</item>
    </izvorni_sadrzaj>
    <derivirana_varijabla naziv="DomainObject.Predmet.ProtuStrankaListFormatedWithAdressOIB_1">
      <item>KRISTIJAN FOLIJE jednostavno društvo s ograničenom odgovornošću za usluge, OIB 74120724515, II Zagrebački odvojak 18, 10000 Zagreb</item>
    </derivirana_varijabla>
  </DomainObject.Predmet.ProtuStrankaListFormatedWithAdressOIB>
  <DomainObject.Predmet.ProtuStrankaListNazivFormated>
    <izvorni_sadrzaj>
      <item>KRISTIJAN FOLIJE jednostavno društvo s ograničenom odgovornošću za usluge</item>
    </izvorni_sadrzaj>
    <derivirana_varijabla naziv="DomainObject.Predmet.ProtuStrankaListNazivFormated_1">
      <item>KRISTIJAN FOLIJE jednostavno društvo s ograničenom odgovornošću za usluge</item>
    </derivirana_varijabla>
  </DomainObject.Predmet.ProtuStrankaListNazivFormated>
  <DomainObject.Predmet.ProtuStrankaListNazivFormatedOIB>
    <izvorni_sadrzaj>
      <item>KRISTIJAN FOLIJE jednostavno društvo s ograničenom odgovornošću za usluge, OIB 74120724515</item>
    </izvorni_sadrzaj>
    <derivirana_varijabla naziv="DomainObject.Predmet.ProtuStrankaListNazivFormatedOIB_1">
      <item>KRISTIJAN FOLIJE jednostavno društvo s ograničenom odgovornošću za usluge, OIB 74120724515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KRISTIJAN FOLIJE jednostavno društvo s ograničenom odgovornošću za usluge</izvorni_sadrzaj>
    <derivirana_varijabla naziv="DomainObject.Predmet.ProtustrankaIDrugi_1">KRISTIJAN FOLIJE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KRISTIJAN FOLIJE jednostavno društvo s ograničenom odgovornošću za usluge, OIB 74120724515, II Zagrebački odvojak 18, 10000 Zagreb</izvorni_sadrzaj>
    <derivirana_varijabla naziv="DomainObject.Predmet.ProtustrankaIDrugiAdressOIB_1">KRISTIJAN FOLIJE jednostavno društvo s ograničenom odgovornošću za usluge, OIB 74120724515, II Zagrebački odvojak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KRISTIJAN FOLIJE jednostavno društvo s ograničenom odgovornošću za usluge</item>
    </izvorni_sadrzaj>
    <derivirana_varijabla naziv="DomainObject.Predmet.SudioniciListNaziv_1">
      <item>FINA Regionalni centar Zagreb</item>
      <item>KRISTIJAN FOLIJE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KRISTIJAN FOLIJE jednostavno društvo s ograničenom odgovornošću za usluge, OIB 74120724515, II Zagrebački odvojak 18,10000 Zagreb</item>
    </izvorni_sadrzaj>
    <derivirana_varijabla naziv="DomainObject.Predmet.SudioniciListAdressOIB_1">
      <item>FINA Regionalni centar Zagreb, OIB 85821130368, Trg svibanjskih žrtava 1995. br. 1,10000 Zagreb</item>
      <item>KRISTIJAN FOLIJE jednostavno društvo s ograničenom odgovornošću za usluge, OIB 74120724515, II Zagrebački odvojak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74120724515</item>
    </izvorni_sadrzaj>
    <derivirana_varijabla naziv="DomainObject.Predmet.SudioniciListNazivOIB_1">
      <item>, OIB 85821130368</item>
      <item>, OIB 74120724515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89132-EF9E-41A7-AD89-1E84C5C200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1299</properties:Characters>
  <properties:Lines>46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2016-02-02T08:00:00Z</dcterms:created>
  <dc:creator>ilukac</dc:creator>
  <cp:lastModifiedBy>Monika Topolovec</cp:lastModifiedBy>
  <cp:lastPrinted>2016-02-02T08:28:00Z</cp:lastPrinted>
  <dcterms:modified xmlns:xsi="http://www.w3.org/2001/XMLSchema-instance" xsi:type="dcterms:W3CDTF">2016-02-02T08:44:00Z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