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6a43071" w14:textId="6a43071">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6C0DE3">
        <w:rPr>
          <w:rFonts w:ascii="Times New Roman" w:hAnsi="Times New Roman" w:cs="Times New Roman"/>
          <w:b w:val="false"/>
          <w:sz w:val="24"/>
          <w:szCs w:val="24"/>
        </w:rPr>
        <w:t>1457</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w:t>
      </w:r>
      <w:r w:rsidR="006C0DE3">
        <w:t>Karlovac</w:t>
      </w:r>
      <w:r w:rsidR="002372CB">
        <w:t xml:space="preserve">, </w:t>
      </w:r>
      <w:r w:rsidR="006C0DE3">
        <w:t xml:space="preserve">Karlovac, Pavla Vitezovića 1, </w:t>
      </w:r>
      <w:r w:rsidRPr="00C7419C" w:rsidR="00C7419C">
        <w:t>OIB: 85821130368, za otvaranje stečajnog postupka nad dužnikom</w:t>
      </w:r>
      <w:r w:rsidR="002372CB">
        <w:t xml:space="preserve"> </w:t>
      </w:r>
      <w:r w:rsidR="006C0DE3">
        <w:t>EL LOBO j.d.o.o., Karlovac, Matka Laginje 39, OIB: 56440907436</w:t>
      </w:r>
      <w:r w:rsidR="006919EF">
        <w:t>,</w:t>
      </w:r>
      <w:r w:rsidR="00E60318">
        <w:t xml:space="preserve"> </w:t>
      </w:r>
      <w:r w:rsidR="006C0DE3">
        <w:t>20</w:t>
      </w:r>
      <w:r w:rsidR="00526E76">
        <w:t>.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6C0DE3">
        <w:t>EL LOBO j.d.o.o., Karlovac, Matka Laginje 39, OIB: 56440907436</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6C0DE3">
        <w:t xml:space="preserve">EL LOBO j.d.o.o., Karlovac, Matka Laginje 39, OIB: 56440907436, </w:t>
      </w:r>
      <w:r w:rsidR="006C4C3C">
        <w:t xml:space="preserve"> </w:t>
      </w:r>
      <w:r w:rsidR="006C0DE3">
        <w:t>Matei Muhić, Polje Ozaljsko, Polje Ozaljsko 8, OIB: 54644145617</w:t>
      </w:r>
      <w:r w:rsidR="006919EF">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lastRenderedPageBreak/>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6C0DE3">
        <w:rPr>
          <w:b/>
        </w:rPr>
        <w:t>3. listopada</w:t>
      </w:r>
      <w:r w:rsidR="00315BF9">
        <w:rPr>
          <w:b/>
        </w:rPr>
        <w:t xml:space="preserve"> 2019</w:t>
      </w:r>
      <w:r w:rsidR="00607035">
        <w:rPr>
          <w:b/>
        </w:rPr>
        <w:t xml:space="preserve">. u </w:t>
      </w:r>
      <w:r w:rsidR="006C0DE3">
        <w:rPr>
          <w:b/>
        </w:rPr>
        <w:t>9,00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 xml:space="preserve">Financijska agencija, Regionalni centar Zagreb, </w:t>
      </w:r>
      <w:r w:rsidR="006C0DE3">
        <w:t xml:space="preserve">Podružnica Karlovac, Karlovac, Pavla Vitezovića 1, </w:t>
      </w:r>
      <w:r w:rsidRPr="004702FA" w:rsidR="00315BF9">
        <w:t>OIB: 85821130368</w:t>
      </w:r>
      <w:r w:rsidR="00315BF9">
        <w:t xml:space="preserve">,  je  </w:t>
      </w:r>
      <w:r w:rsidR="006C0DE3">
        <w:t>28. lipnja</w:t>
      </w:r>
      <w:r w:rsidR="00E60318">
        <w:t xml:space="preserve"> 2019.</w:t>
      </w:r>
      <w:r w:rsidR="00315BF9">
        <w:t xml:space="preserve"> podnijela </w:t>
      </w:r>
      <w:r w:rsidRPr="00676B0D" w:rsidR="00315BF9">
        <w:t>prijedlog za otvaranje stečajnog postupka nad dužnikom</w:t>
      </w:r>
      <w:r w:rsidR="00315BF9">
        <w:t xml:space="preserve"> </w:t>
      </w:r>
      <w:r w:rsidR="006C0DE3">
        <w:t>EL LOBO j.d.o.o., Karlovac, Matka Laginje 39, OIB: 56440907436,</w:t>
      </w:r>
      <w:r w:rsidR="0085187A">
        <w:t xml:space="preserve">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006C0DE3" w:rsidP="00315BF9" w:rsidRDefault="006C0DE3">
      <w:pPr>
        <w:jc w:val="both"/>
      </w:pPr>
    </w:p>
    <w:p w:rsidR="006C0DE3" w:rsidP="00315BF9" w:rsidRDefault="006C0DE3">
      <w:pPr>
        <w:jc w:val="both"/>
      </w:pPr>
    </w:p>
    <w:p w:rsidR="00315BF9" w:rsidP="00315BF9" w:rsidRDefault="00315BF9">
      <w:pPr>
        <w:jc w:val="both"/>
      </w:pPr>
      <w:r>
        <w:lastRenderedPageBreak/>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6C0DE3">
        <w:t>20</w:t>
      </w:r>
      <w:r w:rsidR="00526E76">
        <w:t>.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B5352">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6C0DE3">
      <w:rPr>
        <w:rFonts w:ascii="Verdana" w:hAnsi="Verdana"/>
        <w:b w:val="false"/>
        <w:sz w:val="24"/>
        <w:szCs w:val="24"/>
      </w:rPr>
      <w:t>1457</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352"/>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19EF"/>
    <w:rsid w:val="00696CCE"/>
    <w:rsid w:val="00696DBE"/>
    <w:rsid w:val="006A08ED"/>
    <w:rsid w:val="006A5100"/>
    <w:rsid w:val="006B0531"/>
    <w:rsid w:val="006C0DE3"/>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278CD"/>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2B5352"/>
    <w:rPr>
      <w:color w:val="808080"/>
      <w:bdr w:val="none" w:color="auto" w:sz="0" w:space="0"/>
      <w:shd w:val="clear" w:color="auto" w:fill="auto"/>
    </w:rPr>
  </w:style>
  <w:style w:type="character" w:styleId="eSPISCCParagraphDefaultFont" w:customStyle="true">
    <w:name w:val="eSPIS_CC_Paragraph Default Font"/>
    <w:basedOn w:val="Zadanifontodlomka"/>
    <w:rsid w:val="002B535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B5352"/>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B5352"/>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B5352"/>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2B5352"/>
    <w:rPr>
      <w:color w:val="808080"/>
      <w:bdr w:color="auto" w:space="0" w:sz="0" w:val="none"/>
      <w:shd w:color="auto" w:fill="auto" w:val="clear"/>
    </w:rPr>
  </w:style>
  <w:style w:customStyle="1" w:styleId="eSPISCCParagraphDefaultFont" w:type="character">
    <w:name w:val="eSPIS_CC_Paragraph Default Font"/>
    <w:basedOn w:val="Zadanifontodlomka"/>
    <w:rsid w:val="002B53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535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53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53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1457</izvorni_sadrzaj>
    <derivirana_varijabla naziv="DomainObject.Predmet.Broj_1">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St-1457/2019</izvorni_sadrzaj>
    <derivirana_varijabla naziv="DomainObject.Predmet.OznakaBroj_1">St-1457/2019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 LOBO j.d.o.o. zastupanog po punomoćniku Matea Muhić</izvorni_sadrzaj>
    <derivirana_varijabla naziv="DomainObject.Predmet.ProtustrankaFormated_1">  EL LOBO j.d.o.o. zastupanog po punomoćniku Matea Muhić</derivirana_varijabla>
  </DomainObject.Predmet.ProtustrankaFormated>
  <DomainObject.Predmet.ProtustrankaFormatedOIB>
    <izvorni_sadrzaj>  EL LOBO j.d.o.o., OIB 56440907436 zastupanog po punomoćniku Matea Muhić</izvorni_sadrzaj>
    <derivirana_varijabla naziv="DomainObject.Predmet.ProtustrankaFormatedOIB_1">  EL LOBO j.d.o.o., OIB 56440907436 zastupanog po punomoćniku Matea Muhić</derivirana_varijabla>
  </DomainObject.Predmet.ProtustrankaFormatedOIB>
  <DomainObject.Predmet.ProtustrankaFormatedWithAdress>
    <izvorni_sadrzaj> EL LOBO j.d.o.o., Matka Laginje 39, 47000 Karlovac zastupanog po punomoćniku Matea Muhić</izvorni_sadrzaj>
    <derivirana_varijabla naziv="DomainObject.Predmet.ProtustrankaFormatedWithAdress_1"> EL LOBO j.d.o.o., Matka Laginje 39, 47000 Karlovac zastupanog po punomoćniku Matea Muhić</derivirana_varijabla>
  </DomainObject.Predmet.ProtustrankaFormatedWithAdress>
  <DomainObject.Predmet.ProtustrankaFormatedWithAdressOIB>
    <izvorni_sadrzaj> EL LOBO j.d.o.o., OIB 56440907436, Matka Laginje 39, 47000 Karlovac zastupanog po punomoćniku Matea Muhić</izvorni_sadrzaj>
    <derivirana_varijabla naziv="DomainObject.Predmet.ProtustrankaFormatedWithAdressOIB_1"> EL LOBO j.d.o.o., OIB 56440907436, Matka Laginje 39, 47000 Karlovac zastupanog po punomoćniku Matea Muhić</derivirana_varijabla>
  </DomainObject.Predmet.ProtustrankaFormatedWithAdressOIB>
  <DomainObject.Predmet.ProtustrankaWithAdress>
    <izvorni_sadrzaj>EL LOBO j.d.o.o. Matka Laginje 39, 47000 Karlovac</izvorni_sadrzaj>
    <derivirana_varijabla naziv="DomainObject.Predmet.ProtustrankaWithAdress_1">EL LOBO j.d.o.o. Matka Laginje 39, 47000 Karlovac</derivirana_varijabla>
  </DomainObject.Predmet.ProtustrankaWithAdress>
  <DomainObject.Predmet.ProtustrankaWithAdressOIB>
    <izvorni_sadrzaj>EL LOBO j.d.o.o., OIB 56440907436, Matka Laginje 39, 47000 Karlovac</izvorni_sadrzaj>
    <derivirana_varijabla naziv="DomainObject.Predmet.ProtustrankaWithAdressOIB_1">EL LOBO j.d.o.o., OIB 56440907436, Matka Laginje 39, 47000 Karlovac</derivirana_varijabla>
  </DomainObject.Predmet.ProtustrankaWithAdressOIB>
  <DomainObject.Predmet.ProtustrankaNazivFormated>
    <izvorni_sadrzaj>EL LOBO j.d.o.o.</izvorni_sadrzaj>
    <derivirana_varijabla naziv="DomainObject.Predmet.ProtustrankaNazivFormated_1">EL LOBO j.d.o.o.</derivirana_varijabla>
  </DomainObject.Predmet.ProtustrankaNazivFormated>
  <DomainObject.Predmet.ProtustrankaNazivFormatedOIB>
    <izvorni_sadrzaj>EL LOBO j.d.o.o., OIB 56440907436</izvorni_sadrzaj>
    <derivirana_varijabla naziv="DomainObject.Predmet.ProtustrankaNazivFormatedOIB_1">EL LOBO j.d.o.o., OIB 56440907436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 LOBO j.d.o.o. zastupanog po punomoćniku Matea Muhić</item>
    </izvorni_sadrzaj>
    <derivirana_varijabla naziv="DomainObject.Predmet.ProtuStrankaListFormated_1">
      <item>EL LOBO j.d.o.o. zastupanog po punomoćniku Matea Muhić</item>
    </derivirana_varijabla>
  </DomainObject.Predmet.ProtuStrankaListFormated>
  <DomainObject.Predmet.ProtuStrankaListFormatedOIB>
    <izvorni_sadrzaj>
      <item>EL LOBO j.d.o.o., OIB 56440907436 zastupanog po punomoćniku Matea Muhić</item>
    </izvorni_sadrzaj>
    <derivirana_varijabla naziv="DomainObject.Predmet.ProtuStrankaListFormatedOIB_1">
      <item>EL LOBO j.d.o.o., OIB 56440907436 zastupanog po punomoćniku Matea Muhić</item>
    </derivirana_varijabla>
  </DomainObject.Predmet.ProtuStrankaListFormatedOIB>
  <DomainObject.Predmet.ProtuStrankaListFormatedWithAdress>
    <izvorni_sadrzaj>
      <item>EL LOBO j.d.o.o., Matka Laginje 39, 47000 Karlovac zastupanog po punomoćniku Matea Muhić</item>
    </izvorni_sadrzaj>
    <derivirana_varijabla naziv="DomainObject.Predmet.ProtuStrankaListFormatedWithAdress_1">
      <item>EL LOBO j.d.o.o., Matka Laginje 39, 47000 Karlovac zastupanog po punomoćniku Matea Muhić</item>
    </derivirana_varijabla>
  </DomainObject.Predmet.ProtuStrankaListFormatedWithAdress>
  <DomainObject.Predmet.ProtuStrankaListFormatedWithAdressOIB>
    <izvorni_sadrzaj>
      <item>EL LOBO j.d.o.o., OIB 56440907436, Matka Laginje 39, 47000 Karlovac zastupanog po punomoćniku Matea Muhić</item>
    </izvorni_sadrzaj>
    <derivirana_varijabla naziv="DomainObject.Predmet.ProtuStrankaListFormatedWithAdressOIB_1">
      <item>EL LOBO j.d.o.o., OIB 56440907436, Matka Laginje 39, 47000 Karlovac zastupanog po punomoćniku Matea Muhić</item>
    </derivirana_varijabla>
  </DomainObject.Predmet.ProtuStrankaListFormatedWithAdressOIB>
  <DomainObject.Predmet.ProtuStrankaListNazivFormated>
    <izvorni_sadrzaj>
      <item>EL LOBO j.d.o.o.</item>
    </izvorni_sadrzaj>
    <derivirana_varijabla naziv="DomainObject.Predmet.ProtuStrankaListNazivFormated_1">
      <item>EL LOBO j.d.o.o.</item>
    </derivirana_varijabla>
  </DomainObject.Predmet.ProtuStrankaListNazivFormated>
  <DomainObject.Predmet.ProtuStrankaListNazivFormatedOIB>
    <izvorni_sadrzaj>
      <item>EL LOBO j.d.o.o., OIB 56440907436</item>
    </izvorni_sadrzaj>
    <derivirana_varijabla naziv="DomainObject.Predmet.ProtuStrankaListNazivFormatedOIB_1">
      <item>EL LOBO j.d.o.o., OIB 56440907436</item>
    </derivirana_varijabla>
  </DomainObject.Predmet.ProtuStrankaListNazivFormatedOIB>
  <DomainObject.Predmet.OstaliListFormated>
    <izvorni_sadrzaj>
      <item>Matea Muhić punomoćnica sudionika u postupku EL LOBO j.d.o.o.</item>
    </izvorni_sadrzaj>
    <derivirana_varijabla naziv="DomainObject.Predmet.OstaliListFormated_1">
      <item>Matea Muhić punomoćnica sudionika u postupku EL LOBO j.d.o.o.</item>
    </derivirana_varijabla>
  </DomainObject.Predmet.OstaliListFormated>
  <DomainObject.Predmet.OstaliListFormatedOIB>
    <izvorni_sadrzaj>
      <item>Matea Muhić, OIB 54644145617 punomoćnica sudionika u postupku EL LOBO j.d.o.o.</item>
    </izvorni_sadrzaj>
    <derivirana_varijabla naziv="DomainObject.Predmet.OstaliListFormatedOIB_1">
      <item>Matea Muhić, OIB 54644145617 punomoćnica sudionika u postupku EL LOBO j.d.o.o.</item>
    </derivirana_varijabla>
  </DomainObject.Predmet.OstaliListFormatedOIB>
  <DomainObject.Predmet.OstaliListFormatedWithAdress>
    <izvorni_sadrzaj>
      <item>Matea Muhić, Polje Ozaljsko 8, 47280 Polje Ozaljsko punomoćnica sudionika u postupku EL LOBO j.d.o.o.</item>
    </izvorni_sadrzaj>
    <derivirana_varijabla naziv="DomainObject.Predmet.OstaliListFormatedWithAdress_1">
      <item>Matea Muhić, Polje Ozaljsko 8, 47280 Polje Ozaljsko punomoćnica sudionika u postupku EL LOBO j.d.o.o.</item>
    </derivirana_varijabla>
  </DomainObject.Predmet.OstaliListFormatedWithAdress>
  <DomainObject.Predmet.OstaliListFormatedWithAdressOIB>
    <izvorni_sadrzaj>
      <item>Matea Muhić, OIB 54644145617, Polje Ozaljsko 8, 47280 Polje Ozaljsko punomoćnica sudionika u postupku EL LOBO j.d.o.o.</item>
    </izvorni_sadrzaj>
    <derivirana_varijabla naziv="DomainObject.Predmet.OstaliListFormatedWithAdressOIB_1">
      <item>Matea Muhić, OIB 54644145617, Polje Ozaljsko 8, 47280 Polje Ozaljsko punomoćnica sudionika u postupku EL LOBO j.d.o.o.</item>
    </derivirana_varijabla>
  </DomainObject.Predmet.OstaliListFormatedWithAdressOIB>
  <DomainObject.Predmet.OstaliListNazivFormated>
    <izvorni_sadrzaj>
      <item>Matea Muhić</item>
    </izvorni_sadrzaj>
    <derivirana_varijabla naziv="DomainObject.Predmet.OstaliListNazivFormated_1">
      <item>Matea Muhić</item>
    </derivirana_varijabla>
  </DomainObject.Predmet.OstaliListNazivFormated>
  <DomainObject.Predmet.OstaliListNazivFormatedOIB>
    <izvorni_sadrzaj>
      <item>Matea Muhić, OIB 54644145617</item>
    </izvorni_sadrzaj>
    <derivirana_varijabla naziv="DomainObject.Predmet.OstaliListNazivFormatedOIB_1">
      <item>Matea Muhić, OIB 54644145617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 LOBO j.d.o.o.</izvorni_sadrzaj>
    <derivirana_varijabla naziv="DomainObject.Predmet.ProtustrankaIDrugi_1">EL LOBO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 LOBO j.d.o.o., OIB 56440907436, Matka Laginje 39, 47000 Karlovac</izvorni_sadrzaj>
    <derivirana_varijabla naziv="DomainObject.Predmet.ProtustrankaIDrugiAdressOIB_1">EL LOBO j.d.o.o., OIB 56440907436, Matka Laginje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EL LOBO j.d.o.o.</item>
      <item>Matea Muhić</item>
    </izvorni_sadrzaj>
    <derivirana_varijabla naziv="DomainObject.Predmet.SudioniciListNaziv_1">
      <item>FINA regionalni centar Zagreb, podružnica Karlovac</item>
      <item>EL LOBO j.d.o.o.</item>
      <item>Matea Muhić</item>
    </derivirana_varijabla>
  </DomainObject.Predmet.SudioniciListNaziv>
  <DomainObject.Predmet.SudioniciListAdressOIB>
    <izvorni_sadrzaj>
      <item>FINA regionalni centar Zagreb, podružnica Karlovac, OIB 85821130368, Vitezovićeva 1,47000 Karlovac</item>
      <item>EL LOBO j.d.o.o., OIB 56440907436, Matka Laginje 39,47000 Karlovac</item>
      <item>Matea Muhić, OIB 54644145617, Polje Ozaljsko 8,47280 Polje Ozaljsko</item>
    </izvorni_sadrzaj>
    <derivirana_varijabla naziv="DomainObject.Predmet.SudioniciListAdressOIB_1">
      <item>FINA regionalni centar Zagreb, podružnica Karlovac, OIB 85821130368, Vitezovićeva 1,47000 Karlovac</item>
      <item>EL LOBO j.d.o.o., OIB 56440907436, Matka Laginje 39,47000 Karlovac</item>
      <item>Matea Muhić, OIB 54644145617, Polje Ozaljsko 8,47280 Polje Ozaljsko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56440907436</item>
      <item>, OIB 54644145617</item>
    </izvorni_sadrzaj>
    <derivirana_varijabla naziv="DomainObject.Predmet.SudioniciListNazivOIB_1">
      <item>, OIB 85821130368</item>
      <item>, OIB 56440907436</item>
      <item>, OIB 54644145617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6F9D3-D4B2-4227-B5AD-71565D3AC46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902</properties:Words>
  <properties:Characters>4675</properties:Characters>
  <properties:Lines>132</properties:Lines>
  <properties:Paragraphs>56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2019-08-20T07:48:00Z</dcterms:created>
  <dc:creator>Korisnik</dc:creator>
  <cp:lastModifiedBy>Draženka Prpić</cp:lastModifiedBy>
  <cp:lastPrinted>2019-08-20T07:50:00Z</cp:lastPrinted>
  <dcterms:modified xmlns:xsi="http://www.w3.org/2001/XMLSchema-instance" xsi:type="dcterms:W3CDTF">2019-08-20T07:50:00Z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110..st.1.-St-1457-19-Na prijedlog FINE Karlovac.docx)</vt:lpwstr>
  </prop:property>
  <prop:property fmtid="{D5CDD505-2E9C-101B-9397-08002B2CF9AE}" pid="4" name="CC_coloring">
    <vt:bool>false</vt:bool>
  </prop:property>
  <prop:property fmtid="{D5CDD505-2E9C-101B-9397-08002B2CF9AE}" pid="5" name="BrojStranica">
    <vt:i4>4</vt:i4>
  </prop:property>
</prop:Properties>
</file>