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21d0" w14:paraId="0c921d0" w:rsidRDefault="00AF7949" w:rsidP="00AF7949" w:rsidR="00AF7949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949" w:rsidP="00AF7949" w:rsidR="00AF7949">
      <w:r>
        <w:t xml:space="preserve">         REPUBLIKA HRVATSKA</w:t>
      </w:r>
    </w:p>
    <w:p w:rsidRDefault="00AF7949" w:rsidP="00AF7949" w:rsidR="00AF7949">
      <w:r>
        <w:t xml:space="preserve"> TRGOVAČKI SUD U VARAŽDINU</w:t>
      </w:r>
    </w:p>
    <w:p w:rsidRDefault="00AF7949" w:rsidP="00AF7949" w:rsidR="00AF7949">
      <w:r>
        <w:t xml:space="preserve">    Braće Radića 2, 42000 Varaždin</w:t>
      </w:r>
    </w:p>
    <w:p w:rsidRDefault="00AF7949" w:rsidP="00AF7949" w:rsidR="00AF7949"/>
    <w:p w:rsidRDefault="00AF7949" w:rsidP="00AF7949" w:rsidR="00AF7949"/>
    <w:p w:rsidRDefault="00AF7949" w:rsidP="00AF7949" w:rsidR="00AF7949">
      <w:pPr>
        <w:jc w:val="center"/>
        <w:rPr>
          <w:b/>
        </w:rPr>
      </w:pPr>
    </w:p>
    <w:p w:rsidRDefault="00AF7949" w:rsidP="00AF7949" w:rsidR="00AF7949">
      <w:pPr>
        <w:jc w:val="center"/>
      </w:pPr>
      <w:r>
        <w:t>U   I M E   R E P U B L I K E   H R V A T S K E</w:t>
      </w:r>
    </w:p>
    <w:p w:rsidRDefault="00AF7949" w:rsidP="00AF7949" w:rsidR="00AF7949">
      <w:pPr>
        <w:jc w:val="center"/>
        <w:rPr>
          <w:b/>
        </w:rPr>
      </w:pPr>
    </w:p>
    <w:p w:rsidRDefault="00AF7949" w:rsidP="00AF7949" w:rsidR="00AF7949">
      <w:pPr>
        <w:jc w:val="center"/>
      </w:pPr>
      <w:r>
        <w:t xml:space="preserve">R J E Š E NJ E </w:t>
      </w:r>
    </w:p>
    <w:p w:rsidRDefault="00AF7949" w:rsidP="00AF7949" w:rsidR="00AF7949">
      <w:pPr>
        <w:jc w:val="center"/>
      </w:pPr>
    </w:p>
    <w:p w:rsidRDefault="00AF7949" w:rsidP="00AF7949" w:rsidR="00AF7949">
      <w:pPr>
        <w:ind w:firstLine="720"/>
        <w:jc w:val="both"/>
      </w:pPr>
      <w:r>
        <w:t xml:space="preserve">Trgovački sud u Varaždinu,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 kao stečajnom sucu, na prijedlog sudske savjetnice Janje Topol, u stečajnom predmetu povodom zahtjeva podnositelja zahtjeva Financijske agencije, Regionalni centar Zagreb, Podružnica Varaždin, Augusta Cesarca 2, Varaždin, za pokretanje skraćenog stečajnog postupka protiv dužnika SLIVAR d.o.o., OIB: 57222142954 sa sjedištem u Lančić 82, 42240 Ivanec, dana 18. ožujka 2016. godine                </w:t>
      </w:r>
    </w:p>
    <w:p w:rsidRDefault="00AF7949" w:rsidP="00AF7949" w:rsidR="00AF7949">
      <w:pPr>
        <w:ind w:firstLine="720"/>
        <w:jc w:val="both"/>
      </w:pPr>
    </w:p>
    <w:p w:rsidRDefault="00AF7949" w:rsidP="00AF7949" w:rsidR="00AF7949">
      <w:pPr>
        <w:ind w:firstLine="720"/>
        <w:jc w:val="both"/>
      </w:pPr>
    </w:p>
    <w:p w:rsidRDefault="00AF7949" w:rsidP="00AF7949" w:rsidR="00AF7949">
      <w:pPr>
        <w:jc w:val="center"/>
      </w:pPr>
      <w:r>
        <w:t>r i j e š i o   j e</w:t>
      </w:r>
    </w:p>
    <w:p w:rsidRDefault="00AF7949" w:rsidP="00AF7949" w:rsidR="00AF7949">
      <w:pPr>
        <w:jc w:val="center"/>
      </w:pPr>
    </w:p>
    <w:p w:rsidRDefault="00AF7949" w:rsidP="00AF7949" w:rsidR="00AF7949">
      <w:pPr>
        <w:jc w:val="center"/>
      </w:pPr>
    </w:p>
    <w:p w:rsidRDefault="00AF7949" w:rsidP="00AF7949" w:rsidR="00AF7949">
      <w:pPr>
        <w:ind w:firstLine="720"/>
        <w:jc w:val="both"/>
      </w:pPr>
      <w:r>
        <w:t>I/ Obustavlja se skraćeni stečajni postupak nad dužnikom SLIVAR d.o.o., OIB: 57222142954 sa sjedištem u Lančić 82, 42240 Ivanec.</w:t>
      </w:r>
    </w:p>
    <w:p w:rsidRDefault="00AF7949" w:rsidP="00AF7949" w:rsidR="00AF7949">
      <w:pPr>
        <w:ind w:firstLine="720"/>
        <w:jc w:val="both"/>
      </w:pPr>
    </w:p>
    <w:p w:rsidRDefault="00AF7949" w:rsidP="00AF7949" w:rsidR="00AF7949">
      <w:pPr>
        <w:ind w:firstLine="720"/>
        <w:jc w:val="both"/>
      </w:pPr>
      <w:r>
        <w:t>II/ O pokretanju prethodnog postupka odnosno o otvaranju stečajnog postupka nad dužnikom SLIVAR d.o.o., OIB: 57222142954 sa sjedištem u Lančić 82, 42240 Ivanec, sud će donijeti posebno rješenje.</w:t>
      </w:r>
    </w:p>
    <w:p w:rsidRDefault="00AF7949" w:rsidP="00AF7949" w:rsidR="00AF7949">
      <w:pPr>
        <w:jc w:val="center"/>
      </w:pPr>
    </w:p>
    <w:p w:rsidRDefault="00AF7949" w:rsidP="00AF7949" w:rsidR="00AF7949">
      <w:pPr>
        <w:jc w:val="center"/>
      </w:pPr>
      <w:r>
        <w:t>Obrazloženje</w:t>
      </w:r>
    </w:p>
    <w:p w:rsidRDefault="00AF7949" w:rsidP="00AF7949" w:rsidR="00AF7949">
      <w:pPr>
        <w:pStyle w:val="Tijeloteksta"/>
      </w:pPr>
    </w:p>
    <w:p w:rsidRDefault="00AF7949" w:rsidP="00AF7949" w:rsidR="00AF7949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5. veljače 2016. godine podnijela zahtjev za pokretanje skraćenog stečajnog postupka nad dužnikom SLIVAR d.o.o., OIB: 57222142954 sa sjedištem u Lančić 82, 42240 Ivanec,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10. veljače 2016. 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AF7949" w:rsidP="00AF7949" w:rsidR="00AF7949">
      <w:pPr>
        <w:ind w:firstLine="720"/>
        <w:jc w:val="both"/>
        <w:rPr>
          <w:color w:val="000000"/>
        </w:rPr>
      </w:pPr>
    </w:p>
    <w:p w:rsidRDefault="00AF7949" w:rsidP="00AF7949" w:rsidR="00AF7949">
      <w:pPr>
        <w:jc w:val="both"/>
      </w:pPr>
      <w:r>
        <w:tab/>
        <w:t xml:space="preserve">Nadalje je zaprimljen </w:t>
      </w:r>
      <w:r w:rsidR="007D4C95">
        <w:t>prigovor dužnika 11. ožujka 2016. godine na</w:t>
      </w:r>
      <w:r>
        <w:t xml:space="preserve"> oglas poslovni broj 1 St-</w:t>
      </w:r>
      <w:r w:rsidR="007D4C95">
        <w:t>177/16-4 objavljen</w:t>
      </w:r>
      <w:r>
        <w:t xml:space="preserve"> na mrežnoj stranici e-Oglasna ploča</w:t>
      </w:r>
      <w:r w:rsidR="007D4C95">
        <w:t>, a</w:t>
      </w:r>
      <w:r>
        <w:t xml:space="preserve"> u kojem dužnik navodi kako ima zaposlenih te kako isti ima potraživanj</w:t>
      </w:r>
      <w:r w:rsidR="007D4C95">
        <w:t>a, a koja</w:t>
      </w:r>
      <w:r>
        <w:t xml:space="preserve"> nisu naplaćena.</w:t>
      </w:r>
    </w:p>
    <w:p w:rsidRDefault="00AF7949" w:rsidP="00AF7949" w:rsidR="00AF7949">
      <w:pPr>
        <w:jc w:val="both"/>
      </w:pPr>
      <w:r>
        <w:tab/>
      </w:r>
    </w:p>
    <w:p w:rsidRDefault="00AF7949" w:rsidP="00AF7949" w:rsidR="00AF7949">
      <w:pPr>
        <w:ind w:firstLine="708"/>
        <w:jc w:val="both"/>
      </w:pPr>
      <w:r>
        <w:lastRenderedPageBreak/>
        <w:t>Obzirom na navedeno, proizlazi da nisu ispunjene pretpostavke za istodobno otvaranje i zaključenje skraćenog stečajnog postupka, u smislu čl. 431. Stečajnog zakona.</w:t>
      </w:r>
    </w:p>
    <w:p w:rsidRDefault="00AF7949" w:rsidP="00AF7949" w:rsidR="00AF7949">
      <w:pPr>
        <w:ind w:firstLine="708"/>
        <w:jc w:val="both"/>
      </w:pPr>
    </w:p>
    <w:p w:rsidRDefault="00AF7949" w:rsidP="00AF7949" w:rsidR="00AF7949">
      <w:pPr>
        <w:jc w:val="both"/>
      </w:pPr>
      <w:r>
        <w:tab/>
        <w:t>Stoga je sud temeljem članka 433. SZ-a donio rješenje o obustavi skraćenog stečajnog postupka.</w:t>
      </w:r>
    </w:p>
    <w:p w:rsidRDefault="00AF7949" w:rsidP="00AF7949" w:rsidR="00AF7949">
      <w:pPr>
        <w:jc w:val="both"/>
      </w:pPr>
    </w:p>
    <w:p w:rsidRDefault="00AF7949" w:rsidP="00AF7949" w:rsidR="00AF7949">
      <w:pPr>
        <w:jc w:val="both"/>
      </w:pPr>
      <w:r>
        <w:tab/>
        <w:t xml:space="preserve">O pokretanju prethodnog postupka odnosno otvaranju stečajnog postupka nad dužnikom </w:t>
      </w:r>
      <w:r w:rsidR="007D4C95">
        <w:t>SLIVAR d.o.o., OIB: 57222142954 sa sjedištem u Lančić 82, 42240 Ivanec</w:t>
      </w:r>
      <w:r>
        <w:t>, sud će donijeti posebno rješenje sukladno članku 433. SZ-a.</w:t>
      </w:r>
    </w:p>
    <w:p w:rsidRDefault="00AF7949" w:rsidP="00AF7949" w:rsidR="00AF7949">
      <w:pPr>
        <w:jc w:val="both"/>
      </w:pPr>
    </w:p>
    <w:p w:rsidRDefault="00AF7949" w:rsidP="00AF7949" w:rsidR="00AF7949">
      <w:pPr>
        <w:ind w:firstLine="720"/>
        <w:jc w:val="both"/>
      </w:pPr>
    </w:p>
    <w:p w:rsidRDefault="007D4C95" w:rsidP="00AF7949" w:rsidR="00AF7949">
      <w:pPr>
        <w:jc w:val="center"/>
      </w:pPr>
      <w:r>
        <w:t>U Varaždinu, 18. ožujka</w:t>
      </w:r>
      <w:r w:rsidR="00AF7949">
        <w:t xml:space="preserve"> 2016. godine.</w:t>
      </w:r>
    </w:p>
    <w:p w:rsidRDefault="00AF7949" w:rsidP="00AF7949" w:rsidR="00AF7949">
      <w:pPr>
        <w:jc w:val="center"/>
      </w:pPr>
    </w:p>
    <w:p w:rsidRDefault="00AF7949" w:rsidP="00AF7949" w:rsidR="00AF7949">
      <w:pPr>
        <w:jc w:val="center"/>
      </w:pPr>
    </w:p>
    <w:p w:rsidRDefault="00AF7949" w:rsidP="00AF7949" w:rsidR="00AF7949">
      <w:pPr>
        <w:ind w:firstLine="720"/>
        <w:jc w:val="center"/>
      </w:pPr>
    </w:p>
    <w:p w:rsidRDefault="00AF7949" w:rsidP="00AF7949" w:rsidR="00AF794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AF7949" w:rsidP="00AF7949" w:rsidR="00AF7949">
      <w:pPr>
        <w:ind w:firstLine="720"/>
        <w:jc w:val="both"/>
      </w:pPr>
    </w:p>
    <w:p w:rsidRDefault="00AF7949" w:rsidP="007D4C95" w:rsidR="007D4C9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 xml:space="preserve">       </w:t>
      </w:r>
    </w:p>
    <w:p w:rsidRDefault="007D4C95" w:rsidP="007D4C95" w:rsidR="00AF7949">
      <w:pPr>
        <w:ind w:firstLine="720" w:left="4944"/>
        <w:jc w:val="both"/>
      </w:pPr>
      <w:r>
        <w:t xml:space="preserve">     </w:t>
      </w:r>
      <w:r w:rsidR="00AF7949">
        <w:t xml:space="preserve">Ksenija </w:t>
      </w:r>
      <w:proofErr w:type="spellStart"/>
      <w:r w:rsidR="00AF7949">
        <w:t>Flack</w:t>
      </w:r>
      <w:proofErr w:type="spellEnd"/>
      <w:r w:rsidR="00AF7949">
        <w:t xml:space="preserve"> </w:t>
      </w:r>
      <w:proofErr w:type="spellStart"/>
      <w:r w:rsidR="00AF7949">
        <w:t>Makitan</w:t>
      </w:r>
      <w:proofErr w:type="spellEnd"/>
    </w:p>
    <w:p w:rsidRDefault="00AF7949" w:rsidP="00AF7949" w:rsidR="00AF7949">
      <w:pPr>
        <w:jc w:val="both"/>
      </w:pPr>
    </w:p>
    <w:p w:rsidRDefault="00AF7949" w:rsidP="00AF7949" w:rsidR="00AF7949">
      <w:pPr>
        <w:jc w:val="both"/>
      </w:pPr>
    </w:p>
    <w:p w:rsidRDefault="00AF7949" w:rsidP="00AF7949" w:rsidR="00AF7949">
      <w:pPr>
        <w:jc w:val="both"/>
      </w:pPr>
    </w:p>
    <w:p w:rsidRDefault="00AF7949" w:rsidP="00AF7949" w:rsidR="00AF7949">
      <w:pPr>
        <w:jc w:val="both"/>
      </w:pPr>
    </w:p>
    <w:p w:rsidRDefault="00AF7949" w:rsidP="00AF7949" w:rsidR="00AF7949">
      <w:pPr>
        <w:ind w:firstLine="720"/>
        <w:jc w:val="both"/>
      </w:pPr>
      <w:r>
        <w:t>UPUTA O PRAVNOM LIJEKU :</w:t>
      </w:r>
    </w:p>
    <w:p w:rsidRDefault="00AF7949" w:rsidP="00AF7949" w:rsidR="00AF7949">
      <w:pPr>
        <w:ind w:firstLine="720"/>
        <w:jc w:val="both"/>
      </w:pPr>
    </w:p>
    <w:p w:rsidRDefault="00AF7949" w:rsidP="00AF7949" w:rsidR="00AF7949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AF7949" w:rsidP="00AF7949" w:rsidR="00AF7949">
      <w:pPr>
        <w:jc w:val="both"/>
      </w:pPr>
    </w:p>
    <w:p w:rsidRDefault="00AF7949" w:rsidP="00AF7949" w:rsidR="00AF7949">
      <w:pPr>
        <w:jc w:val="both"/>
      </w:pPr>
    </w:p>
    <w:p w:rsidRDefault="00AF7949" w:rsidP="00AF7949" w:rsidR="00AF7949">
      <w:pPr>
        <w:jc w:val="both"/>
      </w:pPr>
      <w:r>
        <w:t xml:space="preserve">DNA: 1. Predlagatelj Financijska agencija, Regionalni centar Zagreb, Podružnica Varaždin, </w:t>
      </w:r>
    </w:p>
    <w:p w:rsidRDefault="00AF7949" w:rsidP="00AF7949" w:rsidR="00AF7949">
      <w:pPr>
        <w:pStyle w:val="Odlomakpopisa"/>
        <w:numPr>
          <w:ilvl w:val="0"/>
          <w:numId w:val="1"/>
        </w:numPr>
        <w:jc w:val="both"/>
      </w:pPr>
      <w:r>
        <w:t>Cesarca 2</w:t>
      </w:r>
    </w:p>
    <w:p w:rsidRDefault="00AF7949" w:rsidP="00AF7949" w:rsidR="00AF7949">
      <w:pPr>
        <w:ind w:firstLine="708"/>
        <w:jc w:val="both"/>
      </w:pPr>
      <w:r>
        <w:t xml:space="preserve">2. RH Ministarstvo financija Porezna uprava Područni ured Sjeverna Hrvatska, po </w:t>
      </w:r>
    </w:p>
    <w:p w:rsidRDefault="00AF7949" w:rsidP="00AF7949" w:rsidR="00AF7949">
      <w:pPr>
        <w:jc w:val="both"/>
      </w:pPr>
      <w:r>
        <w:t xml:space="preserve">               ŽDO Varaždin, građansko-upravni odjel</w:t>
      </w:r>
    </w:p>
    <w:p w:rsidRDefault="00AF7949" w:rsidP="00AF7949" w:rsidR="00AF7949">
      <w:pPr>
        <w:ind w:firstLine="708"/>
      </w:pPr>
      <w:r>
        <w:t xml:space="preserve">3. Dužnik </w:t>
      </w:r>
      <w:r w:rsidR="007D4C95">
        <w:t>SLIVAR d.o.o.,  Lančić 82, 42240 Ivanec</w:t>
      </w:r>
    </w:p>
    <w:p w:rsidRDefault="00AF7949" w:rsidP="00AF7949" w:rsidR="00AF7949">
      <w:pPr>
        <w:ind w:firstLine="708"/>
        <w:rPr>
          <w:szCs w:val="20"/>
        </w:rPr>
      </w:pPr>
      <w:r>
        <w:t>4. E-oglasna ploča</w:t>
      </w:r>
    </w:p>
    <w:p w:rsidRDefault="00AF7949" w:rsidP="00AF7949" w:rsidR="00AF7949"/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6CA" w:rsidP="00AF7949" w:rsidR="00FB46CA">
      <w:r>
        <w:separator/>
      </w:r>
    </w:p>
  </w:endnote>
  <w:endnote w:id="0" w:type="continuationSeparator">
    <w:p w:rsidRDefault="00FB46CA" w:rsidP="00AF7949" w:rsidR="00FB4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6CA" w:rsidP="00AF7949" w:rsidR="00FB46CA">
      <w:r>
        <w:separator/>
      </w:r>
    </w:p>
  </w:footnote>
  <w:footnote w:id="0" w:type="continuationSeparator">
    <w:p w:rsidRDefault="00FB46CA" w:rsidP="00AF7949" w:rsidR="00FB46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949" w:rsidP="00AF7949" w:rsidR="00AF7949">
    <w:pPr>
      <w:pStyle w:val="Zaglavlje"/>
      <w:jc w:val="right"/>
    </w:pPr>
    <w:r>
      <w:t>Poslovni broj: 1 St-177/16-6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04A"/>
    <w:rsid w:val="007D4C95"/>
    <w:rsid w:val="0098604A"/>
    <w:rsid w:val="00AF7949"/>
    <w:rsid w:val="00C660E5"/>
    <w:rsid w:val="00E260E5"/>
    <w:rsid w:val="00FB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94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F794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7949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7949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0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60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0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0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0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94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F794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7949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7949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0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60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0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0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0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53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SLIVAR društvo s ograničenom odgovornošću za proizvodnju, trgovinu i servisne usluge</izvorni_sadrzaj>
    <derivirana_varijabla naziv="DomainObject.Predmet.ProtustrankaFormated_1">  SLIVAR društvo s ograničenom odgovornošću za proizvodnju, trgovinu i servisne usluge</derivirana_varijabla>
  </DomainObject.Predmet.ProtustrankaFormated>
  <DomainObject.Predmet.ProtustrankaFormatedOIB>
    <izvorni_sadrzaj>  SLIVAR društvo s ograničenom odgovornošću za proizvodnju, trgovinu i servisne usluge, OIB 57222142954</izvorni_sadrzaj>
    <derivirana_varijabla naziv="DomainObject.Predmet.ProtustrankaFormatedOIB_1">  SLIVAR društvo s ograničenom odgovornošću za proizvodnju, trgovinu i servisne usluge, OIB 57222142954</derivirana_varijabla>
  </DomainObject.Predmet.ProtustrankaFormatedOIB>
  <DomainObject.Predmet.ProtustrankaFormatedWithAdress>
    <izvorni_sadrzaj> SLIVAR društvo s ograničenom odgovornošću za proizvodnju, trgovinu i servisne usluge, Lančić 82, 42240 Ivanec</izvorni_sadrzaj>
    <derivirana_varijabla naziv="DomainObject.Predmet.ProtustrankaFormatedWithAdress_1"> SLIVAR društvo s ograničenom odgovornošću za proizvodnju, trgovinu i servisne usluge, Lančić 82, 42240 Ivanec</derivirana_varijabla>
  </DomainObject.Predmet.ProtustrankaFormatedWithAdress>
  <DomainObject.Predmet.ProtustrankaFormatedWithAdressOIB>
    <izvorni_sadrzaj> SLIVAR društvo s ograničenom odgovornošću za proizvodnju, trgovinu i servisne usluge, OIB 57222142954, Lančić 82, 42240 Ivanec</izvorni_sadrzaj>
    <derivirana_varijabla naziv="DomainObject.Predmet.ProtustrankaFormatedWithAdressOIB_1"> SLIVAR društvo s ograničenom odgovornošću za proizvodnju, trgovinu i servisne usluge, OIB 57222142954, Lančić 82, 42240 Ivanec</derivirana_varijabla>
  </DomainObject.Predmet.ProtustrankaFormatedWithAdressOIB>
  <DomainObject.Predmet.ProtustrankaWithAdress>
    <izvorni_sadrzaj>SLIVAR društvo s ograničenom odgovornošću za proizvodnju, trgovinu i servisne usluge Lančić 82, 42240 Ivanec</izvorni_sadrzaj>
    <derivirana_varijabla naziv="DomainObject.Predmet.ProtustrankaWithAdress_1">SLIVAR društvo s ograničenom odgovornošću za proizvodnju, trgovinu i servisne usluge Lančić 82, 42240 Ivanec</derivirana_varijabla>
  </DomainObject.Predmet.ProtustrankaWithAdress>
  <DomainObject.Predmet.ProtustrankaWithAdressOIB>
    <izvorni_sadrzaj>SLIVAR društvo s ograničenom odgovornošću za proizvodnju, trgovinu i servisne usluge, OIB 57222142954, Lančić 82, 42240 Ivanec</izvorni_sadrzaj>
    <derivirana_varijabla naziv="DomainObject.Predmet.ProtustrankaWithAdressOIB_1">SLIVAR društvo s ograničenom odgovornošću za proizvodnju, trgovinu i servisne usluge, OIB 57222142954, Lančić 82, 42240 Ivanec</derivirana_varijabla>
  </DomainObject.Predmet.ProtustrankaWithAdressOIB>
  <DomainObject.Predmet.ProtustrankaNazivFormated>
    <izvorni_sadrzaj>SLIVAR društvo s ograničenom odgovornošću za proizvodnju, trgovinu i servisne usluge</izvorni_sadrzaj>
    <derivirana_varijabla naziv="DomainObject.Predmet.ProtustrankaNazivFormated_1">SLIVAR društvo s ograničenom odgovornošću za proizvodnju, trgovinu i servisne usluge</derivirana_varijabla>
  </DomainObject.Predmet.ProtustrankaNazivFormated>
  <DomainObject.Predmet.ProtustrankaNazivFormatedOIB>
    <izvorni_sadrzaj>SLIVAR društvo s ograničenom odgovornošću za proizvodnju, trgovinu i servisne usluge, OIB 57222142954</izvorni_sadrzaj>
    <derivirana_varijabla naziv="DomainObject.Predmet.ProtustrankaNazivFormatedOIB_1">SLIVAR društvo s ograničenom odgovornošću za proizvodnju, trgovinu i servisne usluge, OIB 57222142954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2601.00</izvorni_sadrzaj>
    <derivirana_varijabla naziv="DomainObject.Predmet.TrenutnaVrijednost_1">2601.00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SLIVAR društvo s ograničenom odgovornošću za proizvodnju, trgovinu i servisne usluge</item>
    </izvorni_sadrzaj>
    <derivirana_varijabla naziv="DomainObject.Predmet.ProtuStrankaListFormated_1">
      <item>SLIVAR društvo s ograničenom odgovornošću za proizvodnju, trgovinu i servisne usluge</item>
    </derivirana_varijabla>
  </DomainObject.Predmet.ProtuStrankaListFormated>
  <DomainObject.Predmet.ProtuStrankaListFormatedOIB>
    <izvorni_sadrzaj>
      <item>SLIVAR društvo s ograničenom odgovornošću za proizvodnju, trgovinu i servisne usluge, OIB 57222142954</item>
    </izvorni_sadrzaj>
    <derivirana_varijabla naziv="DomainObject.Predmet.ProtuStrankaListFormatedOIB_1">
      <item>SLIVAR društvo s ograničenom odgovornošću za proizvodnju, trgovinu i servisne usluge, OIB 57222142954</item>
    </derivirana_varijabla>
  </DomainObject.Predmet.ProtuStrankaListFormatedOIB>
  <DomainObject.Predmet.ProtuStrankaListFormatedWithAdress>
    <izvorni_sadrzaj>
      <item>SLIVAR društvo s ograničenom odgovornošću za proizvodnju, trgovinu i servisne usluge, Lančić 82, 42240 Ivanec</item>
    </izvorni_sadrzaj>
    <derivirana_varijabla naziv="DomainObject.Predmet.ProtuStrankaListFormatedWithAdress_1">
      <item>SLIVAR društvo s ograničenom odgovornošću za proizvodnju, trgovinu i servisne usluge, Lančić 82, 42240 Ivanec</item>
    </derivirana_varijabla>
  </DomainObject.Predmet.ProtuStrankaListFormatedWithAdress>
  <DomainObject.Predmet.ProtuStrankaListFormatedWithAdressOIB>
    <izvorni_sadrzaj>
      <item>SLIVAR društvo s ograničenom odgovornošću za proizvodnju, trgovinu i servisne usluge, OIB 57222142954, Lančić 82, 42240 Ivanec</item>
    </izvorni_sadrzaj>
    <derivirana_varijabla naziv="DomainObject.Predmet.ProtuStrankaListFormatedWithAdressOIB_1">
      <item>SLIVAR društvo s ograničenom odgovornošću za proizvodnju, trgovinu i servisne usluge, OIB 57222142954, Lančić 82, 42240 Ivanec</item>
    </derivirana_varijabla>
  </DomainObject.Predmet.ProtuStrankaListFormatedWithAdressOIB>
  <DomainObject.Predmet.ProtuStrankaListNazivFormated>
    <izvorni_sadrzaj>
      <item>SLIVAR društvo s ograničenom odgovornošću za proizvodnju, trgovinu i servisne usluge</item>
    </izvorni_sadrzaj>
    <derivirana_varijabla naziv="DomainObject.Predmet.ProtuStrankaListNazivFormated_1">
      <item>SLIVAR društvo s ograničenom odgovornošću za proizvodnju, trgovinu i servisne usluge</item>
    </derivirana_varijabla>
  </DomainObject.Predmet.ProtuStrankaListNazivFormated>
  <DomainObject.Predmet.ProtuStrankaListNazivFormatedOIB>
    <izvorni_sadrzaj>
      <item>SLIVAR društvo s ograničenom odgovornošću za proizvodnju, trgovinu i servisne usluge, OIB 57222142954</item>
    </izvorni_sadrzaj>
    <derivirana_varijabla naziv="DomainObject.Predmet.ProtuStrankaListNazivFormatedOIB_1">
      <item>SLIVAR društvo s ograničenom odgovornošću za proizvodnju, trgovinu i servisne usluge, OIB 57222142954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SLIVAR društvo s ograničenom odgovornošću za proizvodnju, trgovinu i servisne usluge</izvorni_sadrzaj>
    <derivirana_varijabla naziv="DomainObject.Predmet.ProtustrankaIDrugi_1">SLIVAR društvo s ograničenom odgovornošću za proizvodnju, trgovinu i servisne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SLIVAR društvo s ograničenom odgovornošću za proizvodnju, trgovinu i servisne usluge, OIB 57222142954, Lančić 82, 42240 Ivanec</izvorni_sadrzaj>
    <derivirana_varijabla naziv="DomainObject.Predmet.ProtustrankaIDrugiAdressOIB_1">SLIVAR društvo s ograničenom odgovornošću za proizvodnju, trgovinu i servisne usluge, OIB 57222142954, Lančić 82,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SLIVAR društvo s ograničenom odgovornošću za proizvodnju, trgovinu i servisne usluge</item>
      <item>E-oglasna ploča</item>
      <item>Sudski registar, Trgovački sud u Varaždinu</item>
    </izvorni_sadrzaj>
    <derivirana_varijabla naziv="DomainObject.Predmet.SudioniciListNaziv_1">
      <item>Financijska agencija</item>
      <item>SLIVAR društvo s ograničenom odgovornošću za proizvodnju, trgovinu i servisne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SLIVAR društvo s ograničenom odgovornošću za proizvodnju, trgovinu i servisne usluge, OIB 57222142954, Lančić 82,42240 Ivanec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SLIVAR društvo s ograničenom odgovornošću za proizvodnju, trgovinu i servisne usluge, OIB 57222142954, Lančić 82,42240 Ivanec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57222142954</item>
      <item>, OIB null</item>
      <item>, OIB null</item>
    </izvorni_sadrzaj>
    <derivirana_varijabla naziv="DomainObject.Predmet.SudioniciListNazivOIB_1">
      <item>, OIB 85821130368</item>
      <item>, OIB 57222142954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2615</properties:Characters>
  <properties:Lines>83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2016-03-18T07:02:00Z</dcterms:created>
  <dc:creator>Tea Meister</dc:creator>
  <dc:description/>
  <cp:keywords/>
  <cp:lastModifiedBy>Tea Meister</cp:lastModifiedBy>
  <dcterms:modified xmlns:xsi="http://www.w3.org/2001/XMLSchema-instance" xsi:type="dcterms:W3CDTF">2016-03-22T06:52:00Z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