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6b55" w14:paraId="8a96b55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E7345">
        <w:t>8356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661">
        <w:t>17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C2499">
        <w:t>UDRUGA MLADIH PRODUCENATA I TONSKIH SNIMATELJA STRUJA</w:t>
      </w:r>
      <w:r w:rsidR="00D8679A">
        <w:t xml:space="preserve">, Zagreb, </w:t>
      </w:r>
      <w:proofErr w:type="spellStart"/>
      <w:r w:rsidR="009C2499">
        <w:t>Bucinjićeva</w:t>
      </w:r>
      <w:proofErr w:type="spellEnd"/>
      <w:r w:rsidR="009C2499">
        <w:t xml:space="preserve"> 27</w:t>
      </w:r>
      <w:r w:rsidR="00D8679A">
        <w:t xml:space="preserve">, (OIB: </w:t>
      </w:r>
      <w:r w:rsidR="009C2499">
        <w:t>72327696958</w:t>
      </w:r>
      <w:r w:rsidR="00D8679A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C2499">
        <w:t xml:space="preserve">22.652,26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7479D">
        <w:t>17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4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E7345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30F3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C2499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549F6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8356</izvorni_sadrzaj>
    <derivirana_varijabla naziv="DomainObject.Predmet.Broj_1">8356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St-8356/2015</izvorni_sadrzaj>
    <derivirana_varijabla naziv="DomainObject.Predmet.OznakaBroj_1">St-8356/2015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PRODUCENATA I TONSKIH SNIMATELJA STRUJA</izvorni_sadrzaj>
    <derivirana_varijabla naziv="DomainObject.Predmet.ProtustrankaFormated_1">  UDRUGA MLADIH PRODUCENATA I TONSKIH SNIMATELJA STRUJA</derivirana_varijabla>
  </DomainObject.Predmet.ProtustrankaFormated>
  <DomainObject.Predmet.ProtustrankaFormatedOIB>
    <izvorni_sadrzaj>  UDRUGA MLADIH PRODUCENATA I TONSKIH SNIMATELJA STRUJA, OIB 72327696958</izvorni_sadrzaj>
    <derivirana_varijabla naziv="DomainObject.Predmet.ProtustrankaFormatedOIB_1">  UDRUGA MLADIH PRODUCENATA I TONSKIH SNIMATELJA STRUJA, OIB 72327696958</derivirana_varijabla>
  </DomainObject.Predmet.ProtustrankaFormatedOIB>
  <DomainObject.Predmet.ProtustrankaFormatedWithAdress>
    <izvorni_sadrzaj> UDRUGA MLADIH PRODUCENATA I TONSKIH SNIMATELJA STRUJA, Bucinjićeva 27, 10000 Zagreb</izvorni_sadrzaj>
    <derivirana_varijabla naziv="DomainObject.Predmet.ProtustrankaFormatedWithAdress_1"> UDRUGA MLADIH PRODUCENATA I TONSKIH SNIMATELJA STRUJA, Bucinjićeva 27, 10000 Zagreb</derivirana_varijabla>
  </DomainObject.Predmet.ProtustrankaFormatedWithAdress>
  <DomainObject.Predmet.ProtustrankaFormatedWithAdressOIB>
    <izvorni_sadrzaj> UDRUGA MLADIH PRODUCENATA I TONSKIH SNIMATELJA STRUJA, OIB 72327696958, Bucinjićeva 27, 10000 Zagreb</izvorni_sadrzaj>
    <derivirana_varijabla naziv="DomainObject.Predmet.ProtustrankaFormatedWithAdressOIB_1"> UDRUGA MLADIH PRODUCENATA I TONSKIH SNIMATELJA STRUJA, OIB 72327696958, Bucinjićeva 27, 10000 Zagreb</derivirana_varijabla>
  </DomainObject.Predmet.ProtustrankaFormatedWithAdressOIB>
  <DomainObject.Predmet.ProtustrankaWithAdress>
    <izvorni_sadrzaj>UDRUGA MLADIH PRODUCENATA I TONSKIH SNIMATELJA STRUJA Bucinjićeva 27, 10000 Zagreb</izvorni_sadrzaj>
    <derivirana_varijabla naziv="DomainObject.Predmet.ProtustrankaWithAdress_1">UDRUGA MLADIH PRODUCENATA I TONSKIH SNIMATELJA STRUJA Bucinjićeva 27, 10000 Zagreb</derivirana_varijabla>
  </DomainObject.Predmet.ProtustrankaWithAdress>
  <DomainObject.Predmet.ProtustrankaWithAdressOIB>
    <izvorni_sadrzaj>UDRUGA MLADIH PRODUCENATA I TONSKIH SNIMATELJA STRUJA, OIB 72327696958, Bucinjićeva 27, 10000 Zagreb</izvorni_sadrzaj>
    <derivirana_varijabla naziv="DomainObject.Predmet.ProtustrankaWithAdressOIB_1">UDRUGA MLADIH PRODUCENATA I TONSKIH SNIMATELJA STRUJA, OIB 72327696958, Bucinjićeva 27, 10000 Zagreb</derivirana_varijabla>
  </DomainObject.Predmet.ProtustrankaWithAdressOIB>
  <DomainObject.Predmet.ProtustrankaNazivFormated>
    <izvorni_sadrzaj>UDRUGA MLADIH PRODUCENATA I TONSKIH SNIMATELJA STRUJA</izvorni_sadrzaj>
    <derivirana_varijabla naziv="DomainObject.Predmet.ProtustrankaNazivFormated_1">UDRUGA MLADIH PRODUCENATA I TONSKIH SNIMATELJA STRUJA</derivirana_varijabla>
  </DomainObject.Predmet.ProtustrankaNazivFormated>
  <DomainObject.Predmet.ProtustrankaNazivFormatedOIB>
    <izvorni_sadrzaj>UDRUGA MLADIH PRODUCENATA I TONSKIH SNIMATELJA STRUJA, OIB 72327696958</izvorni_sadrzaj>
    <derivirana_varijabla naziv="DomainObject.Predmet.ProtustrankaNazivFormatedOIB_1">UDRUGA MLADIH PRODUCENATA I TONSKIH SNIMATELJA STRUJA, OIB 72327696958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MLADIH PRODUCENATA I TONSKIH SNIMATELJA STRUJA</item>
    </izvorni_sadrzaj>
    <derivirana_varijabla naziv="DomainObject.Predmet.ProtuStrankaListFormated_1">
      <item>UDRUGA MLADIH PRODUCENATA I TONSKIH SNIMATELJA STRUJA</item>
    </derivirana_varijabla>
  </DomainObject.Predmet.ProtuStrankaListFormated>
  <DomainObject.Predmet.ProtuStrankaListFormatedOIB>
    <izvorni_sadrzaj>
      <item>UDRUGA MLADIH PRODUCENATA I TONSKIH SNIMATELJA STRUJA, OIB 72327696958</item>
    </izvorni_sadrzaj>
    <derivirana_varijabla naziv="DomainObject.Predmet.ProtuStrankaListFormatedOIB_1">
      <item>UDRUGA MLADIH PRODUCENATA I TONSKIH SNIMATELJA STRUJA, OIB 72327696958</item>
    </derivirana_varijabla>
  </DomainObject.Predmet.ProtuStrankaListFormatedOIB>
  <DomainObject.Predmet.ProtuStrankaListFormatedWithAdress>
    <izvorni_sadrzaj>
      <item>UDRUGA MLADIH PRODUCENATA I TONSKIH SNIMATELJA STRUJA, Bucinjićeva 27, 10000 Zagreb</item>
    </izvorni_sadrzaj>
    <derivirana_varijabla naziv="DomainObject.Predmet.ProtuStrankaListFormatedWithAdress_1">
      <item>UDRUGA MLADIH PRODUCENATA I TONSKIH SNIMATELJA STRUJA, Bucinjićeva 27, 10000 Zagreb</item>
    </derivirana_varijabla>
  </DomainObject.Predmet.ProtuStrankaListFormatedWithAdress>
  <DomainObject.Predmet.ProtuStrankaListFormatedWithAdressOIB>
    <izvorni_sadrzaj>
      <item>UDRUGA MLADIH PRODUCENATA I TONSKIH SNIMATELJA STRUJA, OIB 72327696958, Bucinjićeva 27, 10000 Zagreb</item>
    </izvorni_sadrzaj>
    <derivirana_varijabla naziv="DomainObject.Predmet.ProtuStrankaListFormatedWithAdressOIB_1">
      <item>UDRUGA MLADIH PRODUCENATA I TONSKIH SNIMATELJA STRUJA, OIB 72327696958, Bucinjićeva 27, 10000 Zagreb</item>
    </derivirana_varijabla>
  </DomainObject.Predmet.ProtuStrankaListFormatedWithAdressOIB>
  <DomainObject.Predmet.ProtuStrankaListNazivFormated>
    <izvorni_sadrzaj>
      <item>UDRUGA MLADIH PRODUCENATA I TONSKIH SNIMATELJA STRUJA</item>
    </izvorni_sadrzaj>
    <derivirana_varijabla naziv="DomainObject.Predmet.ProtuStrankaListNazivFormated_1">
      <item>UDRUGA MLADIH PRODUCENATA I TONSKIH SNIMATELJA STRUJA</item>
    </derivirana_varijabla>
  </DomainObject.Predmet.ProtuStrankaListNazivFormated>
  <DomainObject.Predmet.ProtuStrankaListNazivFormatedOIB>
    <izvorni_sadrzaj>
      <item>UDRUGA MLADIH PRODUCENATA I TONSKIH SNIMATELJA STRUJA, OIB 72327696958</item>
    </izvorni_sadrzaj>
    <derivirana_varijabla naziv="DomainObject.Predmet.ProtuStrankaListNazivFormatedOIB_1">
      <item>UDRUGA MLADIH PRODUCENATA I TONSKIH SNIMATELJA STRUJA, OIB 72327696958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MLADIH PRODUCENATA I TONSKIH SNIMATELJA STRUJA</izvorni_sadrzaj>
    <derivirana_varijabla naziv="DomainObject.Predmet.ProtustrankaIDrugi_1">UDRUGA MLADIH PRODUCENATA I TONSKIH SNIMATELJA STRUJA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MLADIH PRODUCENATA I TONSKIH SNIMATELJA STRUJA, OIB 72327696958, Bucinjićeva 27, 10000 Zagreb</izvorni_sadrzaj>
    <derivirana_varijabla naziv="DomainObject.Predmet.ProtustrankaIDrugiAdressOIB_1">UDRUGA MLADIH PRODUCENATA I TONSKIH SNIMATELJA STRUJA, OIB 72327696958, Bucinjićeva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MLADIH PRODUCENATA I TONSKIH SNIMATELJA STRUJA</item>
      <item>FINA Regionalni centar Zagreb</item>
    </izvorni_sadrzaj>
    <derivirana_varijabla naziv="DomainObject.Predmet.SudioniciListNaziv_1">
      <item>UDRUGA MLADIH PRODUCENATA I TONSKIH SNIMATELJA STRUJA</item>
      <item>FINA Regionalni centar Zagreb</item>
    </derivirana_varijabla>
  </DomainObject.Predmet.SudioniciListNaziv>
  <DomainObject.Predmet.SudioniciListAdressOIB>
    <izvorni_sadrzaj>
      <item>UDRUGA MLADIH PRODUCENATA I TONSKIH SNIMATELJA STRUJA, OIB 72327696958, Bucinjićeva 27,10000 Zagreb</item>
      <item>FINA Regionalni centar Zagreb, OIB 85821130368, Trg svibanjskih žrtava 1995. br. 1,10000 Zagreb</item>
    </izvorni_sadrzaj>
    <derivirana_varijabla naziv="DomainObject.Predmet.SudioniciListAdressOIB_1">
      <item>UDRUGA MLADIH PRODUCENATA I TONSKIH SNIMATELJA STRUJA, OIB 72327696958, Bucinjićeva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72327696958</item>
      <item>, OIB 85821130368</item>
    </izvorni_sadrzaj>
    <derivirana_varijabla naziv="DomainObject.Predmet.SudioniciListNazivOIB_1">
      <item>, OIB 72327696958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0A01C-3E81-42DB-B82A-D2A321C13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2015-12-17T08:11:00Z</dcterms:created>
  <dc:creator>ilukac</dc:creator>
  <cp:lastModifiedBy>Marina Radaković</cp:lastModifiedBy>
  <cp:lastPrinted>2015-12-17T08:05:00Z</cp:lastPrinted>
  <dcterms:modified xmlns:xsi="http://www.w3.org/2001/XMLSchema-instance" xsi:type="dcterms:W3CDTF">2015-12-17T08:24:00Z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