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7185" w14:paraId="0797185" w:rsidRDefault="00BA1EF0" w:rsidP="00BA1EF0" w:rsidR="00BA1EF0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r>
        <w:t>Stpn-</w:t>
      </w:r>
      <w:r w:rsidR="008959D3">
        <w:t>2</w:t>
      </w:r>
      <w:r w:rsidR="00984EDE">
        <w:t>2</w:t>
      </w:r>
      <w:r>
        <w:t>/201</w:t>
      </w:r>
      <w:r w:rsidR="00815FEC">
        <w:t>5</w:t>
      </w:r>
      <w:r>
        <w:t>-</w:t>
      </w:r>
      <w:r w:rsidR="00815FEC">
        <w:t>2</w:t>
      </w:r>
      <w:r>
        <w:t>.</w:t>
      </w:r>
    </w:p>
    <w:p w:rsidRDefault="00BA1EF0" w:rsidP="00BA1EF0" w:rsidR="00BA1EF0" w:rsidRPr="004B7C4B"/>
    <w:p w:rsidRDefault="00BA1EF0" w:rsidP="00BA1EF0" w:rsidR="00BA1EF0">
      <w:pPr>
        <w:jc w:val="center"/>
      </w:pPr>
    </w:p>
    <w:p w:rsidRDefault="00BA1EF0" w:rsidP="00BA1EF0" w:rsidR="00BA1EF0" w:rsidRPr="004B7C4B">
      <w:pPr>
        <w:jc w:val="center"/>
      </w:pPr>
    </w:p>
    <w:p w:rsidRDefault="00BA1EF0" w:rsidP="00BA1EF0" w:rsidR="00BA1EF0" w:rsidRPr="004B7C4B">
      <w:pPr>
        <w:jc w:val="center"/>
      </w:pPr>
      <w:r w:rsidRPr="004B7C4B">
        <w:t>R J E Š E N J 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876230" w:rsidR="00BA1EF0" w:rsidRPr="004B7C4B">
      <w:pPr>
        <w:jc w:val="both"/>
      </w:pPr>
      <w:r w:rsidRPr="004B7C4B">
        <w:t xml:space="preserve">TRGOVAČKI SUD U BJELOVARU, po </w:t>
      </w:r>
      <w:r>
        <w:t xml:space="preserve">stečajnom </w:t>
      </w:r>
      <w:r w:rsidRPr="004B7C4B">
        <w:t>sucu Mati Ivančiću</w:t>
      </w:r>
      <w:r>
        <w:t>, kao sucu pojedincu</w:t>
      </w:r>
      <w:r w:rsidRPr="004B7C4B">
        <w:t xml:space="preserve">, </w:t>
      </w:r>
      <w:r>
        <w:t xml:space="preserve">u postupku predstečajne nagodbe </w:t>
      </w:r>
      <w:r w:rsidR="00876230">
        <w:t xml:space="preserve">nad dužnikom </w:t>
      </w:r>
      <w:r w:rsidR="00AD0C18">
        <w:t>LIDIJA ŠETIT</w:t>
      </w:r>
      <w:r w:rsidR="008030A8">
        <w:t xml:space="preserve">, vl. </w:t>
      </w:r>
      <w:r w:rsidR="00AD0C18">
        <w:t>obrta za strojni vez i trgovinu EMA VEZ, Bjelovar, Ivana Gundulića 1</w:t>
      </w:r>
      <w:r>
        <w:t xml:space="preserve">, OIB </w:t>
      </w:r>
      <w:r w:rsidR="00AD0C18" w:rsidRPr="00AD0C18">
        <w:t>20973077034</w:t>
      </w:r>
      <w:r>
        <w:t>, dana 1</w:t>
      </w:r>
      <w:r w:rsidR="00AD0C18">
        <w:t>7</w:t>
      </w:r>
      <w:r>
        <w:t>. rujna 201</w:t>
      </w:r>
      <w:r w:rsidR="00876230">
        <w:t>5</w:t>
      </w:r>
      <w:r>
        <w:t>. godine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BA1EF0" w:rsidP="00BA1EF0" w:rsidR="00BA1EF0" w:rsidRPr="004B7C4B"/>
    <w:p w:rsidRDefault="00BA1EF0" w:rsidP="00BA1EF0" w:rsidR="00876230">
      <w:pPr>
        <w:jc w:val="both"/>
      </w:pPr>
      <w:r>
        <w:tab/>
      </w:r>
      <w:r w:rsidR="00876230">
        <w:t xml:space="preserve">Ročište za sklapanje predstečajne nagodbe određuje se za </w:t>
      </w:r>
      <w:r w:rsidR="00876230">
        <w:rPr>
          <w:b/>
        </w:rPr>
        <w:t>dan 1</w:t>
      </w:r>
      <w:r w:rsidR="00AD0C18">
        <w:rPr>
          <w:b/>
        </w:rPr>
        <w:t>5</w:t>
      </w:r>
      <w:r w:rsidR="00876230">
        <w:rPr>
          <w:b/>
        </w:rPr>
        <w:t xml:space="preserve">. listopada 2015. godine u </w:t>
      </w:r>
      <w:r w:rsidR="008030A8">
        <w:rPr>
          <w:b/>
        </w:rPr>
        <w:t>10</w:t>
      </w:r>
      <w:r w:rsidR="00876230">
        <w:rPr>
          <w:b/>
        </w:rPr>
        <w:t>,00 sati,</w:t>
      </w:r>
      <w:r w:rsidR="00876230">
        <w:t xml:space="preserve"> </w:t>
      </w:r>
      <w:r w:rsidR="00876230" w:rsidRPr="00876230">
        <w:rPr>
          <w:b/>
        </w:rPr>
        <w:t>u ovome sudu, soba broj 5</w:t>
      </w:r>
      <w:r w:rsidR="00876230">
        <w:t>.</w:t>
      </w:r>
    </w:p>
    <w:p w:rsidRDefault="00876230" w:rsidP="00BA1EF0" w:rsidR="00876230" w:rsidRPr="00876230">
      <w:pPr>
        <w:jc w:val="both"/>
      </w:pPr>
      <w:r>
        <w:tab/>
        <w:t>Na ročište se pozivaju vjerovnici i dužnik.</w:t>
      </w:r>
    </w:p>
    <w:p w:rsidRDefault="00BA1EF0" w:rsidP="00BA1EF0" w:rsidR="00BA1EF0">
      <w:pPr>
        <w:jc w:val="both"/>
      </w:pPr>
    </w:p>
    <w:p w:rsidRDefault="00BA1EF0" w:rsidP="00BA1EF0" w:rsidR="00BA1EF0">
      <w:pPr>
        <w:jc w:val="both"/>
      </w:pPr>
    </w:p>
    <w:p w:rsidRDefault="00BA1EF0" w:rsidP="00BA1EF0" w:rsidR="00BA1EF0">
      <w:pPr>
        <w:jc w:val="center"/>
      </w:pPr>
      <w:r>
        <w:t>Obrazloženje</w:t>
      </w:r>
    </w:p>
    <w:p w:rsidRDefault="00BA1EF0" w:rsidP="00BA1EF0" w:rsidR="00BA1EF0">
      <w:pPr>
        <w:jc w:val="both"/>
      </w:pPr>
    </w:p>
    <w:p w:rsidRDefault="00BA1EF0" w:rsidP="00BA1EF0" w:rsidR="00876230">
      <w:pPr>
        <w:jc w:val="both"/>
      </w:pPr>
      <w:r>
        <w:tab/>
      </w:r>
      <w:r w:rsidR="00876230">
        <w:t xml:space="preserve">Dužnik </w:t>
      </w:r>
      <w:r w:rsidR="00866755">
        <w:t xml:space="preserve">LIDIJA ŠETIT, vl. obrta za strojni vez i trgovinu EMA VEZ, Bjelovar, Ivana Gundulića 1, OIB </w:t>
      </w:r>
      <w:r w:rsidR="00866755" w:rsidRPr="00AD0C18">
        <w:t>20973077034</w:t>
      </w:r>
      <w:r w:rsidR="00876230">
        <w:t xml:space="preserve"> dostavio je </w:t>
      </w:r>
      <w:r w:rsidR="00920F80">
        <w:t xml:space="preserve">dana </w:t>
      </w:r>
      <w:r w:rsidR="00866755">
        <w:t>02</w:t>
      </w:r>
      <w:r w:rsidR="00920F80">
        <w:t xml:space="preserve">. </w:t>
      </w:r>
      <w:r w:rsidR="00866755">
        <w:t>lipnja</w:t>
      </w:r>
      <w:r w:rsidR="00920F80">
        <w:t xml:space="preserve"> 201</w:t>
      </w:r>
      <w:r w:rsidR="00596C7B">
        <w:t>5</w:t>
      </w:r>
      <w:r w:rsidR="00920F80">
        <w:t xml:space="preserve">. godine </w:t>
      </w:r>
      <w:r w:rsidR="00876230">
        <w:t>ovom sudu prijedlog za sklapanje predstečajne nagodbe.</w:t>
      </w:r>
    </w:p>
    <w:p w:rsidRDefault="00876230" w:rsidP="00BA1EF0" w:rsidR="00876230">
      <w:pPr>
        <w:jc w:val="both"/>
      </w:pPr>
    </w:p>
    <w:p w:rsidRDefault="00876230" w:rsidP="00BA1EF0" w:rsidR="00876230">
      <w:pPr>
        <w:jc w:val="both"/>
      </w:pPr>
      <w:r>
        <w:tab/>
        <w:t>Stoga je sud temeljem čl. 66. Zakona o financijskom poslovanju i predstečajnoj nagodbi riješio kao u izreci.</w:t>
      </w:r>
    </w:p>
    <w:p w:rsidRDefault="00876230" w:rsidP="00BA1EF0" w:rsidR="00876230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>
        <w:t>U Bjelovaru, 1</w:t>
      </w:r>
      <w:r w:rsidR="00A47BCD">
        <w:t>7</w:t>
      </w:r>
      <w:r w:rsidRPr="004B7C4B">
        <w:t xml:space="preserve">. </w:t>
      </w:r>
      <w:r>
        <w:t>rujna 201</w:t>
      </w:r>
      <w:r w:rsidR="00ED62FE">
        <w:t>5</w:t>
      </w:r>
      <w:r w:rsidRPr="004B7C4B">
        <w:t>. godine</w:t>
      </w:r>
    </w:p>
    <w:p w:rsidRDefault="00BA1EF0" w:rsidP="00BA1EF0" w:rsidR="00BA1EF0">
      <w:pPr>
        <w:jc w:val="center"/>
        <w:rPr>
          <w:sz w:val="28"/>
          <w:szCs w:val="28"/>
        </w:rPr>
      </w:pPr>
    </w:p>
    <w:p w:rsidRDefault="00BA1EF0" w:rsidP="00BA1EF0" w:rsidR="00BA1EF0">
      <w:pPr>
        <w:ind w:left="5040"/>
      </w:pPr>
      <w:r>
        <w:t xml:space="preserve">      STEČAJNI SUDAC</w:t>
      </w:r>
    </w:p>
    <w:p w:rsidRDefault="00BA1EF0" w:rsidP="00BA1EF0" w:rsidR="00BA1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BA1EF0" w:rsidP="00BA1EF0" w:rsidR="00BA1EF0" w:rsidRPr="004B7C4B">
      <w:pPr>
        <w:jc w:val="both"/>
      </w:pPr>
    </w:p>
    <w:p w:rsidRDefault="00BA1EF0" w:rsidP="00BA1EF0" w:rsidR="00BA1EF0"/>
    <w:p w:rsidRDefault="00BA1EF0" w:rsidP="00BA1EF0" w:rsidR="00BA1EF0"/>
    <w:p w:rsidRDefault="00BA1EF0" w:rsidP="00BA1EF0" w:rsidR="00BA1EF0" w:rsidRPr="004B7C4B"/>
    <w:p w:rsidRDefault="00BA1EF0" w:rsidP="00BA1EF0" w:rsidR="00BA1EF0" w:rsidRPr="00301785">
      <w:pPr>
        <w:jc w:val="both"/>
      </w:pPr>
      <w:r>
        <w:t>POUKA O PRAVNOM LIJEKU:</w:t>
      </w:r>
      <w:r w:rsidRPr="00301785">
        <w:t xml:space="preserve"> Protiv ovog rješenja </w:t>
      </w:r>
      <w:r w:rsidR="00B0374C">
        <w:t xml:space="preserve">nije </w:t>
      </w:r>
      <w:r w:rsidRPr="00301785">
        <w:t>dopuštena žalba</w:t>
      </w:r>
      <w:r>
        <w:t>.</w:t>
      </w:r>
    </w:p>
    <w:p w:rsidRDefault="00BA1EF0" w:rsidP="00BA1EF0" w:rsidR="00BA1EF0" w:rsidRPr="00301785"/>
    <w:p w:rsidRDefault="00BA1EF0" w:rsidP="00BA1EF0" w:rsidR="00BA1EF0" w:rsidRPr="004B7C4B">
      <w:pPr>
        <w:jc w:val="both"/>
      </w:pPr>
    </w:p>
    <w:p w:rsidRDefault="00BB3568" w:rsidR="00BB3568"/>
    <w:sectPr w:rsidSect="00DC6567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800" w:bottom="426" w:right="180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E7F" w:rsidR="00E34E7F">
      <w:r>
        <w:separator/>
      </w:r>
    </w:p>
  </w:endnote>
  <w:endnote w:id="0" w:type="continuationSeparator">
    <w:p w:rsidRDefault="00E34E7F" w:rsidR="00E34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51C8" w:rsidP="00491287" w:rsidR="005746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5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51C8" w:rsidP="00491287" w:rsidR="005746B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E7F" w:rsidR="00E34E7F">
      <w:r>
        <w:separator/>
      </w:r>
    </w:p>
  </w:footnote>
  <w:footnote w:id="0" w:type="continuationSeparator">
    <w:p w:rsidRDefault="00E34E7F" w:rsidR="00E34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4C456C" w:rsidR="005746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51C8" w:rsidR="005746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EF0"/>
    <w:rsid w:val="000D5D27"/>
    <w:rsid w:val="000F5419"/>
    <w:rsid w:val="00170CF1"/>
    <w:rsid w:val="001E4239"/>
    <w:rsid w:val="00360724"/>
    <w:rsid w:val="003A2381"/>
    <w:rsid w:val="004951C8"/>
    <w:rsid w:val="005046C0"/>
    <w:rsid w:val="00596C7B"/>
    <w:rsid w:val="0061054E"/>
    <w:rsid w:val="00674869"/>
    <w:rsid w:val="007356D3"/>
    <w:rsid w:val="008030A8"/>
    <w:rsid w:val="00815FEC"/>
    <w:rsid w:val="00866755"/>
    <w:rsid w:val="00876230"/>
    <w:rsid w:val="008959D3"/>
    <w:rsid w:val="00920F80"/>
    <w:rsid w:val="00984EDE"/>
    <w:rsid w:val="00A47BCD"/>
    <w:rsid w:val="00AD0C18"/>
    <w:rsid w:val="00B0374C"/>
    <w:rsid w:val="00BA1EF0"/>
    <w:rsid w:val="00BB3568"/>
    <w:rsid w:val="00DC6567"/>
    <w:rsid w:val="00E34E7F"/>
    <w:rsid w:val="00EB5CAB"/>
    <w:rsid w:val="00ED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E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BA1EF0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BA1EF0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5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E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BA1EF0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BA1EF0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5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Stpn-22/2015</izvorni_sadrzaj>
    <derivirana_varijabla naziv="DomainObject.Predmet.OznakaBroj_1">Stpn-22/2015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ŠETIT</izvorni_sadrzaj>
    <derivirana_varijabla naziv="DomainObject.Predmet.StrankaFormated_1">  LIDIJA ŠETIT</derivirana_varijabla>
  </DomainObject.Predmet.StrankaFormated>
  <DomainObject.Predmet.StrankaFormatedOIB>
    <izvorni_sadrzaj>  LIDIJA ŠETIT, OIB 20973077034</izvorni_sadrzaj>
    <derivirana_varijabla naziv="DomainObject.Predmet.StrankaFormatedOIB_1">  LIDIJA ŠETIT, OIB 20973077034</derivirana_varijabla>
  </DomainObject.Predmet.StrankaFormatedOIB>
  <DomainObject.Predmet.StrankaFormatedWithAdress>
    <izvorni_sadrzaj> LIDIJA ŠETIT, Ivana Gundulića 1, 43000 Bjelovar</izvorni_sadrzaj>
    <derivirana_varijabla naziv="DomainObject.Predmet.StrankaFormatedWithAdress_1"> LIDIJA ŠETIT, Ivana Gundulića 1, 43000 Bjelovar</derivirana_varijabla>
  </DomainObject.Predmet.StrankaFormatedWithAdress>
  <DomainObject.Predmet.StrankaFormatedWithAdressOIB>
    <izvorni_sadrzaj> LIDIJA ŠETIT, OIB 20973077034, Ivana Gundulića 1, 43000 Bjelovar</izvorni_sadrzaj>
    <derivirana_varijabla naziv="DomainObject.Predmet.StrankaFormatedWithAdressOIB_1"> LIDIJA ŠETIT, OIB 20973077034, Ivana Gundulića 1, 43000 Bjelovar</derivirana_varijabla>
  </DomainObject.Predmet.StrankaFormatedWithAdressOIB>
  <DomainObject.Predmet.StrankaWithAdress>
    <izvorni_sadrzaj>LIDIJA ŠETIT Ivana Gundulića 1,43000 Bjelovar</izvorni_sadrzaj>
    <derivirana_varijabla naziv="DomainObject.Predmet.StrankaWithAdress_1">LIDIJA ŠETIT Ivana Gundulića 1,43000 Bjelovar</derivirana_varijabla>
  </DomainObject.Predmet.StrankaWithAdress>
  <DomainObject.Predmet.StrankaWithAdressOIB>
    <izvorni_sadrzaj>LIDIJA ŠETIT, OIB 20973077034, Ivana Gundulića 1,43000 Bjelovar</izvorni_sadrzaj>
    <derivirana_varijabla naziv="DomainObject.Predmet.StrankaWithAdressOIB_1">LIDIJA ŠETIT, OIB 20973077034, Ivana Gundulića 1,43000 Bjelovar</derivirana_varijabla>
  </DomainObject.Predmet.StrankaWithAdressOIB>
  <DomainObject.Predmet.StrankaNazivFormated>
    <izvorni_sadrzaj>LIDIJA ŠETIT</izvorni_sadrzaj>
    <derivirana_varijabla naziv="DomainObject.Predmet.StrankaNazivFormated_1">LIDIJA ŠETIT</derivirana_varijabla>
  </DomainObject.Predmet.StrankaNazivFormated>
  <DomainObject.Predmet.StrankaNazivFormatedOIB>
    <izvorni_sadrzaj>LIDIJA ŠETIT, OIB 20973077034</izvorni_sadrzaj>
    <derivirana_varijabla naziv="DomainObject.Predmet.StrankaNazivFormatedOIB_1">LIDIJA ŠETIT, OIB 20973077034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LIDIJA ŠETIT</item>
    </izvorni_sadrzaj>
    <derivirana_varijabla naziv="DomainObject.Predmet.StrankaListFormated_1">
      <item>LIDIJA ŠETIT</item>
    </derivirana_varijabla>
  </DomainObject.Predmet.StrankaListFormated>
  <DomainObject.Predmet.StrankaListFormatedOIB>
    <izvorni_sadrzaj>
      <item>LIDIJA ŠETIT, OIB 20973077034</item>
    </izvorni_sadrzaj>
    <derivirana_varijabla naziv="DomainObject.Predmet.StrankaListFormatedOIB_1">
      <item>LIDIJA ŠETIT, OIB 20973077034</item>
    </derivirana_varijabla>
  </DomainObject.Predmet.StrankaListFormatedOIB>
  <DomainObject.Predmet.StrankaListFormatedWithAdress>
    <izvorni_sadrzaj>
      <item>LIDIJA ŠETIT, Ivana Gundulića 1, 43000 Bjelovar</item>
    </izvorni_sadrzaj>
    <derivirana_varijabla naziv="DomainObject.Predmet.StrankaListFormatedWithAdress_1">
      <item>LIDIJA ŠETIT, Ivana Gundulića 1, 43000 Bjelovar</item>
    </derivirana_varijabla>
  </DomainObject.Predmet.StrankaListFormatedWithAdress>
  <DomainObject.Predmet.StrankaListFormatedWithAdressOIB>
    <izvorni_sadrzaj>
      <item>LIDIJA ŠETIT, OIB 20973077034, Ivana Gundulića 1, 43000 Bjelovar</item>
    </izvorni_sadrzaj>
    <derivirana_varijabla naziv="DomainObject.Predmet.StrankaListFormatedWithAdressOIB_1">
      <item>LIDIJA ŠETIT, OIB 20973077034, Ivana Gundulića 1, 43000 Bjelovar</item>
    </derivirana_varijabla>
  </DomainObject.Predmet.StrankaListFormatedWithAdressOIB>
  <DomainObject.Predmet.StrankaListNazivFormated>
    <izvorni_sadrzaj>
      <item>LIDIJA ŠETIT</item>
    </izvorni_sadrzaj>
    <derivirana_varijabla naziv="DomainObject.Predmet.StrankaListNazivFormated_1">
      <item>LIDIJA ŠETIT</item>
    </derivirana_varijabla>
  </DomainObject.Predmet.StrankaListNazivFormated>
  <DomainObject.Predmet.StrankaListNazivFormatedOIB>
    <izvorni_sadrzaj>
      <item>LIDIJA ŠETIT, OIB 20973077034</item>
    </izvorni_sadrzaj>
    <derivirana_varijabla naziv="DomainObject.Predmet.StrankaListNazivFormatedOIB_1">
      <item>LIDIJA ŠETIT, OIB 20973077034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LIDIJA ŠETIT</izvorni_sadrzaj>
    <derivirana_varijabla naziv="DomainObject.Predmet.StrankaIDrugi_1">LIDIJA ŠETIT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LIDIJA ŠETIT, OIB 20973077034, Ivana Gundulića 1, 43000 Bjelovar</izvorni_sadrzaj>
    <derivirana_varijabla naziv="DomainObject.Predmet.StrankaIDrugiAdressOIB_1">LIDIJA ŠETIT, OIB 20973077034, Ivana Gundulića 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ŠETIT</item>
    </izvorni_sadrzaj>
    <derivirana_varijabla naziv="DomainObject.Predmet.SudioniciListNaziv_1">
      <item>LIDIJA ŠETIT</item>
    </derivirana_varijabla>
  </DomainObject.Predmet.SudioniciListNaziv>
  <DomainObject.Predmet.SudioniciListAdressOIB>
    <izvorni_sadrzaj>
      <item>LIDIJA ŠETIT, OIB 20973077034, Ivana Gundulića 1,43000 Bjelovar</item>
    </izvorni_sadrzaj>
    <derivirana_varijabla naziv="DomainObject.Predmet.SudioniciListAdressOIB_1">
      <item>LIDIJA ŠETIT, OIB 20973077034, Ivana Gundulića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20973077034</item>
    </izvorni_sadrzaj>
    <derivirana_varijabla naziv="DomainObject.Predmet.SudioniciListNazivOIB_1">
      <item>, OIB 20973077034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785</properties:Characters>
  <properties:Lines>41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2015-09-17T06:34:00Z</dcterms:created>
  <dc:creator>Romana Tremski</dc:creator>
  <cp:lastModifiedBy>Romana Tremski</cp:lastModifiedBy>
  <dcterms:modified xmlns:xsi="http://www.w3.org/2001/XMLSchema-instance" xsi:type="dcterms:W3CDTF">2015-09-17T06:38:00Z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