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74ED" w:rsidRPr="00C61EDF">
        <w:trPr>
          <w:trHeight w:val="2231"/>
        </w:trPr>
        <w:tc>
          <w:tcPr>
            <w:tcW w:type="dxa" w:w="3369"/>
            <w:vAlign w:val="center"/>
          </w:tcPr>
          <w:p w:rsidRDefault="006474ED" w:rsidP="00A66C00" w:rsidR="006474E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74ED" w:rsidP="00A66C00" w:rsidR="006474ED" w:rsidRPr="00F24FD8">
            <w:pPr>
              <w:spacing w:before="100"/>
            </w:pPr>
            <w:r w:rsidRPr="00F24FD8">
              <w:t>REPUBLIKA HRVATSKA</w:t>
            </w:r>
          </w:p>
          <w:p w:rsidRDefault="006474ED" w:rsidP="00A66C00" w:rsidR="006474ED" w:rsidRPr="00F24FD8">
            <w:r w:rsidRPr="00F24FD8">
              <w:t>TRGOVAČKI SUD U SPLITU</w:t>
            </w:r>
          </w:p>
          <w:p w:rsidRDefault="006474ED" w:rsidP="00DA5B9D" w:rsidR="006474ED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B22782" w:rsidP="00B22782" w:rsidR="006474ED" w:rsidRPr="00E003B6">
            <w:pPr>
              <w:jc w:val="right"/>
            </w:pPr>
            <w:r>
              <w:t>Poslovni broj: 11.St-989/2017</w:t>
            </w:r>
          </w:p>
        </w:tc>
      </w:tr>
    </w:tbl>
    <w:p w14:textId="07bf9ae" w14:paraId="07bf9ae" w:rsidRDefault="00BD0385" w:rsidP="00667786" w:rsidR="00BD0385" w:rsidRPr="009B5817">
      <w:pPr>
        <w15:collapsed w:val="false"/>
      </w:pP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20346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293CF7" w:rsidR="00293CF7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="00B22782" w:rsidRPr="00B22782">
        <w:t>u postupku radi naknade diobe STEČAJNE MASE IZA PRAETEXTUM d.o.o. u stečaju, OIB: 29204981252, Split, Lovretska 10</w:t>
      </w:r>
      <w:r w:rsidR="00AF4861">
        <w:t xml:space="preserve">, </w:t>
      </w:r>
      <w:r w:rsidR="00B375A4">
        <w:t>14</w:t>
      </w:r>
      <w:r w:rsidR="00B22782">
        <w:t>. veljače 2018</w:t>
      </w:r>
      <w:r w:rsidR="00B20346">
        <w:t>.</w:t>
      </w:r>
    </w:p>
    <w:p w:rsidRDefault="00B20346" w:rsidP="009C255B" w:rsidR="00293CF7" w:rsidRPr="009B5817">
      <w:pPr>
        <w:spacing w:after="200" w:before="200"/>
        <w:jc w:val="center"/>
      </w:pPr>
      <w:r>
        <w:t xml:space="preserve">r i j e š </w:t>
      </w:r>
      <w:r w:rsidR="00B551FD">
        <w:t>i</w:t>
      </w:r>
      <w:r w:rsidR="00293CF7" w:rsidRPr="009B5817">
        <w:t xml:space="preserve"> o   j e </w:t>
      </w:r>
    </w:p>
    <w:p w:rsidRDefault="00632DE3" w:rsidP="00C16B36" w:rsidR="00C16B36">
      <w:pPr>
        <w:ind w:firstLine="708"/>
        <w:jc w:val="both"/>
      </w:pPr>
      <w:r>
        <w:t xml:space="preserve"> I. Pozivaju se vjerovnici nižih isplatnih r</w:t>
      </w:r>
      <w:r w:rsidR="00840019">
        <w:t>edova stečajnog dužnika</w:t>
      </w:r>
      <w:r w:rsidR="00EC7E44">
        <w:t>,</w:t>
      </w:r>
      <w:r w:rsidR="00C16B36">
        <w:t xml:space="preserve"> </w:t>
      </w:r>
      <w:r w:rsidR="00452671">
        <w:t xml:space="preserve">sukladno čl. 257. </w:t>
      </w:r>
      <w:r w:rsidR="00452671" w:rsidRPr="0032578D">
        <w:t xml:space="preserve">Stečajnog zakona („Narodne novine“ </w:t>
      </w:r>
      <w:r w:rsidR="00452671">
        <w:t>71/15 i 104/17; dalje SZ)</w:t>
      </w:r>
      <w:r w:rsidR="00EC7E44">
        <w:t>,</w:t>
      </w:r>
      <w:r w:rsidR="00452671">
        <w:t xml:space="preserve"> </w:t>
      </w:r>
      <w:r w:rsidR="00C16B36">
        <w:t>da</w:t>
      </w:r>
      <w:r w:rsidR="00840019">
        <w:t xml:space="preserve"> u roku </w:t>
      </w:r>
      <w:r w:rsidR="00C16B36">
        <w:t xml:space="preserve">od </w:t>
      </w:r>
      <w:r w:rsidR="00840019">
        <w:t>30</w:t>
      </w:r>
      <w:r>
        <w:t xml:space="preserve"> dana</w:t>
      </w:r>
      <w:r w:rsidR="00C16B36">
        <w:t xml:space="preserve"> n</w:t>
      </w:r>
      <w:r w:rsidR="00C16B36" w:rsidRPr="00C16B36">
        <w:t xml:space="preserve">akon isteka osmog dana od dana objave </w:t>
      </w:r>
      <w:r w:rsidR="00C16B36">
        <w:t xml:space="preserve">ovog </w:t>
      </w:r>
      <w:r w:rsidR="00C16B36" w:rsidRPr="00C16B36">
        <w:t xml:space="preserve">rješenja na mrežnoj stranici e-Oglasna ploča sudova prijave svoje tražbine </w:t>
      </w:r>
      <w:r w:rsidR="00C16B36">
        <w:t xml:space="preserve">stečajnoj upraviteljici na propisanom obrascu, u dva primjerka. Prijava treba sadržavati: podatke </w:t>
      </w:r>
      <w:r w:rsidR="00452671">
        <w:t>za identifikaciju vjerovnika</w:t>
      </w:r>
      <w:r w:rsidR="00452671" w:rsidRPr="00452671">
        <w:t xml:space="preserve"> (tvrtka i sjedište, odnosno ime i adres</w:t>
      </w:r>
      <w:r w:rsidR="00EC7E44">
        <w:t>a</w:t>
      </w:r>
      <w:r w:rsidR="00452671" w:rsidRPr="00452671">
        <w:t xml:space="preserve"> vjerovnika, zakonskog zastupnika ili punomoćnika </w:t>
      </w:r>
      <w:r w:rsidR="00452671">
        <w:t>ako ih ima</w:t>
      </w:r>
      <w:r w:rsidR="00452671" w:rsidRPr="00452671">
        <w:t>, osobni i</w:t>
      </w:r>
      <w:r w:rsidR="00452671">
        <w:t>dentifikacijski broj, broj žiro</w:t>
      </w:r>
      <w:r w:rsidR="00452671" w:rsidRPr="00452671">
        <w:t>računa), podatke za identifikaciju dužnika, pravn</w:t>
      </w:r>
      <w:r w:rsidR="00452671">
        <w:t>i</w:t>
      </w:r>
      <w:r w:rsidR="00452671" w:rsidRPr="00452671">
        <w:t xml:space="preserve"> osnov tražbine i iznos tražbine u kunama, </w:t>
      </w:r>
      <w:r w:rsidR="00EC7E44" w:rsidRPr="00EC7E44">
        <w:t>naznaku o dokazu za postojanje tražbine</w:t>
      </w:r>
      <w:r w:rsidR="00452671" w:rsidRPr="00452671">
        <w:t>, naznaku o postojanju ovršne isprave, naznaku o postojanju postupka pred sudom (sud pred kojim se vodi p</w:t>
      </w:r>
      <w:r w:rsidR="00452671">
        <w:t>ostupak s</w:t>
      </w:r>
      <w:r w:rsidR="00EC7E44">
        <w:t>a</w:t>
      </w:r>
      <w:r w:rsidR="00452671">
        <w:t xml:space="preserve"> naznakom broja spisa)</w:t>
      </w:r>
      <w:r w:rsidR="007E54A9">
        <w:t>,</w:t>
      </w:r>
      <w:r w:rsidR="00452671" w:rsidRPr="00452671">
        <w:t xml:space="preserve"> </w:t>
      </w:r>
      <w:r w:rsidR="007E54A9">
        <w:t>priložene</w:t>
      </w:r>
      <w:r w:rsidR="00452671" w:rsidRPr="00452671">
        <w:t xml:space="preserve"> isprave iz kojih tražbina proizlazi</w:t>
      </w:r>
      <w:r w:rsidR="00452671">
        <w:t>,</w:t>
      </w:r>
      <w:r w:rsidR="00EC7E44">
        <w:t xml:space="preserve"> odnosno kojima se dokazuje</w:t>
      </w:r>
      <w:r w:rsidR="007E54A9">
        <w:t xml:space="preserve">, posebnu naznaku da se radi o tražbini nižeg isplatnog reda i redno mjesto na koje vjerovnik ima pravo te </w:t>
      </w:r>
      <w:r w:rsidR="00EC7E44">
        <w:t xml:space="preserve">dokaz o plaćenoj pristojbi. </w:t>
      </w:r>
    </w:p>
    <w:p w:rsidRDefault="007E54A9" w:rsidP="00632DE3" w:rsidR="00632DE3">
      <w:pPr>
        <w:spacing w:before="160"/>
        <w:ind w:firstLine="709"/>
        <w:jc w:val="both"/>
      </w:pPr>
      <w:r>
        <w:t>II. Posebno r</w:t>
      </w:r>
      <w:r w:rsidR="00632DE3">
        <w:t xml:space="preserve">očište za ispitivanje prijavljenih potraživanja vjerovnika nižih isplatnih redova zakazuje se za </w:t>
      </w:r>
      <w:r w:rsidR="00EC7E44">
        <w:t>5. travnja 2018. u 09:</w:t>
      </w:r>
      <w:r w:rsidR="00632DE3">
        <w:t xml:space="preserve">00 sati, </w:t>
      </w:r>
      <w:r w:rsidR="00632DE3" w:rsidRPr="00632DE3">
        <w:t>koje ročište će se održati u prostorijama Trgovačkog suda u Splitu, Sukoišanska 6, sudnica br. 111/I.</w:t>
      </w:r>
    </w:p>
    <w:p w:rsidRDefault="00293CF7" w:rsidP="00632DE3" w:rsidR="006B0B13" w:rsidRPr="00716CB0">
      <w:pPr>
        <w:spacing w:after="100" w:before="200"/>
        <w:jc w:val="center"/>
      </w:pPr>
      <w:r w:rsidRPr="00716CB0">
        <w:t>Obrazloženje</w:t>
      </w:r>
    </w:p>
    <w:p w:rsidRDefault="00B22782" w:rsidP="00B22782" w:rsidR="00B20346">
      <w:pPr>
        <w:spacing w:before="200"/>
        <w:ind w:firstLine="709"/>
        <w:jc w:val="both"/>
        <w:rPr>
          <w:rFonts w:eastAsia="Calibri"/>
          <w:lang w:eastAsia="en-US"/>
        </w:rPr>
      </w:pPr>
      <w:r w:rsidRPr="00B22782">
        <w:rPr>
          <w:rFonts w:eastAsia="Calibri"/>
          <w:lang w:eastAsia="en-US"/>
        </w:rPr>
        <w:t>Rješenjem ovog suda 11. St-989/2017 od 24. listopada 2017. određen je nastavak postupka radi naknadne diobe stečajne mase stečajnog dužnika PRAETEXTUM d.o.o., OIB: 85314014166, Supetar, Bana Josipa Jelačića 7.</w:t>
      </w:r>
    </w:p>
    <w:p w:rsidRDefault="00632DE3" w:rsidP="001D5D43" w:rsidR="00632DE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Nakon </w:t>
      </w:r>
      <w:r w:rsidRPr="008B4816">
        <w:rPr>
          <w:rFonts w:eastAsia="Calibri"/>
          <w:lang w:eastAsia="en-US"/>
        </w:rPr>
        <w:t>ispitn</w:t>
      </w:r>
      <w:r>
        <w:rPr>
          <w:rFonts w:eastAsia="Calibri"/>
          <w:lang w:eastAsia="en-US"/>
        </w:rPr>
        <w:t>og</w:t>
      </w:r>
      <w:r w:rsidRPr="008B4816">
        <w:rPr>
          <w:rFonts w:eastAsia="Calibri"/>
          <w:lang w:eastAsia="en-US"/>
        </w:rPr>
        <w:t xml:space="preserve"> ročišt</w:t>
      </w:r>
      <w:r>
        <w:rPr>
          <w:rFonts w:eastAsia="Calibri"/>
          <w:lang w:eastAsia="en-US"/>
        </w:rPr>
        <w:t>a, održanog</w:t>
      </w:r>
      <w:r w:rsidRPr="008B481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19. prosinca 2017., sud je donio rješenje o utvrđenim tražbinama 11.St-989/2017 od 19. prosinca 2017. </w:t>
      </w:r>
    </w:p>
    <w:p w:rsidRDefault="00632DE3" w:rsidP="00632DE3" w:rsidR="00632DE3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Dana 6. veljače 2018. stečajna upraviteljica dostavila je sudu prijedlog I. djelomične diobe kojom bi se iz stečajne mase u iznosu od 19.571,88 kn u cijelosti (100% utvrđene tražbine) namirio jedini stečajni vjerovnik (II. višeg isplatnog reda) – Republika Hrvatska, Ministarstvo financija, Porezna uprava, s utvrđenom tražbinom u iznosu od 212,99 kn.</w:t>
      </w:r>
    </w:p>
    <w:p w:rsidRDefault="007E54A9" w:rsidP="00632DE3" w:rsidR="007E54A9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Rješenjem ovog suda 11.St-989/2017 od 14. veljače 2018. dana je suglasnost stečajnoj upraviteljici na I. djelomičnu diobu sukladno prijedlogu od 6. veljače 2018. </w:t>
      </w:r>
    </w:p>
    <w:p w:rsidRDefault="007E54A9" w:rsidP="007E54A9" w:rsidR="00632DE3" w:rsidRPr="005153ED">
      <w:pPr>
        <w:spacing w:before="200"/>
        <w:ind w:firstLine="709"/>
        <w:jc w:val="both"/>
      </w:pPr>
      <w:r>
        <w:rPr>
          <w:rFonts w:eastAsia="Calibri"/>
          <w:lang w:eastAsia="en-US"/>
        </w:rPr>
        <w:t xml:space="preserve">Kako iz provedenog postupka proizlazi da će se u ovom stečajnom postupku u cijelosti </w:t>
      </w:r>
      <w:r w:rsidR="00632DE3">
        <w:t>namiriti jedini v</w:t>
      </w:r>
      <w:r>
        <w:t xml:space="preserve">jerovnik viših isplatnih redova, kao i svi troškovi stečajnog postupka, to je na prijedlog stečajne upraviteljice, </w:t>
      </w:r>
      <w:r w:rsidR="00632DE3">
        <w:t xml:space="preserve">temeljem odredbe čl. </w:t>
      </w:r>
      <w:r>
        <w:t xml:space="preserve">139., 257. st. 5. i 261. SZ-a, </w:t>
      </w:r>
      <w:r w:rsidR="00632DE3" w:rsidRPr="005153ED">
        <w:t>odlučeno kao u izreci</w:t>
      </w:r>
      <w:r>
        <w:t xml:space="preserve"> ovog rješenja.</w:t>
      </w:r>
    </w:p>
    <w:p w:rsidRDefault="00BB2C34" w:rsidP="00B22782" w:rsidR="00BB2C34" w:rsidRPr="00BB2C34">
      <w:pPr>
        <w:spacing w:before="260"/>
        <w:jc w:val="center"/>
        <w:rPr>
          <w:rFonts w:eastAsia="Calibri"/>
          <w:sz w:val="4"/>
          <w:szCs w:val="4"/>
          <w:lang w:eastAsia="en-US"/>
        </w:rPr>
      </w:pPr>
      <w:r w:rsidRPr="00BB2C34">
        <w:rPr>
          <w:rFonts w:eastAsia="Calibri"/>
          <w:lang w:eastAsia="en-US"/>
        </w:rPr>
        <w:t>U Splitu</w:t>
      </w:r>
      <w:r w:rsidR="00013BB4">
        <w:rPr>
          <w:rFonts w:eastAsia="Calibri"/>
          <w:lang w:eastAsia="en-US"/>
        </w:rPr>
        <w:t xml:space="preserve"> </w:t>
      </w:r>
      <w:r w:rsidR="00B375A4">
        <w:rPr>
          <w:rFonts w:eastAsia="Calibri"/>
          <w:lang w:eastAsia="en-US"/>
        </w:rPr>
        <w:t>14</w:t>
      </w:r>
      <w:r w:rsidR="00B22782">
        <w:rPr>
          <w:rFonts w:eastAsia="Calibri"/>
          <w:lang w:eastAsia="en-US"/>
        </w:rPr>
        <w:t>. veljače 2018</w:t>
      </w:r>
      <w:r w:rsidR="00013BB4">
        <w:rPr>
          <w:rFonts w:eastAsia="Calibri"/>
          <w:lang w:eastAsia="en-US"/>
        </w:rPr>
        <w:t>.</w:t>
      </w:r>
    </w:p>
    <w:p w:rsidRDefault="00013BB4" w:rsidP="00B22782" w:rsidR="00BB2C34">
      <w:pPr>
        <w:spacing w:before="26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013BB4" w:rsidP="00752280" w:rsidR="00752280" w:rsidRP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Ana Golub Gruić</w:t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ab/>
      </w:r>
    </w:p>
    <w:p w:rsidRDefault="00013BB4" w:rsidP="00013BB4" w:rsidR="005169FD" w:rsidRPr="005169FD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>Pouka o pravnom lijeku</w:t>
      </w:r>
      <w:r w:rsidR="005169FD" w:rsidRPr="005169FD">
        <w:rPr>
          <w:rFonts w:eastAsia="Calibri"/>
          <w:lang w:eastAsia="en-US"/>
        </w:rPr>
        <w:t xml:space="preserve">: </w:t>
      </w:r>
      <w:r w:rsidRPr="00013BB4">
        <w:rPr>
          <w:rFonts w:eastAsia="Calibri"/>
          <w:lang w:eastAsia="en-US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B22782" w:rsidP="00B22782" w:rsidR="00BB2C34" w:rsidRPr="00BB2C34">
      <w:pPr>
        <w:spacing w:lineRule="auto" w:line="360" w:before="1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B2C34" w:rsidRPr="00BB2C34">
        <w:rPr>
          <w:rFonts w:eastAsia="Calibri"/>
          <w:lang w:eastAsia="en-US"/>
        </w:rPr>
        <w:t>:</w:t>
      </w:r>
    </w:p>
    <w:p w:rsidRDefault="00111287" w:rsidP="00BB2C34" w:rsidR="00BB2C34" w:rsidRPr="00BB2C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</w:t>
      </w:r>
      <w:r w:rsidR="00B22782">
        <w:rPr>
          <w:rFonts w:eastAsia="Calibri"/>
          <w:lang w:eastAsia="en-US"/>
        </w:rPr>
        <w:t>stečajnoj upraviteljici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-  </w:t>
      </w:r>
      <w:r w:rsidR="00111287" w:rsidRPr="00111287">
        <w:rPr>
          <w:rFonts w:eastAsia="Calibri"/>
          <w:lang w:eastAsia="en-US"/>
        </w:rPr>
        <w:t>mrežnoj stra</w:t>
      </w:r>
      <w:r w:rsidR="00111287">
        <w:rPr>
          <w:rFonts w:eastAsia="Calibri"/>
          <w:lang w:eastAsia="en-US"/>
        </w:rPr>
        <w:t>nici e-Oglasna ploča sudova</w:t>
      </w:r>
      <w:r w:rsidR="00B217A0">
        <w:rPr>
          <w:rFonts w:eastAsia="Calibri"/>
          <w:lang w:eastAsia="en-US"/>
        </w:rPr>
        <w:t xml:space="preserve"> 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u spis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F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6474ED">
      <w:t xml:space="preserve">Poslovni broj: </w:t>
    </w:r>
    <w:r w:rsidR="00AA7C47">
      <w:t>11.St-</w:t>
    </w:r>
    <w:r w:rsidR="00B22782">
      <w:t>989/2017</w:t>
    </w:r>
  </w:p>
  <w:p w:rsidRDefault="00C45BD5" w:rsidR="00C45B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0DCC7C31"/>
    <w:multiLevelType w:val="hybridMultilevel"/>
    <w:tmpl w:val="AD9CB37C"/>
    <w:lvl w:tplc="6C902E0A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04C714E"/>
    <w:multiLevelType w:val="hybridMultilevel"/>
    <w:tmpl w:val="0BD40318"/>
    <w:lvl w:tplc="7B8C341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5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18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3BB4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E313D"/>
    <w:rsid w:val="000F4764"/>
    <w:rsid w:val="000F7797"/>
    <w:rsid w:val="00111287"/>
    <w:rsid w:val="001467DF"/>
    <w:rsid w:val="00154C58"/>
    <w:rsid w:val="0016307D"/>
    <w:rsid w:val="00173061"/>
    <w:rsid w:val="0018446E"/>
    <w:rsid w:val="001B0F56"/>
    <w:rsid w:val="001C3BAE"/>
    <w:rsid w:val="001D5D43"/>
    <w:rsid w:val="001E4B12"/>
    <w:rsid w:val="001F2DBC"/>
    <w:rsid w:val="001F6555"/>
    <w:rsid w:val="00200B12"/>
    <w:rsid w:val="00201C9F"/>
    <w:rsid w:val="00214308"/>
    <w:rsid w:val="00243E58"/>
    <w:rsid w:val="00263AAC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41C74"/>
    <w:rsid w:val="00350596"/>
    <w:rsid w:val="00366AE0"/>
    <w:rsid w:val="003728AD"/>
    <w:rsid w:val="00384E91"/>
    <w:rsid w:val="003B26A3"/>
    <w:rsid w:val="003B382C"/>
    <w:rsid w:val="003C126E"/>
    <w:rsid w:val="003C2B5A"/>
    <w:rsid w:val="003C2ED7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2671"/>
    <w:rsid w:val="004537BD"/>
    <w:rsid w:val="00456907"/>
    <w:rsid w:val="004615D4"/>
    <w:rsid w:val="00461873"/>
    <w:rsid w:val="0048352D"/>
    <w:rsid w:val="004870B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169FD"/>
    <w:rsid w:val="005216D3"/>
    <w:rsid w:val="0053192B"/>
    <w:rsid w:val="00543AD4"/>
    <w:rsid w:val="00546F1C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32DE3"/>
    <w:rsid w:val="006400B0"/>
    <w:rsid w:val="00640616"/>
    <w:rsid w:val="0064573B"/>
    <w:rsid w:val="006474ED"/>
    <w:rsid w:val="00647FC9"/>
    <w:rsid w:val="00650F66"/>
    <w:rsid w:val="006558C2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19A5"/>
    <w:rsid w:val="007473F6"/>
    <w:rsid w:val="00752280"/>
    <w:rsid w:val="00762530"/>
    <w:rsid w:val="00765575"/>
    <w:rsid w:val="007777EF"/>
    <w:rsid w:val="00782224"/>
    <w:rsid w:val="00786860"/>
    <w:rsid w:val="007A1C17"/>
    <w:rsid w:val="007A2049"/>
    <w:rsid w:val="007A49C6"/>
    <w:rsid w:val="007E54A9"/>
    <w:rsid w:val="00802065"/>
    <w:rsid w:val="0080601A"/>
    <w:rsid w:val="00811084"/>
    <w:rsid w:val="00812DDE"/>
    <w:rsid w:val="008145A6"/>
    <w:rsid w:val="00840019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032"/>
    <w:rsid w:val="009B5817"/>
    <w:rsid w:val="009C255B"/>
    <w:rsid w:val="009C390C"/>
    <w:rsid w:val="009C4EB0"/>
    <w:rsid w:val="009D4AA1"/>
    <w:rsid w:val="009E0111"/>
    <w:rsid w:val="009E0CCA"/>
    <w:rsid w:val="009F04F5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2C51"/>
    <w:rsid w:val="00A541EC"/>
    <w:rsid w:val="00A74A10"/>
    <w:rsid w:val="00A8543C"/>
    <w:rsid w:val="00A977D4"/>
    <w:rsid w:val="00AA33FE"/>
    <w:rsid w:val="00AA7C47"/>
    <w:rsid w:val="00AD542B"/>
    <w:rsid w:val="00AF4861"/>
    <w:rsid w:val="00AF5F22"/>
    <w:rsid w:val="00B0602E"/>
    <w:rsid w:val="00B20346"/>
    <w:rsid w:val="00B217A0"/>
    <w:rsid w:val="00B22782"/>
    <w:rsid w:val="00B251E1"/>
    <w:rsid w:val="00B375A4"/>
    <w:rsid w:val="00B37FED"/>
    <w:rsid w:val="00B4111F"/>
    <w:rsid w:val="00B551FD"/>
    <w:rsid w:val="00B924C2"/>
    <w:rsid w:val="00B95FB0"/>
    <w:rsid w:val="00B9709E"/>
    <w:rsid w:val="00BB04DD"/>
    <w:rsid w:val="00BB2C34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6B36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22731"/>
    <w:rsid w:val="00D3436A"/>
    <w:rsid w:val="00D67C43"/>
    <w:rsid w:val="00D70E10"/>
    <w:rsid w:val="00D92CF0"/>
    <w:rsid w:val="00DA1B4B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44"/>
    <w:rsid w:val="00EC7E7F"/>
    <w:rsid w:val="00ED3B0E"/>
    <w:rsid w:val="00ED686A"/>
    <w:rsid w:val="00EE7126"/>
    <w:rsid w:val="00EF34CF"/>
    <w:rsid w:val="00EF4B78"/>
    <w:rsid w:val="00EF6AB0"/>
    <w:rsid w:val="00EF7DFE"/>
    <w:rsid w:val="00F10BB6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6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F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F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F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F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6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F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F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F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F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nižih isplatnih redova</izvorni_sadrzaj>
    <derivirana_varijabla naziv="DomainObject.Primjedba_1">Poziv vjerovnicima nižih isplatnih redova</derivirana_varijabla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St-989/2017</izvorni_sadrzaj>
    <derivirana_varijabla naziv="DomainObject.Predmet.OznakaBroj_1">St-989/2017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PRAETEXTUM d.o.o. za turizam u stečaju</izvorni_sadrzaj>
    <derivirana_varijabla naziv="DomainObject.Predmet.ProtustrankaFormated_1">  Stečajna masa iza PRAETEXTUM d.o.o. za turizam u stečaju</derivirana_varijabla>
  </DomainObject.Predmet.ProtustrankaFormated>
  <DomainObject.Predmet.ProtustrankaFormatedOIB>
    <izvorni_sadrzaj>  Stečajna masa iza PRAETEXTUM d.o.o. za turizam u stečaju, OIB 29204981252</izvorni_sadrzaj>
    <derivirana_varijabla naziv="DomainObject.Predmet.ProtustrankaFormatedOIB_1">  Stečajna masa iza PRAETEXTUM d.o.o. za turizam u stečaju, OIB 29204981252</derivirana_varijabla>
  </DomainObject.Predmet.ProtustrankaFormatedOIB>
  <DomainObject.Predmet.ProtustrankaFormatedWithAdress>
    <izvorni_sadrzaj> Stečajna masa iza PRAETEXTUM d.o.o. za turizam u stečaju, Lovretska 10, 21000 Split</izvorni_sadrzaj>
    <derivirana_varijabla naziv="DomainObject.Predmet.ProtustrankaFormatedWithAdress_1"> Stečajna masa iza PRAETEXTUM d.o.o. za turizam u stečaju, Lovretska 10, 21000 Split</derivirana_varijabla>
  </DomainObject.Predmet.ProtustrankaFormatedWithAdress>
  <DomainObject.Predmet.ProtustrankaFormatedWithAdressOIB>
    <izvorni_sadrzaj> Stečajna masa iza PRAETEXTUM d.o.o. za turizam u stečaju, OIB 29204981252, Lovretska 10, 21000 Split</izvorni_sadrzaj>
    <derivirana_varijabla naziv="DomainObject.Predmet.ProtustrankaFormatedWithAdressOIB_1"> Stečajna masa iza PRAETEXTUM d.o.o. za turizam u stečaju, OIB 29204981252, Lovretska 10, 21000 Split</derivirana_varijabla>
  </DomainObject.Predmet.ProtustrankaFormatedWithAdressOIB>
  <DomainObject.Predmet.ProtustrankaWithAdress>
    <izvorni_sadrzaj>Stečajna masa iza PRAETEXTUM d.o.o. za turizam u stečaju Lovretska 10, 21000 Split</izvorni_sadrzaj>
    <derivirana_varijabla naziv="DomainObject.Predmet.ProtustrankaWithAdress_1">Stečajna masa iza PRAETEXTUM d.o.o. za turizam u stečaju Lovretska 10, 21000 Split</derivirana_varijabla>
  </DomainObject.Predmet.ProtustrankaWithAdress>
  <DomainObject.Predmet.ProtustrankaWithAdressOIB>
    <izvorni_sadrzaj>Stečajna masa iza PRAETEXTUM d.o.o. za turizam u stečaju, OIB 29204981252, Lovretska 10, 21000 Split</izvorni_sadrzaj>
    <derivirana_varijabla naziv="DomainObject.Predmet.ProtustrankaWithAdressOIB_1">Stečajna masa iza PRAETEXTUM d.o.o. za turizam u stečaju, OIB 29204981252, Lovretska 10, 21000 Split</derivirana_varijabla>
  </DomainObject.Predmet.ProtustrankaWithAdressOIB>
  <DomainObject.Predmet.ProtustrankaNazivFormated>
    <izvorni_sadrzaj>Stečajna masa iza PRAETEXTUM d.o.o. za turizam u stečaju</izvorni_sadrzaj>
    <derivirana_varijabla naziv="DomainObject.Predmet.ProtustrankaNazivFormated_1">Stečajna masa iza PRAETEXTUM d.o.o. za turizam u stečaju</derivirana_varijabla>
  </DomainObject.Predmet.ProtustrankaNazivFormated>
  <DomainObject.Predmet.ProtustrankaNazivFormatedOIB>
    <izvorni_sadrzaj>Stečajna masa iza PRAETEXTUM d.o.o. za turizam u stečaju, OIB 29204981252</izvorni_sadrzaj>
    <derivirana_varijabla naziv="DomainObject.Predmet.ProtustrankaNazivFormatedOIB_1">Stečajna masa iza PRAETEXTUM d.o.o. za turizam u stečaju, OIB 29204981252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PRAETEXTUM d.o.o. za turizam u stečaju</item>
    </izvorni_sadrzaj>
    <derivirana_varijabla naziv="DomainObject.Predmet.ProtuStrankaListFormated_1">
      <item>Stečajna masa iza PRAETEXTUM d.o.o. za turizam u stečaju</item>
    </derivirana_varijabla>
  </DomainObject.Predmet.ProtuStrankaListFormated>
  <DomainObject.Predmet.ProtuStrankaListFormatedOIB>
    <izvorni_sadrzaj>
      <item>Stečajna masa iza PRAETEXTUM d.o.o. za turizam u stečaju, OIB 29204981252</item>
    </izvorni_sadrzaj>
    <derivirana_varijabla naziv="DomainObject.Predmet.ProtuStrankaListFormatedOIB_1">
      <item>Stečajna masa iza PRAETEXTUM d.o.o. za turizam u stečaju, OIB 29204981252</item>
    </derivirana_varijabla>
  </DomainObject.Predmet.ProtuStrankaListFormatedOIB>
  <DomainObject.Predmet.ProtuStrankaListFormatedWithAdress>
    <izvorni_sadrzaj>
      <item>Stečajna masa iza PRAETEXTUM d.o.o. za turizam u stečaju, Lovretska 10, 21000 Split</item>
    </izvorni_sadrzaj>
    <derivirana_varijabla naziv="DomainObject.Predmet.ProtuStrankaListFormatedWithAdress_1">
      <item>Stečajna masa iza PRAETEXTUM d.o.o. za turizam u stečaju, Lovretska 10, 21000 Split</item>
    </derivirana_varijabla>
  </DomainObject.Predmet.ProtuStrankaListFormatedWithAdress>
  <DomainObject.Predmet.ProtuStrankaListFormatedWithAdressOIB>
    <izvorni_sadrzaj>
      <item>Stečajna masa iza PRAETEXTUM d.o.o. za turizam u stečaju, OIB 29204981252, Lovretska 10, 21000 Split</item>
    </izvorni_sadrzaj>
    <derivirana_varijabla naziv="DomainObject.Predmet.ProtuStrankaListFormatedWithAdressOIB_1">
      <item>Stečajna masa iza PRAETEXTUM d.o.o. za turizam u stečaju, OIB 29204981252, Lovretska 10, 21000 Split</item>
    </derivirana_varijabla>
  </DomainObject.Predmet.ProtuStrankaListFormatedWithAdressOIB>
  <DomainObject.Predmet.ProtuStrankaListNazivFormated>
    <izvorni_sadrzaj>
      <item>Stečajna masa iza PRAETEXTUM d.o.o. za turizam u stečaju</item>
    </izvorni_sadrzaj>
    <derivirana_varijabla naziv="DomainObject.Predmet.ProtuStrankaListNazivFormated_1">
      <item>Stečajna masa iza PRAETEXTUM d.o.o. za turizam u stečaju</item>
    </derivirana_varijabla>
  </DomainObject.Predmet.ProtuStrankaListNazivFormated>
  <DomainObject.Predmet.ProtuStrankaListNazivFormatedOIB>
    <izvorni_sadrzaj>
      <item>Stečajna masa iza PRAETEXTUM d.o.o. za turizam u stečaju, OIB 29204981252</item>
    </izvorni_sadrzaj>
    <derivirana_varijabla naziv="DomainObject.Predmet.ProtuStrankaListNazivFormatedOIB_1">
      <item>Stečajna masa iza PRAETEXTUM d.o.o. za turizam u stečaju, OIB 29204981252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PRAETEXTUM d.o.o. za turizam u stečaju</izvorni_sadrzaj>
    <derivirana_varijabla naziv="DomainObject.Predmet.ProtustrankaIDrugi_1">Stečajna masa iza PRAETEXTUM d.o.o. za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PRAETEXTUM d.o.o. za turizam u stečaju, OIB 29204981252, Lovretska 10, 21000 Split</izvorni_sadrzaj>
    <derivirana_varijabla naziv="DomainObject.Predmet.ProtustrankaIDrugiAdressOIB_1">Stečajna masa iza PRAETEXTUM d.o.o. za turizam u stečaju, OIB 29204981252,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PRAETEXTUM d.o.o. za turizam u stečaju</item>
      <item>FINANCIJSKA AGENCIJA, RC SPLIT</item>
    </izvorni_sadrzaj>
    <derivirana_varijabla naziv="DomainObject.Predmet.SudioniciListNaziv_1">
      <item>Stečajna masa iza PRAETEXTUM d.o.o. za turizam u stečaju</item>
      <item>FINANCIJSKA AGENCIJA, RC SPLIT</item>
    </derivirana_varijabla>
  </DomainObject.Predmet.SudioniciListNaziv>
  <DomainObject.Predmet.SudioniciListAdressOIB>
    <izvorni_sadrzaj>
      <item>Stečajna masa iza PRAETEXTUM d.o.o. za turizam u stečaju, OIB 29204981252, Lovretska 10,21000 Split</item>
      <item>FINANCIJSKA AGENCIJA, RC SPLIT, OIB 85821130368, Mažuranićevo šetalište 24 b,21000 Split</item>
    </izvorni_sadrzaj>
    <derivirana_varijabla naziv="DomainObject.Predmet.SudioniciListAdressOIB_1">
      <item>Stečajna masa iza PRAETEXTUM d.o.o. za turizam u stečaju, OIB 29204981252, Lovretska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29204981252</item>
      <item>, OIB 85821130368</item>
    </izvorni_sadrzaj>
    <derivirana_varijabla naziv="DomainObject.Predmet.SudioniciListNazivOIB_1">
      <item>, OIB 29204981252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BD6F1-64CF-41DE-8BC8-5F77D573F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496</properties:Words>
  <properties:Characters>2807</properties:Characters>
  <properties:Lines>65</properties:Lines>
  <properties:Paragraphs>24</properties:Paragraphs>
  <properties:TotalTime>133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3293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2016-03-15T08:29:00Z</dcterms:created>
  <dc:creator>Trgovački sud Split</dc:creator>
  <cp:lastModifiedBy>Ana Golub Gruić</cp:lastModifiedBy>
  <cp:lastPrinted>2018-02-14T13:23:00Z</cp:lastPrinted>
  <dcterms:modified xmlns:xsi="http://www.w3.org/2001/XMLSchema-instance" xsi:type="dcterms:W3CDTF">2018-02-14T13:34:00Z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