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0973" w14:paraId="c360973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 </w:t>
      </w:r>
      <w:r w:rsidR="000150AC">
        <w:rPr>
          <w:b/>
        </w:rPr>
        <w:t xml:space="preserve"> </w:t>
      </w:r>
      <w:r w:rsidRPr="005829BB">
        <w:rPr>
          <w:b/>
        </w:rPr>
        <w:t xml:space="preserve">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</w:t>
      </w:r>
    </w:p>
    <w:p w:rsidRDefault="000150AC" w:rsidP="00B271A9" w:rsidR="000150AC">
      <w:r>
        <w:t xml:space="preserve">   </w:t>
      </w:r>
      <w:r w:rsidR="008C04AA" w:rsidRPr="005829BB">
        <w:t xml:space="preserve"> REPUBLIKA HRVATSKA </w:t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0150AC" w:rsidR="008C04AA">
      <w:pPr>
        <w:ind w:firstLine="708"/>
      </w:pPr>
      <w:r w:rsidRPr="005829BB">
        <w:t xml:space="preserve"> </w:t>
      </w:r>
      <w:r w:rsidR="00694576" w:rsidRPr="005829BB">
        <w:t>Pazin</w:t>
      </w:r>
      <w:r w:rsidRPr="005829BB">
        <w:t>, Dršćevka 1</w:t>
      </w:r>
    </w:p>
    <w:p w:rsidRDefault="000150AC" w:rsidP="000150AC" w:rsidR="000150AC"/>
    <w:p w:rsidRDefault="000150AC" w:rsidP="000150AC" w:rsidR="000150AC"/>
    <w:p w:rsidRDefault="000150AC" w:rsidP="000150AC" w:rsidR="000150AC"/>
    <w:p w:rsidRDefault="000150AC" w:rsidP="000150AC" w:rsidR="000150AC"/>
    <w:p w:rsidRDefault="000150AC" w:rsidP="0019174D" w:rsidR="0019174D">
      <w:pPr>
        <w:ind w:firstLine="708" w:left="6372"/>
      </w:pPr>
      <w:r>
        <w:t>10 St-57/2018-34</w:t>
      </w:r>
    </w:p>
    <w:p w:rsidRDefault="000150AC" w:rsidP="0019174D" w:rsidR="000150AC" w:rsidRPr="005829BB">
      <w:pPr>
        <w:ind w:firstLine="708" w:left="6372"/>
      </w:pP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C33645" w:rsidP="00C33645" w:rsidR="00C33645">
      <w:pPr>
        <w:jc w:val="both"/>
      </w:pPr>
      <w:r>
        <w:tab/>
      </w:r>
      <w:r w:rsidR="0019174D" w:rsidRPr="0019174D">
        <w:t>Trgovački sud u Pazinu, po sucu Ivanu Dujiću, u stečajnom postupku nad Stečajnom masom iza VICTORIA NAVALIS d.o.o. u stečaju, Rijeka, Ante Starčevića 5, OIB 04925888718, 26. veljače 2019.</w:t>
      </w:r>
    </w:p>
    <w:p w:rsidRDefault="000150AC" w:rsidP="00C33645" w:rsidR="000150AC">
      <w:pPr>
        <w:jc w:val="both"/>
      </w:pPr>
    </w:p>
    <w:p w:rsidRDefault="005829BB" w:rsidP="00C33645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C55162" w:rsidR="00C55162">
      <w:pPr>
        <w:jc w:val="both"/>
      </w:pPr>
      <w:r w:rsidRPr="005829BB">
        <w:tab/>
      </w:r>
      <w:r w:rsidR="00C55162">
        <w:t xml:space="preserve">Određuje se završno ročište vjerovnika </w:t>
      </w:r>
      <w:r w:rsidR="00A1054D" w:rsidRPr="00A1054D">
        <w:t>Stečajn</w:t>
      </w:r>
      <w:r w:rsidR="00A1054D">
        <w:t>e</w:t>
      </w:r>
      <w:r w:rsidR="00A1054D" w:rsidRPr="00A1054D">
        <w:t xml:space="preserve"> mas</w:t>
      </w:r>
      <w:r w:rsidR="00A1054D">
        <w:t>e</w:t>
      </w:r>
      <w:r w:rsidR="00A1054D" w:rsidRPr="00A1054D">
        <w:t xml:space="preserve"> iza </w:t>
      </w:r>
      <w:r w:rsidR="0019174D" w:rsidRPr="0019174D">
        <w:t>VICTORIA NAVALIS d.o.o. u stečaju, Rijeka, Ante Starčevića 5, OIB 04925888718</w:t>
      </w:r>
      <w:r w:rsidR="00C55162">
        <w:t xml:space="preserve">, za </w:t>
      </w:r>
    </w:p>
    <w:p w:rsidRDefault="00B37AB1" w:rsidP="00B37AB1" w:rsidR="00C55162">
      <w:pPr>
        <w:tabs>
          <w:tab w:pos="5818" w:val="left"/>
        </w:tabs>
        <w:jc w:val="both"/>
      </w:pPr>
      <w:r>
        <w:tab/>
      </w:r>
    </w:p>
    <w:p w:rsidRDefault="0019174D" w:rsidP="00C55162" w:rsidR="00C55162" w:rsidRPr="00667B11">
      <w:pPr>
        <w:jc w:val="center"/>
      </w:pPr>
      <w:r>
        <w:t>1</w:t>
      </w:r>
      <w:r w:rsidR="00A1054D">
        <w:t>2</w:t>
      </w:r>
      <w:r w:rsidR="00C55162" w:rsidRPr="00667B11">
        <w:t xml:space="preserve">. </w:t>
      </w:r>
      <w:r>
        <w:t>ožujka</w:t>
      </w:r>
      <w:r w:rsidR="00A1054D" w:rsidRPr="00A1054D">
        <w:t xml:space="preserve"> 2019.</w:t>
      </w:r>
      <w:r w:rsidR="00A1054D">
        <w:t xml:space="preserve"> </w:t>
      </w:r>
      <w:r w:rsidR="00C55162" w:rsidRPr="00667B11">
        <w:t xml:space="preserve">u </w:t>
      </w:r>
      <w:r>
        <w:t>13</w:t>
      </w:r>
      <w:r w:rsidR="00C33645" w:rsidRPr="00667B11">
        <w:t>:</w:t>
      </w:r>
      <w:r>
        <w:t>4</w:t>
      </w:r>
      <w:r w:rsidR="00C55162" w:rsidRPr="00667B11">
        <w:t>0 sati,</w:t>
      </w:r>
    </w:p>
    <w:p w:rsidRDefault="00C55162" w:rsidP="00C55162" w:rsidR="00C55162">
      <w:pPr>
        <w:jc w:val="center"/>
      </w:pPr>
    </w:p>
    <w:p w:rsidRDefault="00C55162" w:rsidP="00C55162" w:rsidR="00C55162">
      <w:pPr>
        <w:jc w:val="center"/>
      </w:pPr>
      <w:r>
        <w:t>kod Trgovačkog suda u Pazinu, Dršćevka 1,</w:t>
      </w:r>
    </w:p>
    <w:p w:rsidRDefault="00C55162" w:rsidP="00C55162" w:rsidR="00C55162">
      <w:pPr>
        <w:jc w:val="center"/>
      </w:pPr>
      <w:r>
        <w:t>soba broj 1</w:t>
      </w:r>
    </w:p>
    <w:p w:rsidRDefault="00C55162" w:rsidP="00C55162" w:rsidR="00C55162">
      <w:pPr>
        <w:jc w:val="center"/>
      </w:pPr>
    </w:p>
    <w:p w:rsidRDefault="00C55162" w:rsidP="00C55162" w:rsidR="00C55162">
      <w:r>
        <w:tab/>
        <w:t>Dnevni red:</w:t>
      </w:r>
    </w:p>
    <w:p w:rsidRDefault="00C55162" w:rsidP="00C55162" w:rsidR="00C55162">
      <w:r>
        <w:tab/>
        <w:t>1. rasprava o završnom računu stečajnog upravitelja,</w:t>
      </w:r>
    </w:p>
    <w:p w:rsidRDefault="00C55162" w:rsidP="00C55162" w:rsidR="00C55162">
      <w:r>
        <w:tab/>
        <w:t>2. podnošenje prigovora na završni popis,</w:t>
      </w:r>
    </w:p>
    <w:p w:rsidRDefault="00C55162" w:rsidP="00C55162" w:rsidR="00EB1FAF">
      <w:r>
        <w:tab/>
        <w:t>3. odlučivanje o neunovčivim predmetima stečajne mase.</w:t>
      </w:r>
    </w:p>
    <w:p w:rsidRDefault="00C55162" w:rsidP="00C55162" w:rsidR="00C55162">
      <w:pPr>
        <w:jc w:val="center"/>
      </w:pPr>
    </w:p>
    <w:p w:rsidRDefault="00905C83" w:rsidP="00905C83" w:rsidR="00A1054D">
      <w:pPr>
        <w:jc w:val="center"/>
      </w:pPr>
      <w:r w:rsidRPr="005829BB">
        <w:t xml:space="preserve">U Pazinu, </w:t>
      </w:r>
      <w:r w:rsidR="0019174D" w:rsidRPr="0019174D">
        <w:t>26. veljače 2019.</w:t>
      </w:r>
      <w:r w:rsidR="007A2013" w:rsidRPr="007A2013">
        <w:t xml:space="preserve">                </w:t>
      </w:r>
    </w:p>
    <w:p w:rsidRDefault="007A2013" w:rsidP="00905C83" w:rsidR="00905C83" w:rsidRPr="005829BB">
      <w:pPr>
        <w:jc w:val="center"/>
      </w:pPr>
      <w:r w:rsidRPr="007A2013">
        <w:t xml:space="preserve">                                           </w:t>
      </w:r>
    </w:p>
    <w:p w:rsidRDefault="00905C83" w:rsidP="00905C83" w:rsidR="00905C83" w:rsidRPr="005829BB">
      <w:r w:rsidRPr="005829BB">
        <w:t xml:space="preserve">                                                                                        </w:t>
      </w:r>
      <w:r w:rsidRPr="005829BB">
        <w:tab/>
        <w:t xml:space="preserve">      </w:t>
      </w:r>
      <w:r w:rsidRPr="005829BB">
        <w:tab/>
      </w:r>
      <w:r w:rsidR="00A1054D">
        <w:t xml:space="preserve">  </w:t>
      </w:r>
      <w:r w:rsidRPr="005829BB">
        <w:t>Stečajni sudac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           </w:t>
      </w:r>
    </w:p>
    <w:p w:rsidRDefault="00905C83" w:rsidP="00905C83" w:rsidR="00905C83" w:rsidRPr="005829BB">
      <w:pPr>
        <w:ind w:firstLine="708"/>
      </w:pP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  <w:t xml:space="preserve">        </w:t>
      </w:r>
      <w:r w:rsidRPr="005829BB">
        <w:tab/>
        <w:t xml:space="preserve">         </w:t>
      </w:r>
      <w:r w:rsidRPr="005829BB">
        <w:tab/>
        <w:t xml:space="preserve">  Ivan Dujić</w:t>
      </w:r>
      <w:r w:rsidR="00895B8A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06CB1" w:rsidR="00106CB1">
      <w:pPr>
        <w:jc w:val="both"/>
      </w:pPr>
      <w:r>
        <w:t xml:space="preserve">- e-oglasna ploča suda – osam dana </w:t>
      </w:r>
    </w:p>
    <w:p w:rsidRDefault="0019174D" w:rsidP="0019174D" w:rsidR="00163AAB" w:rsidRPr="00E84455">
      <w:pPr>
        <w:jc w:val="both"/>
      </w:pPr>
      <w:r w:rsidRPr="0019174D">
        <w:t>- stečajnom upravitelju Marku Zagorcu iz Rijeke, Ante Starčevića 5</w:t>
      </w:r>
    </w:p>
    <w:sectPr w:rsidSect="001A1476" w:rsidR="00163AAB" w:rsidRPr="00E84455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ADF" w:rsidP="008C04AA" w:rsidR="00E24ADF">
      <w:r>
        <w:separator/>
      </w:r>
    </w:p>
  </w:endnote>
  <w:endnote w:id="0" w:type="continuationSeparator">
    <w:p w:rsidRDefault="00E24ADF" w:rsidP="008C04AA" w:rsidR="00E24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ADF" w:rsidP="008C04AA" w:rsidR="00E24ADF">
      <w:r>
        <w:separator/>
      </w:r>
    </w:p>
  </w:footnote>
  <w:footnote w:id="0" w:type="continuationSeparator">
    <w:p w:rsidRDefault="00E24ADF" w:rsidP="008C04AA" w:rsidR="00E24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5B8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5A2" w:rsidP="00A265A2" w:rsidR="00E84C66" w:rsidRPr="00A265A2">
    <w:pPr>
      <w:pStyle w:val="Zaglavlje"/>
    </w:pPr>
    <w:r w:rsidRPr="00A265A2">
      <w:t xml:space="preserve">            </w:t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8C04AA"/>
    <w:rsid w:val="00007072"/>
    <w:rsid w:val="00012157"/>
    <w:rsid w:val="000150AC"/>
    <w:rsid w:val="000161E5"/>
    <w:rsid w:val="00025D6E"/>
    <w:rsid w:val="00033221"/>
    <w:rsid w:val="0003476E"/>
    <w:rsid w:val="00063317"/>
    <w:rsid w:val="00075FD4"/>
    <w:rsid w:val="00077ACC"/>
    <w:rsid w:val="000B12DD"/>
    <w:rsid w:val="000C58C7"/>
    <w:rsid w:val="000D1C44"/>
    <w:rsid w:val="000D7CB0"/>
    <w:rsid w:val="000F32C2"/>
    <w:rsid w:val="000F7B18"/>
    <w:rsid w:val="0010138C"/>
    <w:rsid w:val="0010417E"/>
    <w:rsid w:val="00105129"/>
    <w:rsid w:val="00106CB1"/>
    <w:rsid w:val="00153A82"/>
    <w:rsid w:val="00160020"/>
    <w:rsid w:val="00163154"/>
    <w:rsid w:val="00163AAB"/>
    <w:rsid w:val="0017408D"/>
    <w:rsid w:val="0019174D"/>
    <w:rsid w:val="00195136"/>
    <w:rsid w:val="001A1476"/>
    <w:rsid w:val="001A24DB"/>
    <w:rsid w:val="001A5016"/>
    <w:rsid w:val="001E508D"/>
    <w:rsid w:val="001E75F6"/>
    <w:rsid w:val="001E7650"/>
    <w:rsid w:val="001E7AED"/>
    <w:rsid w:val="00220C40"/>
    <w:rsid w:val="00256EE1"/>
    <w:rsid w:val="00257655"/>
    <w:rsid w:val="00262459"/>
    <w:rsid w:val="002668F5"/>
    <w:rsid w:val="00266C05"/>
    <w:rsid w:val="002947C8"/>
    <w:rsid w:val="00297297"/>
    <w:rsid w:val="002A0F80"/>
    <w:rsid w:val="002B1A3F"/>
    <w:rsid w:val="002C58D3"/>
    <w:rsid w:val="002D0ACD"/>
    <w:rsid w:val="002D5200"/>
    <w:rsid w:val="002E0070"/>
    <w:rsid w:val="0030157B"/>
    <w:rsid w:val="00321E37"/>
    <w:rsid w:val="00326C83"/>
    <w:rsid w:val="00332974"/>
    <w:rsid w:val="00341FA9"/>
    <w:rsid w:val="0035048B"/>
    <w:rsid w:val="00386AC4"/>
    <w:rsid w:val="00395BF4"/>
    <w:rsid w:val="003A214E"/>
    <w:rsid w:val="003C51F6"/>
    <w:rsid w:val="003D0645"/>
    <w:rsid w:val="003E15EC"/>
    <w:rsid w:val="003E37BF"/>
    <w:rsid w:val="003F58EA"/>
    <w:rsid w:val="00401CF0"/>
    <w:rsid w:val="00403303"/>
    <w:rsid w:val="00421B79"/>
    <w:rsid w:val="004336B9"/>
    <w:rsid w:val="00443C91"/>
    <w:rsid w:val="00445F0F"/>
    <w:rsid w:val="00482E79"/>
    <w:rsid w:val="00486F3D"/>
    <w:rsid w:val="004A2979"/>
    <w:rsid w:val="004A7B4F"/>
    <w:rsid w:val="004D47B4"/>
    <w:rsid w:val="004E1BDF"/>
    <w:rsid w:val="004F040A"/>
    <w:rsid w:val="00513F66"/>
    <w:rsid w:val="0051603B"/>
    <w:rsid w:val="005255A3"/>
    <w:rsid w:val="00554328"/>
    <w:rsid w:val="005739E4"/>
    <w:rsid w:val="005829BB"/>
    <w:rsid w:val="005877F5"/>
    <w:rsid w:val="005B6B0F"/>
    <w:rsid w:val="005B71A1"/>
    <w:rsid w:val="005C7566"/>
    <w:rsid w:val="005D3E19"/>
    <w:rsid w:val="005E4638"/>
    <w:rsid w:val="005E6891"/>
    <w:rsid w:val="005F57AE"/>
    <w:rsid w:val="005F652C"/>
    <w:rsid w:val="00605C59"/>
    <w:rsid w:val="00627A68"/>
    <w:rsid w:val="006351AF"/>
    <w:rsid w:val="00641C5A"/>
    <w:rsid w:val="00642702"/>
    <w:rsid w:val="00643C55"/>
    <w:rsid w:val="00664682"/>
    <w:rsid w:val="00667B11"/>
    <w:rsid w:val="00676A52"/>
    <w:rsid w:val="00692004"/>
    <w:rsid w:val="00694576"/>
    <w:rsid w:val="006B5B62"/>
    <w:rsid w:val="006C693F"/>
    <w:rsid w:val="006E061C"/>
    <w:rsid w:val="006E1921"/>
    <w:rsid w:val="0070665C"/>
    <w:rsid w:val="0071183C"/>
    <w:rsid w:val="00720F55"/>
    <w:rsid w:val="0073321E"/>
    <w:rsid w:val="00740AFF"/>
    <w:rsid w:val="0075796F"/>
    <w:rsid w:val="00774CCA"/>
    <w:rsid w:val="007832AF"/>
    <w:rsid w:val="007A2013"/>
    <w:rsid w:val="007D067A"/>
    <w:rsid w:val="007F1D40"/>
    <w:rsid w:val="00825464"/>
    <w:rsid w:val="00842144"/>
    <w:rsid w:val="00842507"/>
    <w:rsid w:val="00850929"/>
    <w:rsid w:val="00875869"/>
    <w:rsid w:val="0088211F"/>
    <w:rsid w:val="00887DAA"/>
    <w:rsid w:val="00895B8A"/>
    <w:rsid w:val="00896573"/>
    <w:rsid w:val="008976F9"/>
    <w:rsid w:val="008B0868"/>
    <w:rsid w:val="008C04AA"/>
    <w:rsid w:val="008D67D3"/>
    <w:rsid w:val="008E512E"/>
    <w:rsid w:val="00905C83"/>
    <w:rsid w:val="00910072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963BA"/>
    <w:rsid w:val="009A2283"/>
    <w:rsid w:val="009B1C1E"/>
    <w:rsid w:val="009C4D89"/>
    <w:rsid w:val="009F0583"/>
    <w:rsid w:val="00A1054D"/>
    <w:rsid w:val="00A156AE"/>
    <w:rsid w:val="00A25CF0"/>
    <w:rsid w:val="00A265A2"/>
    <w:rsid w:val="00A3006C"/>
    <w:rsid w:val="00A32C26"/>
    <w:rsid w:val="00A347DB"/>
    <w:rsid w:val="00A36529"/>
    <w:rsid w:val="00A44BB9"/>
    <w:rsid w:val="00A638E2"/>
    <w:rsid w:val="00A658DE"/>
    <w:rsid w:val="00A7480F"/>
    <w:rsid w:val="00A8141E"/>
    <w:rsid w:val="00A85502"/>
    <w:rsid w:val="00A94A08"/>
    <w:rsid w:val="00AB4678"/>
    <w:rsid w:val="00AD3F57"/>
    <w:rsid w:val="00AD633B"/>
    <w:rsid w:val="00AD6FA6"/>
    <w:rsid w:val="00AE7866"/>
    <w:rsid w:val="00AF11EC"/>
    <w:rsid w:val="00AF2FA5"/>
    <w:rsid w:val="00AF3BC7"/>
    <w:rsid w:val="00B05DBB"/>
    <w:rsid w:val="00B177E0"/>
    <w:rsid w:val="00B271A9"/>
    <w:rsid w:val="00B37AB1"/>
    <w:rsid w:val="00B4030D"/>
    <w:rsid w:val="00B44294"/>
    <w:rsid w:val="00B60CE8"/>
    <w:rsid w:val="00B85607"/>
    <w:rsid w:val="00B90BC5"/>
    <w:rsid w:val="00BA5C5F"/>
    <w:rsid w:val="00BC6E78"/>
    <w:rsid w:val="00BE5A8E"/>
    <w:rsid w:val="00BE637F"/>
    <w:rsid w:val="00C140F4"/>
    <w:rsid w:val="00C320EA"/>
    <w:rsid w:val="00C33645"/>
    <w:rsid w:val="00C37863"/>
    <w:rsid w:val="00C55162"/>
    <w:rsid w:val="00C764D7"/>
    <w:rsid w:val="00C929BC"/>
    <w:rsid w:val="00C95E59"/>
    <w:rsid w:val="00CA165C"/>
    <w:rsid w:val="00CA16DB"/>
    <w:rsid w:val="00CB55D0"/>
    <w:rsid w:val="00CB5612"/>
    <w:rsid w:val="00CB65BB"/>
    <w:rsid w:val="00CD29E7"/>
    <w:rsid w:val="00CD3C0C"/>
    <w:rsid w:val="00CD5A49"/>
    <w:rsid w:val="00CE38D4"/>
    <w:rsid w:val="00CF76C0"/>
    <w:rsid w:val="00D06304"/>
    <w:rsid w:val="00D25E6F"/>
    <w:rsid w:val="00D25F40"/>
    <w:rsid w:val="00D5398B"/>
    <w:rsid w:val="00D71837"/>
    <w:rsid w:val="00D721BE"/>
    <w:rsid w:val="00D93ECB"/>
    <w:rsid w:val="00DC12DD"/>
    <w:rsid w:val="00DD43DA"/>
    <w:rsid w:val="00DE0F0E"/>
    <w:rsid w:val="00E016CC"/>
    <w:rsid w:val="00E13AF4"/>
    <w:rsid w:val="00E24ADF"/>
    <w:rsid w:val="00E41DF2"/>
    <w:rsid w:val="00E45D62"/>
    <w:rsid w:val="00E53610"/>
    <w:rsid w:val="00E60ABE"/>
    <w:rsid w:val="00E84455"/>
    <w:rsid w:val="00E941F7"/>
    <w:rsid w:val="00EA3ECD"/>
    <w:rsid w:val="00EB0698"/>
    <w:rsid w:val="00EB1FAF"/>
    <w:rsid w:val="00ED3BEC"/>
    <w:rsid w:val="00EE7DC4"/>
    <w:rsid w:val="00EF5094"/>
    <w:rsid w:val="00EF7232"/>
    <w:rsid w:val="00F03504"/>
    <w:rsid w:val="00F07B51"/>
    <w:rsid w:val="00F10F61"/>
    <w:rsid w:val="00F12EBD"/>
    <w:rsid w:val="00F13312"/>
    <w:rsid w:val="00F40BD3"/>
    <w:rsid w:val="00F64019"/>
    <w:rsid w:val="00F73C78"/>
    <w:rsid w:val="00F90D86"/>
    <w:rsid w:val="00F940D1"/>
    <w:rsid w:val="00F94762"/>
    <w:rsid w:val="00F9777B"/>
    <w:rsid w:val="00FB6F3E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A63F94F"/>
  <w15:docId w15:val="{E89A729B-01F1-4F49-8791-7892F2CF227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5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B8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B8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B8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B8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St-57/2018</izvorni_sadrzaj>
    <derivirana_varijabla naziv="DomainObject.Predmet.OznakaBroj_1">St-57/2018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10 OVR-13/2018</izvorni_sadrzaj>
    <derivirana_varijabla naziv="DomainObject.Predmet.PrimjedbaSuca_1">VEZA: TS PZ 10 OVR-13/2018</derivirana_varijabla>
  </DomainObject.Predmet.PrimjedbaSuca>
  <DomainObject.Predmet.ProtustrankaFormated>
    <izvorni_sadrzaj>  Stečajna masa iza VICTORIA NAVALIS društvo s ograničenom odgovornošću za nekretnine i turistička agencija u stečaju</izvorni_sadrzaj>
    <derivirana_varijabla naziv="DomainObject.Predmet.ProtustrankaFormated_1">  Stečajna masa iza VICTORIA NAVALIS društvo s ograničenom odgovornošću za nekretnine i turistička agencija u stečaju</derivirana_varijabla>
  </DomainObject.Predmet.ProtustrankaFormated>
  <DomainObject.Predmet.ProtustrankaFormatedOIB>
    <izvorni_sadrzaj>  Stečajna masa iza VICTORIA NAVALIS društvo s ograničenom odgovornošću za nekretnine i turistička agencija u stečaju, OIB 04925888718</izvorni_sadrzaj>
    <derivirana_varijabla naziv="DomainObject.Predmet.ProtustrankaFormatedOIB_1">  Stečajna masa iza VICTORIA NAVALIS društvo s ograničenom odgovornošću za nekretnine i turistička agencija u stečaju, OIB 04925888718</derivirana_varijabla>
  </DomainObject.Predmet.ProtustrankaFormatedOIB>
  <DomainObject.Predmet.ProtustrankaFormatedWithAdress>
    <izvorni_sadrzaj> Stečajna masa iza VICTORIA NAVALIS društvo s ograničenom odgovornošću za nekretnine i turistička agencija u stečaju, Ante Starčevića 5, 51000 Rijeka</izvorni_sadrzaj>
    <derivirana_varijabla naziv="DomainObject.Predmet.ProtustrankaFormatedWithAdress_1"> Stečajna masa iza VICTORIA NAVALIS društvo s ograničenom odgovornošću za nekretnine i turistička agencija u stečaju, Ante Starčevića 5, 51000 Rijeka</derivirana_varijabla>
  </DomainObject.Predmet.ProtustrankaFormatedWithAdress>
  <DomainObject.Predmet.ProtustrankaFormatedWithAdressOIB>
    <izvorni_sadrzaj> Stečajna masa iza VICTORIA NAVALIS društvo s ograničenom odgovornošću za nekretnine i turistička agencija u stečaju, OIB 04925888718, Ante Starčevića 5, 51000 Rijeka</izvorni_sadrzaj>
    <derivirana_varijabla naziv="DomainObject.Predmet.ProtustrankaFormatedWithAdressOIB_1"> Stečajna masa iza VICTORIA NAVALIS društvo s ograničenom odgovornošću za nekretnine i turistička agencija u stečaju, OIB 04925888718, Ante Starčevića 5, 51000 Rijeka</derivirana_varijabla>
  </DomainObject.Predmet.ProtustrankaFormatedWithAdressOIB>
  <DomainObject.Predmet.ProtustrankaWithAdress>
    <izvorni_sadrzaj>Stečajna masa iza VICTORIA NAVALIS društvo s ograničenom odgovornošću za nekretnine i turistička agencija u stečaju Ante Starčevića 5, 51000 Rijeka</izvorni_sadrzaj>
    <derivirana_varijabla naziv="DomainObject.Predmet.ProtustrankaWithAdress_1">Stečajna masa iza VICTORIA NAVALIS društvo s ograničenom odgovornošću za nekretnine i turistička agencija u stečaju Ante Starčevića 5, 51000 Rijeka</derivirana_varijabla>
  </DomainObject.Predmet.ProtustrankaWithAdress>
  <DomainObject.Predmet.ProtustrankaWithAdressOIB>
    <izvorni_sadrzaj>Stečajna masa iza VICTORIA NAVALIS društvo s ograničenom odgovornošću za nekretnine i turistička agencija u stečaju, OIB 04925888718, Ante Starčevića 5, 51000 Rijeka</izvorni_sadrzaj>
    <derivirana_varijabla naziv="DomainObject.Predmet.ProtustrankaWithAdressOIB_1">Stečajna masa iza VICTORIA NAVALIS društvo s ograničenom odgovornošću za nekretnine i turistička agencija u stečaju, OIB 04925888718, Ante Starčevića 5, 51000 Rijeka</derivirana_varijabla>
  </DomainObject.Predmet.ProtustrankaWithAdressOIB>
  <DomainObject.Predmet.ProtustrankaNazivFormated>
    <izvorni_sadrzaj>Stečajna masa iza VICTORIA NAVALIS društvo s ograničenom odgovornošću za nekretnine i turistička agencija u stečaju</izvorni_sadrzaj>
    <derivirana_varijabla naziv="DomainObject.Predmet.ProtustrankaNazivFormated_1">Stečajna masa iza VICTORIA NAVALIS društvo s ograničenom odgovornošću za nekretnine i turistička agencija u stečaju</derivirana_varijabla>
  </DomainObject.Predmet.ProtustrankaNazivFormated>
  <DomainObject.Predmet.ProtustrankaNazivFormatedOIB>
    <izvorni_sadrzaj>Stečajna masa iza VICTORIA NAVALIS društvo s ograničenom odgovornošću za nekretnine i turistička agencija u stečaju, OIB 04925888718</izvorni_sadrzaj>
    <derivirana_varijabla naziv="DomainObject.Predmet.ProtustrankaNazivFormatedOIB_1">Stečajna masa iza VICTORIA NAVALIS društvo s ograničenom odgovornošću za nekretnine i turistička agencija u stečaju, OIB 04925888718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Mikhail Rubtsov, Oblast Tagandor, Rusija; Kirill Shevchenko, Moskva, Rusija</izvorni_sadrzaj>
    <derivirana_varijabla naziv="DomainObject.Predmet.StrankaFormated_1">  Mikhail Rubtsov, Oblast Tagandor, Rusija; Kirill Shevchenko, Moskva, Rusija</derivirana_varijabla>
  </DomainObject.Predmet.StrankaFormated>
  <DomainObject.Predmet.StrankaFormatedOIB>
    <izvorni_sadrzaj>  Mikhail Rubtsov, Oblast Tagandor, Rusija, OIB 57157527885; Kirill Shevchenko, Moskva, Rusija, OIB 74213393871</izvorni_sadrzaj>
    <derivirana_varijabla naziv="DomainObject.Predmet.StrankaFormatedOIB_1">  Mikhail Rubtsov, Oblast Tagandor, Rusija, OIB 57157527885; Kirill Shevchenko, Moskva, Rusija, OIB 74213393871</derivirana_varijabla>
  </DomainObject.Predmet.StrankaFormatedOIB>
  <DomainObject.Predmet.StrankaFormatedWithAdress>
    <izvorni_sadrzaj> Mikhail Rubtsov, Oblast Tagandor, Rusija, St Martsevo Dom  9, Oblast Tagandor; Kirill Shevchenko, Moskva, Rusija, Pleteškovskiy Dom 64, Moskva</izvorni_sadrzaj>
    <derivirana_varijabla naziv="DomainObject.Predmet.StrankaFormatedWithAdress_1"> Mikhail Rubtsov, Oblast Tagandor, Rusija, St Martsevo Dom  9, Oblast Tagandor; Kirill Shevchenko, Moskva, Rusija, Pleteškovskiy Dom 64, Moskva</derivirana_varijabla>
  </DomainObject.Predmet.StrankaFormatedWithAdress>
  <DomainObject.Predmet.StrankaFormatedWithAdressOIB>
    <izvorni_sadrzaj> Mikhail Rubtsov, Oblast Tagandor, Rusija, OIB 57157527885, St Martsevo Dom  9, Oblast Tagandor; Kirill Shevchenko, Moskva, Rusija, OIB 74213393871, Pleteškovskiy Dom 64, Moskva</izvorni_sadrzaj>
    <derivirana_varijabla naziv="DomainObject.Predmet.StrankaFormatedWithAdressOIB_1"> Mikhail Rubtsov, Oblast Tagandor, Rusija, OIB 57157527885, St Martsevo Dom  9, Oblast Tagandor; Kirill Shevchenko, Moskva, Rusija, OIB 74213393871, Pleteškovskiy Dom 64, Moskva</derivirana_varijabla>
  </DomainObject.Predmet.StrankaFormatedWithAdressOIB>
  <DomainObject.Predmet.StrankaWithAdress>
    <izvorni_sadrzaj>Mikhail Rubtsov, Oblast Tagandor, Rusija St Martsevo Dom  9,Oblast Tagandor,Kirill Shevchenko, Moskva, Rusija Pleteškovskiy Dom 64,Moskva</izvorni_sadrzaj>
    <derivirana_varijabla naziv="DomainObject.Predmet.StrankaWithAdress_1">Mikhail Rubtsov, Oblast Tagandor, Rusija St Martsevo Dom  9,Oblast Tagandor,Kirill Shevchenko, Moskva, Rusija Pleteškovskiy Dom 64,Moskva</derivirana_varijabla>
  </DomainObject.Predmet.StrankaWithAdress>
  <DomainObject.Predmet.StrankaWithAdressOIB>
    <izvorni_sadrzaj>Mikhail Rubtsov, Oblast Tagandor, Rusija, OIB 57157527885, St Martsevo Dom  9,Oblast Tagandor,Kirill Shevchenko, Moskva, Rusija, OIB 74213393871, Pleteškovskiy Dom 64,Moskva</izvorni_sadrzaj>
    <derivirana_varijabla naziv="DomainObject.Predmet.StrankaWithAdressOIB_1">Mikhail Rubtsov, Oblast Tagandor, Rusija, OIB 57157527885, St Martsevo Dom  9,Oblast Tagandor,Kirill Shevchenko, Moskva, Rusija, OIB 74213393871, Pleteškovskiy Dom 64,Moskva</derivirana_varijabla>
  </DomainObject.Predmet.StrankaWithAdressOIB>
  <DomainObject.Predmet.StrankaNazivFormated>
    <izvorni_sadrzaj>Mikhail Rubtsov, Oblast Tagandor, Rusija,Kirill Shevchenko, Moskva, Rusija</izvorni_sadrzaj>
    <derivirana_varijabla naziv="DomainObject.Predmet.StrankaNazivFormated_1">Mikhail Rubtsov, Oblast Tagandor, Rusija,Kirill Shevchenko, Moskva, Rusija</derivirana_varijabla>
  </DomainObject.Predmet.StrankaNazivFormated>
  <DomainObject.Predmet.StrankaNazivFormatedOIB>
    <izvorni_sadrzaj>Mikhail Rubtsov, Oblast Tagandor, Rusija, OIB 57157527885,Kirill Shevchenko, Moskva, Rusija, OIB 74213393871</izvorni_sadrzaj>
    <derivirana_varijabla naziv="DomainObject.Predmet.StrankaNazivFormatedOIB_1">Mikhail Rubtsov, Oblast Tagandor, Rusija, OIB 57157527885,Kirill Shevchenko, Moskva, Rusija, OIB 74213393871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11594.42</izvorni_sadrzaj>
    <derivirana_varijabla naziv="DomainObject.Predmet.TrenutnaVrijednost_1">11594.42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Mikhail Rubtsov, Oblast Tagandor, Rusija</item>
      <item>Kirill Shevchenko, Moskva, Rusija</item>
    </izvorni_sadrzaj>
    <derivirana_varijabla naziv="DomainObject.Predmet.StrankaListFormated_1">
      <item>Mikhail Rubtsov, Oblast Tagandor, Rusija</item>
      <item>Kirill Shevchenko, Moskva, Rusija</item>
    </derivirana_varijabla>
  </DomainObject.Predmet.StrankaListFormated>
  <DomainObject.Predmet.StrankaListFormatedOIB>
    <izvorni_sadrzaj>
      <item>Mikhail Rubtsov, Oblast Tagandor, Rusija, OIB 57157527885</item>
      <item>Kirill Shevchenko, Moskva, Rusija, OIB 74213393871</item>
    </izvorni_sadrzaj>
    <derivirana_varijabla naziv="DomainObject.Predmet.StrankaListFormatedOIB_1">
      <item>Mikhail Rubtsov, Oblast Tagandor, Rusija, OIB 57157527885</item>
      <item>Kirill Shevchenko, Moskva, Rusija, OIB 74213393871</item>
    </derivirana_varijabla>
  </DomainObject.Predmet.StrankaListFormatedOIB>
  <DomainObject.Predmet.StrankaListFormatedWithAdress>
    <izvorni_sadrzaj>
      <item>Mikhail Rubtsov, Oblast Tagandor, Rusija, St Martsevo Dom  9, Oblast Tagandor</item>
      <item>Kirill Shevchenko, Moskva, Rusija, Pleteškovskiy Dom 64, Moskva</item>
    </izvorni_sadrzaj>
    <derivirana_varijabla naziv="DomainObject.Predmet.StrankaListFormatedWithAdress_1">
      <item>Mikhail Rubtsov, Oblast Tagandor, Rusija, St Martsevo Dom  9, Oblast Tagandor</item>
      <item>Kirill Shevchenko, Moskva, Rusija, Pleteškovskiy Dom 64, Moskva</item>
    </derivirana_varijabla>
  </DomainObject.Predmet.StrankaListFormatedWithAdress>
  <DomainObject.Predmet.StrankaListFormatedWithAdressOIB>
    <izvorni_sadrzaj>
      <item>Mikhail Rubtsov, Oblast Tagandor, Rusija, OIB 57157527885, St Martsevo Dom  9, Oblast Tagandor</item>
      <item>Kirill Shevchenko, Moskva, Rusija, OIB 74213393871, Pleteškovskiy Dom 64, Moskva</item>
    </izvorni_sadrzaj>
    <derivirana_varijabla naziv="DomainObject.Predmet.StrankaListFormatedWithAdressOIB_1">
      <item>Mikhail Rubtsov, Oblast Tagandor, Rusija, OIB 57157527885, St Martsevo Dom  9, Oblast Tagandor</item>
      <item>Kirill Shevchenko, Moskva, Rusija, OIB 74213393871, Pleteškovskiy Dom 64, Moskva</item>
    </derivirana_varijabla>
  </DomainObject.Predmet.StrankaListFormatedWithAdressOIB>
  <DomainObject.Predmet.StrankaListNazivFormated>
    <izvorni_sadrzaj>
      <item>Mikhail Rubtsov, Oblast Tagandor, Rusija</item>
      <item>Kirill Shevchenko, Moskva, Rusija</item>
    </izvorni_sadrzaj>
    <derivirana_varijabla naziv="DomainObject.Predmet.StrankaListNazivFormated_1">
      <item>Mikhail Rubtsov, Oblast Tagandor, Rusija</item>
      <item>Kirill Shevchenko, Moskva, Rusija</item>
    </derivirana_varijabla>
  </DomainObject.Predmet.StrankaListNazivFormated>
  <DomainObject.Predmet.StrankaListNazivFormatedOIB>
    <izvorni_sadrzaj>
      <item>Mikhail Rubtsov, Oblast Tagandor, Rusija, OIB 57157527885</item>
      <item>Kirill Shevchenko, Moskva, Rusija, OIB 74213393871</item>
    </izvorni_sadrzaj>
    <derivirana_varijabla naziv="DomainObject.Predmet.StrankaListNazivFormatedOIB_1">
      <item>Mikhail Rubtsov, Oblast Tagandor, Rusija, OIB 57157527885</item>
      <item>Kirill Shevchenko, Moskva, Rusija, OIB 74213393871</item>
    </derivirana_varijabla>
  </DomainObject.Predmet.StrankaListNazivFormatedOIB>
  <DomainObject.Predmet.ProtuStrankaListFormated>
    <izvorni_sadrzaj>
      <item>Stečajna masa iza VICTORIA NAVALIS društvo s ograničenom odgovornošću za nekretnine i turistička agencija u stečaju</item>
    </izvorni_sadrzaj>
    <derivirana_varijabla naziv="DomainObject.Predmet.ProtuStrankaListFormated_1">
      <item>Stečajna masa iza VICTORIA NAVALIS društvo s ograničenom odgovornošću za nekretnine i turistička agencija u stečaju</item>
    </derivirana_varijabla>
  </DomainObject.Predmet.ProtuStrankaListFormated>
  <DomainObject.Predmet.ProtuStrankaListFormatedOIB>
    <izvorni_sadrzaj>
      <item>Stečajna masa iza VICTORIA NAVALIS društvo s ograničenom odgovornošću za nekretnine i turistička agencija u stečaju, OIB 04925888718</item>
    </izvorni_sadrzaj>
    <derivirana_varijabla naziv="DomainObject.Predmet.ProtuStrankaListFormatedOIB_1">
      <item>Stečajna masa iza VICTORIA NAVALIS društvo s ograničenom odgovornošću za nekretnine i turistička agencija u stečaju, OIB 04925888718</item>
    </derivirana_varijabla>
  </DomainObject.Predmet.ProtuStrankaListFormatedOIB>
  <DomainObject.Predmet.ProtuStrankaListFormatedWithAdress>
    <izvorni_sadrzaj>
      <item>Stečajna masa iza VICTORIA NAVALIS društvo s ograničenom odgovornošću za nekretnine i turistička agencija u stečaju, Ante Starčevića 5, 51000 Rijeka</item>
    </izvorni_sadrzaj>
    <derivirana_varijabla naziv="DomainObject.Predmet.ProtuStrankaListFormatedWithAdress_1">
      <item>Stečajna masa iza VICTORIA NAVALIS društvo s ograničenom odgovornošću za nekretnine i turistička agencija u stečaju, Ante Starčevića 5, 51000 Rijeka</item>
    </derivirana_varijabla>
  </DomainObject.Predmet.ProtuStrankaListFormatedWithAdress>
  <DomainObject.Predmet.ProtuStrankaListFormatedWithAdressOIB>
    <izvorni_sadrzaj>
      <item>Stečajna masa iza VICTORIA NAVALIS društvo s ograničenom odgovornošću za nekretnine i turistička agencija u stečaju, OIB 04925888718, Ante Starčevića 5, 51000 Rijeka</item>
    </izvorni_sadrzaj>
    <derivirana_varijabla naziv="DomainObject.Predmet.ProtuStrankaListFormatedWithAdressOIB_1">
      <item>Stečajna masa iza VICTORIA NAVALIS društvo s ograničenom odgovornošću za nekretnine i turistička agencija u stečaju, OIB 04925888718, Ante Starčevića 5, 51000 Rijeka</item>
    </derivirana_varijabla>
  </DomainObject.Predmet.ProtuStrankaListFormatedWithAdressOIB>
  <DomainObject.Predmet.ProtuStrankaListNazivFormated>
    <izvorni_sadrzaj>
      <item>Stečajna masa iza VICTORIA NAVALIS društvo s ograničenom odgovornošću za nekretnine i turistička agencija u stečaju</item>
    </izvorni_sadrzaj>
    <derivirana_varijabla naziv="DomainObject.Predmet.ProtuStrankaListNazivFormated_1">
      <item>Stečajna masa iza VICTORIA NAVALIS društvo s ograničenom odgovornošću za nekretnine i turistička agencija u stečaju</item>
    </derivirana_varijabla>
  </DomainObject.Predmet.ProtuStrankaListNazivFormated>
  <DomainObject.Predmet.ProtuStrankaListNazivFormatedOIB>
    <izvorni_sadrzaj>
      <item>Stečajna masa iza VICTORIA NAVALIS društvo s ograničenom odgovornošću za nekretnine i turistička agencija u stečaju, OIB 04925888718</item>
    </izvorni_sadrzaj>
    <derivirana_varijabla naziv="DomainObject.Predmet.ProtuStrankaListNazivFormatedOIB_1">
      <item>Stečajna masa iza VICTORIA NAVALIS društvo s ograničenom odgovornošću za nekretnine i turistička agencija u stečaju, OIB 04925888718</item>
    </derivirana_varijabla>
  </DomainObject.Predmet.ProtuStrankaListNazivFormatedOIB>
  <DomainObject.Predmet.OstaliListFormated>
    <izvorni_sadrzaj>
      <item>ZOU Antun Zanetti, Vlasta Zanetti i Tomislav Kovačić</item>
      <item>Bojan Šikanjić</item>
    </izvorni_sadrzaj>
    <derivirana_varijabla naziv="DomainObject.Predmet.OstaliListFormated_1">
      <item>ZOU Antun Zanetti, Vlasta Zanetti i Tomislav Kovačić</item>
      <item>Bojan Šikanjić</item>
    </derivirana_varijabla>
  </DomainObject.Predmet.OstaliListFormated>
  <DomainObject.Predmet.OstaliListFormatedOIB>
    <izvorni_sadrzaj>
      <item>ZOU Antun Zanetti, Vlasta Zanetti i Tomislav Kovačić</item>
      <item>Bojan Šikanjić, OIB 07379681618</item>
    </izvorni_sadrzaj>
    <derivirana_varijabla naziv="DomainObject.Predmet.OstaliListFormatedOIB_1">
      <item>ZOU Antun Zanetti, Vlasta Zanetti i Tomislav Kovačić</item>
      <item>Bojan Šikanjić, OIB 07379681618</item>
    </derivirana_varijabla>
  </DomainObject.Predmet.OstaliListFormatedOIB>
  <DomainObject.Predmet.OstaliListFormatedWithAdress>
    <izvorni_sadrzaj>
      <item>ZOU Antun Zanetti, Vlasta Zanetti i Tomislav Kovačić, Smareglina 7/I, 52100 Pula</item>
      <item>Bojan Šikanjić, Vukovarska 10a, 51000 Rijeka</item>
    </izvorni_sadrzaj>
    <derivirana_varijabla naziv="DomainObject.Predmet.OstaliListFormatedWithAdress_1">
      <item>ZOU Antun Zanetti, Vlasta Zanetti i Tomislav Kovačić, Smareglina 7/I, 52100 Pula</item>
      <item>Bojan Šikanjić, Vukovarska 10a, 51000 Rijeka</item>
    </derivirana_varijabla>
  </DomainObject.Predmet.OstaliListFormatedWithAdress>
  <DomainObject.Predmet.OstaliListFormatedWithAdressOIB>
    <izvorni_sadrzaj>
      <item>ZOU Antun Zanetti, Vlasta Zanetti i Tomislav Kovačić, Smareglina 7/I, 52100 Pula</item>
      <item>Bojan Šikanjić, OIB 07379681618, Vukovarska 10a, 51000 Rijeka</item>
    </izvorni_sadrzaj>
    <derivirana_varijabla naziv="DomainObject.Predmet.OstaliListFormatedWithAdressOIB_1">
      <item>ZOU Antun Zanetti, Vlasta Zanetti i Tomislav Kovačić, Smareglina 7/I, 52100 Pula</item>
      <item>Bojan Šikanjić, OIB 07379681618, Vukovarska 10a, 51000 Rijeka</item>
    </derivirana_varijabla>
  </DomainObject.Predmet.OstaliListFormatedWithAdressOIB>
  <DomainObject.Predmet.OstaliListNazivFormated>
    <izvorni_sadrzaj>
      <item>ZOU Antun Zanetti, Vlasta Zanetti i Tomislav Kovačić</item>
      <item>Bojan Šikanjić</item>
    </izvorni_sadrzaj>
    <derivirana_varijabla naziv="DomainObject.Predmet.OstaliListNazivFormated_1">
      <item>ZOU Antun Zanetti, Vlasta Zanetti i Tomislav Kovačić</item>
      <item>Bojan Šikanjić</item>
    </derivirana_varijabla>
  </DomainObject.Predmet.OstaliListNazivFormated>
  <DomainObject.Predmet.OstaliListNazivFormatedOIB>
    <izvorni_sadrzaj>
      <item>ZOU Antun Zanetti, Vlasta Zanetti i Tomislav Kovačić</item>
      <item>Bojan Šikanjić, OIB 07379681618</item>
    </izvorni_sadrzaj>
    <derivirana_varijabla naziv="DomainObject.Predmet.OstaliListNazivFormatedOIB_1">
      <item>ZOU Antun Zanetti, Vlasta Zanetti i Tomislav Kovačić</item>
      <item>Bojan Šikanjić, OIB 07379681618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Mikhail Rubtsov, Oblast Tagandor, Rusija i dr.</izvorni_sadrzaj>
    <derivirana_varijabla naziv="DomainObject.Predmet.StrankaIDrugi_1">Mikhail Rubtsov, Oblast Tagandor, Rusija i dr.</derivirana_varijabla>
  </DomainObject.Predmet.StrankaIDrugi>
  <DomainObject.Predmet.ProtustrankaIDrugi>
    <izvorni_sadrzaj>Stečajna masa iza VICTORIA NAVALIS društvo s ograničenom odgovornošću za nekretnine i turistička agencija u stečaju</izvorni_sadrzaj>
    <derivirana_varijabla naziv="DomainObject.Predmet.ProtustrankaIDrugi_1">Stečajna masa iza VICTORIA NAVALIS društvo s ograničenom odgovornošću za nekretnine i turistička agencija u stečaju</derivirana_varijabla>
  </DomainObject.Predmet.ProtustrankaIDrugi>
  <DomainObject.Predmet.StrankaIDrugiAdressOIB>
    <izvorni_sadrzaj>Mikhail Rubtsov, Oblast Tagandor, Rusija, OIB 57157527885, St Martsevo Dom  9, Oblast Tagandor i dr.</izvorni_sadrzaj>
    <derivirana_varijabla naziv="DomainObject.Predmet.StrankaIDrugiAdressOIB_1">Mikhail Rubtsov, Oblast Tagandor, Rusija, OIB 57157527885, St Martsevo Dom  9, Oblast Tagandor i dr.</derivirana_varijabla>
  </DomainObject.Predmet.StrankaIDrugiAdressOIB>
  <DomainObject.Predmet.ProtustrankaIDrugiAdressOIB>
    <izvorni_sadrzaj>Stečajna masa iza VICTORIA NAVALIS društvo s ograničenom odgovornošću za nekretnine i turistička agencija u stečaju, OIB 04925888718, Ante Starčevića 5, 51000 Rijeka</izvorni_sadrzaj>
    <derivirana_varijabla naziv="DomainObject.Predmet.ProtustrankaIDrugiAdressOIB_1">Stečajna masa iza VICTORIA NAVALIS društvo s ograničenom odgovornošću za nekretnine i turistička agencija u stečaju, OIB 04925888718,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VICTORIA NAVALIS društvo s ograničenom odgovornošću za nekretnine i turistička agencija u stečaju</item>
      <item>Mikhail Rubtsov, Oblast Tagandor, Rusija</item>
      <item>Kirill Shevchenko, Moskva, Rusija</item>
      <item>ZOU Antun Zanetti, Vlasta Zanetti i Tomislav Kovačić</item>
      <item>Bojan Šikanjić</item>
    </izvorni_sadrzaj>
    <derivirana_varijabla naziv="DomainObject.Predmet.SudioniciListNaziv_1">
      <item>Stečajna masa iza VICTORIA NAVALIS društvo s ograničenom odgovornošću za nekretnine i turistička agencija u stečaju</item>
      <item>Mikhail Rubtsov, Oblast Tagandor, Rusija</item>
      <item>Kirill Shevchenko, Moskva, Rusija</item>
      <item>ZOU Antun Zanetti, Vlasta Zanetti i Tomislav Kovačić</item>
      <item>Bojan Šikanjić</item>
    </derivirana_varijabla>
  </DomainObject.Predmet.SudioniciListNaziv>
  <DomainObject.Predmet.SudioniciListAdressOIB>
    <izvorni_sadrzaj>
      <item>Stečajna masa iza VICTORIA NAVALIS društvo s ograničenom odgovornošću za nekretnine i turistička agencija u stečaju, OIB 04925888718, Ante Starčevića 5,51000 Rijeka</item>
      <item>Mikhail Rubtsov, Oblast Tagandor, Rusija, OIB 57157527885, St Martsevo Dom  9,Oblast Tagandor</item>
      <item>Kirill Shevchenko, Moskva, Rusija, OIB 74213393871, Pleteškovskiy Dom 64,Moskva</item>
      <item>ZOU Antun Zanetti, Vlasta Zanetti i Tomislav Kovačić, Smareglina 7/I,52100 Pula</item>
      <item>Bojan Šikanjić, OIB 07379681618, Vukovarska 10a,51000 Rijeka</item>
    </izvorni_sadrzaj>
    <derivirana_varijabla naziv="DomainObject.Predmet.SudioniciListAdressOIB_1">
      <item>Stečajna masa iza VICTORIA NAVALIS društvo s ograničenom odgovornošću za nekretnine i turistička agencija u stečaju, OIB 04925888718, Ante Starčevića 5,51000 Rijeka</item>
      <item>Mikhail Rubtsov, Oblast Tagandor, Rusija, OIB 57157527885, St Martsevo Dom  9,Oblast Tagandor</item>
      <item>Kirill Shevchenko, Moskva, Rusija, OIB 74213393871, Pleteškovskiy Dom 64,Moskva</item>
      <item>ZOU Antun Zanetti, Vlasta Zanetti i Tomislav Kovačić, Smareglina 7/I,52100 Pula</item>
      <item>Bojan Šikanjić, OIB 07379681618, Vukovarska 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04925888718</item>
      <item>, OIB 57157527885</item>
      <item>, OIB 74213393871</item>
      <item>, OIB null</item>
      <item>, OIB 07379681618</item>
    </izvorni_sadrzaj>
    <derivirana_varijabla naziv="DomainObject.Predmet.SudioniciListNazivOIB_1">
      <item>, OIB 04925888718</item>
      <item>, OIB 57157527885</item>
      <item>, OIB 74213393871</item>
      <item>, OIB null</item>
      <item>, OIB 07379681618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St-1720/2017</izvorni_sadrzaj>
    <derivirana_varijabla naziv="DomainObject.Predmet.OznakaNizestupanjskogPredmeta_1">St-1720/2017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veljače 2019.</izvorni_sadrzaj>
    <derivirana_varijabla naziv="DomainObject.Predmet.DatumZadnjeOdrzaneSudskeRadnje_1">1. veljače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St-57/2018-30</izvorni_sadrzaj>
    <derivirana_varijabla naziv="DomainObject.PredzadnjaOdlukaIzPredmeta.Oznaka_1">St-57/2018-30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770</properties:Characters>
  <properties:Lines>45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2019-02-26T11:23:00Z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2019-02-26T11:30:00Z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(St-57-18 -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