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63f6" w14:paraId="77063f6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E709AD" w:rsidR="00E709AD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53620C" w:rsidR="00E709AD" w:rsidRPr="00F60CD9">
      <w:pPr>
        <w:jc w:val="center"/>
      </w:pPr>
      <w:r w:rsidRPr="00F60CD9">
        <w:t>R J E Š E N J E</w:t>
      </w: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</w:t>
      </w:r>
      <w:r w:rsidR="00F67FCD">
        <w:t>360kut d.o.o. Zagreb, I. Šibla 17, OIB 59780044600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53620C">
        <w:t>06. svibnja</w:t>
      </w:r>
      <w:r>
        <w:t xml:space="preserve">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53620C" w:rsidR="002B5525">
      <w:pPr>
        <w:jc w:val="center"/>
      </w:pPr>
      <w:r w:rsidRPr="00F60CD9">
        <w:t>r i j e š i o  j e</w:t>
      </w:r>
    </w:p>
    <w:p w:rsidRDefault="00E709AD" w:rsidP="00721F79" w:rsidR="00E709AD" w:rsidRPr="00F60CD9">
      <w:pPr>
        <w:jc w:val="center"/>
      </w:pPr>
    </w:p>
    <w:p w:rsidRDefault="00E709AD" w:rsidP="00F12105" w:rsidR="00F12105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F67FCD">
        <w:t>360kut d.o.o. Zagreb, I. Šibla 17, OIB 5978004460</w:t>
      </w: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53620C" w:rsidP="00E709AD" w:rsidR="00E709AD" w:rsidRPr="0053620C">
      <w:pPr>
        <w:jc w:val="center"/>
        <w:rPr>
          <w:b/>
        </w:rPr>
      </w:pPr>
      <w:r w:rsidRPr="0053620C">
        <w:rPr>
          <w:b/>
        </w:rPr>
        <w:t>16. lipnja 2016.</w:t>
      </w:r>
      <w:r w:rsidR="00E709AD" w:rsidRPr="0053620C">
        <w:rPr>
          <w:b/>
        </w:rPr>
        <w:t xml:space="preserve"> u </w:t>
      </w:r>
      <w:r w:rsidR="00F67FCD">
        <w:rPr>
          <w:b/>
        </w:rPr>
        <w:t>12,00</w:t>
      </w:r>
      <w:r w:rsidR="00E709AD" w:rsidRPr="0053620C">
        <w:rPr>
          <w:b/>
        </w:rPr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E709AD" w:rsidP="0053620C" w:rsidR="00E709AD" w:rsidRPr="00F60CD9"/>
    <w:p w:rsidRDefault="000E1805" w:rsidP="00F67FCD" w:rsidR="00226197">
      <w:pPr>
        <w:ind w:firstLine="708"/>
        <w:jc w:val="both"/>
      </w:pPr>
      <w:r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Pr="00F60CD9">
        <w:t>la</w:t>
      </w:r>
      <w:r w:rsidR="00DD3963" w:rsidRPr="00F60CD9">
        <w:t xml:space="preserve"> </w:t>
      </w:r>
      <w:r w:rsidR="00721F79" w:rsidRPr="00F60CD9">
        <w:t xml:space="preserve">ovom sudu prijedlog za pokretanje stečajnog postupka nad </w:t>
      </w:r>
      <w:r w:rsidR="00CC3921" w:rsidRPr="00F60CD9">
        <w:t>s</w:t>
      </w:r>
      <w:r w:rsidR="00721F79" w:rsidRPr="00F60CD9">
        <w:t>tečajn</w:t>
      </w:r>
      <w:r w:rsidR="00CC3921" w:rsidRPr="00F60CD9">
        <w:t xml:space="preserve">im dužnikom </w:t>
      </w:r>
      <w:r w:rsidR="00F67FCD">
        <w:t>360kut d.o.o. Zagreb, I. Šibla 17, OIB 5978004460</w:t>
      </w:r>
      <w:r w:rsidR="00F12105">
        <w:t xml:space="preserve">, </w:t>
      </w:r>
      <w:r w:rsidR="00A10BFD" w:rsidRPr="002D04AC">
        <w:t xml:space="preserve">postupajući temeljem članka </w:t>
      </w:r>
      <w:r w:rsidR="00226197">
        <w:t>110</w:t>
      </w:r>
      <w:r w:rsidR="00A10BFD" w:rsidRPr="002D04AC">
        <w:t xml:space="preserve">. stavak </w:t>
      </w:r>
      <w:r w:rsidR="00226197">
        <w:t>1</w:t>
      </w:r>
      <w:r w:rsidR="00A10BFD" w:rsidRPr="002D04AC">
        <w:t xml:space="preserve">. </w:t>
      </w:r>
      <w:r w:rsidR="00226197">
        <w:t>Stečajnog zakona (Narodne novine 71/15</w:t>
      </w:r>
      <w:r w:rsidR="00A10BFD" w:rsidRPr="002D04AC">
        <w:t>)</w:t>
      </w:r>
      <w:r w:rsidR="00226197">
        <w:t xml:space="preserve"> navodeći da dužnik u očevidniku redoslijeda osnova za plaćanje ima evidentirane neizvršene osnove za plaćanje u neprekinutom razdoblju od 120 da</w:t>
      </w:r>
      <w:r w:rsidR="00021205">
        <w:t xml:space="preserve">na u ukupnom iznosu od </w:t>
      </w:r>
      <w:r w:rsidR="00F67FCD">
        <w:t>321.114,69</w:t>
      </w:r>
      <w:r w:rsidR="00226197">
        <w:t xml:space="preserve"> kn u koji iznos je uračunata kamata i naknada Financijske agencije za provedbu ovrhe na novčanim sredstvima. </w:t>
      </w:r>
    </w:p>
    <w:p w:rsidRDefault="00226197" w:rsidP="00226197" w:rsidR="005A3991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226197" w:rsidP="00721F79" w:rsidR="00226197" w:rsidRPr="00F60CD9">
      <w:pPr>
        <w:jc w:val="center"/>
      </w:pPr>
    </w:p>
    <w:p w:rsidRDefault="0053620C" w:rsidP="00226197" w:rsidR="003C5ED2" w:rsidRPr="00F60CD9">
      <w:pPr>
        <w:jc w:val="center"/>
      </w:pPr>
      <w:r>
        <w:t>U Zagrebu, 06. svibnja</w:t>
      </w:r>
      <w:r w:rsidR="00E709AD">
        <w:t xml:space="preserve"> 2016.</w:t>
      </w: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53620C" w:rsidR="003C5ED2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 w:rsidR="00171346">
        <w:t>, v.r.</w:t>
      </w:r>
      <w:r>
        <w:tab/>
      </w:r>
    </w:p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53620C" w:rsidR="00DE3728" w:rsidRPr="00F60CD9">
      <w:r w:rsidRPr="00F60CD9">
        <w:t>Protiv ovog rješenja nije dopuštena žalba.</w:t>
      </w:r>
    </w:p>
    <w:p w:rsidRDefault="00171346" w:rsidP="00E82D09" w:rsidR="001713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171346" w:rsidP="00E82D09" w:rsidR="00171346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171346" w:rsidR="0020610B" w:rsidRPr="00171346"/>
    <w:sectPr w:rsidSect="003C5ED2" w:rsidR="0020610B" w:rsidRPr="00171346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C4ACB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53620C">
      <w:t>4095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F7D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F67FCD">
          <w:rPr>
            <w:b/>
          </w:rPr>
          <w:t>3743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B704BCD"/>
    <w:multiLevelType w:val="hybridMultilevel"/>
    <w:tmpl w:val="73C6C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795489C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1205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075CD"/>
    <w:rsid w:val="001117ED"/>
    <w:rsid w:val="00125A97"/>
    <w:rsid w:val="00135EEE"/>
    <w:rsid w:val="00150C8D"/>
    <w:rsid w:val="00155EF2"/>
    <w:rsid w:val="00164CB1"/>
    <w:rsid w:val="00171346"/>
    <w:rsid w:val="00173F44"/>
    <w:rsid w:val="00176998"/>
    <w:rsid w:val="0018339E"/>
    <w:rsid w:val="001A1D49"/>
    <w:rsid w:val="001A5792"/>
    <w:rsid w:val="001A75E7"/>
    <w:rsid w:val="001C2BF1"/>
    <w:rsid w:val="001D1E5D"/>
    <w:rsid w:val="0020610B"/>
    <w:rsid w:val="0021129F"/>
    <w:rsid w:val="002223B7"/>
    <w:rsid w:val="0022619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77656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620C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F7D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46900"/>
    <w:rsid w:val="00773885"/>
    <w:rsid w:val="00780041"/>
    <w:rsid w:val="007A1710"/>
    <w:rsid w:val="007D6382"/>
    <w:rsid w:val="007E0AFC"/>
    <w:rsid w:val="007E172D"/>
    <w:rsid w:val="007F300A"/>
    <w:rsid w:val="007F6C6F"/>
    <w:rsid w:val="00801D9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A430B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C4ACB"/>
    <w:rsid w:val="00BD1E38"/>
    <w:rsid w:val="00BD5761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12105"/>
    <w:rsid w:val="00F14306"/>
    <w:rsid w:val="00F2086D"/>
    <w:rsid w:val="00F43640"/>
    <w:rsid w:val="00F45B41"/>
    <w:rsid w:val="00F4771D"/>
    <w:rsid w:val="00F568F8"/>
    <w:rsid w:val="00F60CD9"/>
    <w:rsid w:val="00F63403"/>
    <w:rsid w:val="00F67FCD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D6ABF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3743</izvorni_sadrzaj>
    <derivirana_varijabla naziv="DomainObject.Predmet.Broj_1">3743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St-3743/2016</izvorni_sadrzaj>
    <derivirana_varijabla naziv="DomainObject.Predmet.OznakaBroj_1">St-3743/2016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360kut d.o.o.</izvorni_sadrzaj>
    <derivirana_varijabla naziv="DomainObject.Predmet.ProtustrankaFormated_1">  360kut d.o.o.</derivirana_varijabla>
  </DomainObject.Predmet.ProtustrankaFormated>
  <DomainObject.Predmet.ProtustrankaFormatedOIB>
    <izvorni_sadrzaj>  360kut d.o.o., OIB 59780044600</izvorni_sadrzaj>
    <derivirana_varijabla naziv="DomainObject.Predmet.ProtustrankaFormatedOIB_1">  360kut d.o.o., OIB 59780044600</derivirana_varijabla>
  </DomainObject.Predmet.ProtustrankaFormatedOIB>
  <DomainObject.Predmet.ProtustrankaFormatedWithAdress>
    <izvorni_sadrzaj> 360kut d.o.o., Ivana Šibla 17, 10000 Zagreb</izvorni_sadrzaj>
    <derivirana_varijabla naziv="DomainObject.Predmet.ProtustrankaFormatedWithAdress_1"> 360kut d.o.o., Ivana Šibla 17, 10000 Zagreb</derivirana_varijabla>
  </DomainObject.Predmet.ProtustrankaFormatedWithAdress>
  <DomainObject.Predmet.ProtustrankaFormatedWithAdressOIB>
    <izvorni_sadrzaj> 360kut d.o.o., OIB 59780044600, Ivana Šibla 17, 10000 Zagreb</izvorni_sadrzaj>
    <derivirana_varijabla naziv="DomainObject.Predmet.ProtustrankaFormatedWithAdressOIB_1"> 360kut d.o.o., OIB 59780044600, Ivana Šibla 17, 10000 Zagreb</derivirana_varijabla>
  </DomainObject.Predmet.ProtustrankaFormatedWithAdressOIB>
  <DomainObject.Predmet.ProtustrankaWithAdress>
    <izvorni_sadrzaj>360kut d.o.o. Ivana Šibla 17, 10000 Zagreb</izvorni_sadrzaj>
    <derivirana_varijabla naziv="DomainObject.Predmet.ProtustrankaWithAdress_1">360kut d.o.o. Ivana Šibla 17, 10000 Zagreb</derivirana_varijabla>
  </DomainObject.Predmet.ProtustrankaWithAdress>
  <DomainObject.Predmet.ProtustrankaWithAdressOIB>
    <izvorni_sadrzaj>360kut d.o.o., OIB 59780044600, Ivana Šibla 17, 10000 Zagreb</izvorni_sadrzaj>
    <derivirana_varijabla naziv="DomainObject.Predmet.ProtustrankaWithAdressOIB_1">360kut d.o.o., OIB 59780044600, Ivana Šibla 17, 10000 Zagreb</derivirana_varijabla>
  </DomainObject.Predmet.ProtustrankaWithAdressOIB>
  <DomainObject.Predmet.ProtustrankaNazivFormated>
    <izvorni_sadrzaj>360kut d.o.o.</izvorni_sadrzaj>
    <derivirana_varijabla naziv="DomainObject.Predmet.ProtustrankaNazivFormated_1">360kut d.o.o.</derivirana_varijabla>
  </DomainObject.Predmet.ProtustrankaNazivFormated>
  <DomainObject.Predmet.ProtustrankaNazivFormatedOIB>
    <izvorni_sadrzaj>360kut d.o.o., OIB 59780044600</izvorni_sadrzaj>
    <derivirana_varijabla naziv="DomainObject.Predmet.ProtustrankaNazivFormatedOIB_1">360kut d.o.o., OIB 59780044600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360kut d.o.o.</item>
    </izvorni_sadrzaj>
    <derivirana_varijabla naziv="DomainObject.Predmet.ProtuStrankaListFormated_1">
      <item>360kut d.o.o.</item>
    </derivirana_varijabla>
  </DomainObject.Predmet.ProtuStrankaListFormated>
  <DomainObject.Predmet.ProtuStrankaListFormatedOIB>
    <izvorni_sadrzaj>
      <item>360kut d.o.o., OIB 59780044600</item>
    </izvorni_sadrzaj>
    <derivirana_varijabla naziv="DomainObject.Predmet.ProtuStrankaListFormatedOIB_1">
      <item>360kut d.o.o., OIB 59780044600</item>
    </derivirana_varijabla>
  </DomainObject.Predmet.ProtuStrankaListFormatedOIB>
  <DomainObject.Predmet.ProtuStrankaListFormatedWithAdress>
    <izvorni_sadrzaj>
      <item>360kut d.o.o., Ivana Šibla 17, 10000 Zagreb</item>
    </izvorni_sadrzaj>
    <derivirana_varijabla naziv="DomainObject.Predmet.ProtuStrankaListFormatedWithAdress_1">
      <item>360kut d.o.o., Ivana Šibla 17, 10000 Zagreb</item>
    </derivirana_varijabla>
  </DomainObject.Predmet.ProtuStrankaListFormatedWithAdress>
  <DomainObject.Predmet.ProtuStrankaListFormatedWithAdressOIB>
    <izvorni_sadrzaj>
      <item>360kut d.o.o., OIB 59780044600, Ivana Šibla 17, 10000 Zagreb</item>
    </izvorni_sadrzaj>
    <derivirana_varijabla naziv="DomainObject.Predmet.ProtuStrankaListFormatedWithAdressOIB_1">
      <item>360kut d.o.o., OIB 59780044600, Ivana Šibla 17, 10000 Zagreb</item>
    </derivirana_varijabla>
  </DomainObject.Predmet.ProtuStrankaListFormatedWithAdressOIB>
  <DomainObject.Predmet.ProtuStrankaListNazivFormated>
    <izvorni_sadrzaj>
      <item>360kut d.o.o.</item>
    </izvorni_sadrzaj>
    <derivirana_varijabla naziv="DomainObject.Predmet.ProtuStrankaListNazivFormated_1">
      <item>360kut d.o.o.</item>
    </derivirana_varijabla>
  </DomainObject.Predmet.ProtuStrankaListNazivFormated>
  <DomainObject.Predmet.ProtuStrankaListNazivFormatedOIB>
    <izvorni_sadrzaj>
      <item>360kut d.o.o., OIB 59780044600</item>
    </izvorni_sadrzaj>
    <derivirana_varijabla naziv="DomainObject.Predmet.ProtuStrankaListNazivFormatedOIB_1">
      <item>360kut d.o.o., OIB 59780044600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360kut d.o.o.</izvorni_sadrzaj>
    <derivirana_varijabla naziv="DomainObject.Predmet.ProtustrankaIDrugi_1">360kut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360kut d.o.o., OIB 59780044600, Ivana Šibla 17, 10000 Zagreb</izvorni_sadrzaj>
    <derivirana_varijabla naziv="DomainObject.Predmet.ProtustrankaIDrugiAdressOIB_1">360kut d.o.o., OIB 59780044600,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360kut d.o.o.</item>
      <item>FINA Regionalni centar Zagreb</item>
    </izvorni_sadrzaj>
    <derivirana_varijabla naziv="DomainObject.Predmet.SudioniciListNaziv_1">
      <item>360kut d.o.o.</item>
      <item>FINA Regionalni centar Zagreb</item>
    </derivirana_varijabla>
  </DomainObject.Predmet.SudioniciListNaziv>
  <DomainObject.Predmet.SudioniciListAdressOIB>
    <izvorni_sadrzaj>
      <item>360kut d.o.o., OIB 59780044600, Ivana Šibla 17,10000 Zagreb</item>
      <item>FINA Regionalni centar Zagreb, OIB 85821130368, Trg svibanjskih žrtava 1995. br. 1,10000 Zagreb</item>
    </izvorni_sadrzaj>
    <derivirana_varijabla naziv="DomainObject.Predmet.SudioniciListAdressOIB_1">
      <item>360kut d.o.o., OIB 59780044600, Ivana Šibla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59780044600</item>
    </izvorni_sadrzaj>
    <derivirana_varijabla naziv="DomainObject.Predmet.SudioniciListNazivOIB_1">
      <item>, OIB 85821130368</item>
      <item>, OIB 59780044600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2E738-6842-49A2-8629-43599DF13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1543</properties:Characters>
  <properties:Lines>46</properties:Lines>
  <properties:Paragraphs>21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2016-05-06T09:30:00Z</dcterms:created>
  <dc:creator>Administrator</dc:creator>
  <cp:lastModifiedBy>Monika Topolovec</cp:lastModifiedBy>
  <cp:lastPrinted>2016-05-06T12:09:00Z</cp:lastPrinted>
  <dcterms:modified xmlns:xsi="http://www.w3.org/2001/XMLSchema-instance" xsi:type="dcterms:W3CDTF">2016-05-06T12:12:00Z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