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ba8d" w14:paraId="ed3ba8d" w:rsidRDefault="00B04DD7" w:rsidP="00B04DD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04DD7" w:rsidR="00AE649C" w:rsidRPr="00B76F3C">
      <w:pPr>
        <w:pStyle w:val="NormaleSPIS"/>
        <w:spacing w:after="0"/>
      </w:pPr>
    </w:p>
    <w:p w:rsidRDefault="00B04DD7" w:rsidP="00B04DD7" w:rsidR="00B04DD7">
      <w:pPr>
        <w:spacing w:after="0"/>
      </w:pPr>
      <w:r>
        <w:tab/>
        <w:t>Republika Hrvatska</w:t>
      </w:r>
    </w:p>
    <w:p w:rsidRDefault="00B04DD7" w:rsidP="00B04DD7" w:rsidR="00B04DD7">
      <w:pPr>
        <w:spacing w:after="0"/>
      </w:pPr>
      <w:r>
        <w:t xml:space="preserve">      Trgovački sud u Bjelovaru</w:t>
      </w:r>
    </w:p>
    <w:p w:rsidRDefault="00B04DD7" w:rsidP="00B04DD7" w:rsidR="00B04DD7">
      <w:pPr>
        <w:spacing w:after="0"/>
      </w:pPr>
      <w:r>
        <w:t>Bjelovar, Šet. dr. Ivše Lebovića 42</w:t>
      </w:r>
    </w:p>
    <w:p w:rsidRDefault="00B04DD7" w:rsidP="00B04DD7" w:rsidR="00B04DD7">
      <w:pPr>
        <w:spacing w:after="0"/>
        <w:jc w:val="right"/>
      </w:pPr>
      <w:r>
        <w:t>Poslovni broj: 2 St-608/2017-4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center"/>
      </w:pPr>
      <w:r>
        <w:t>U  I M E   R E P U B L I K E   H R V A T S K E</w:t>
      </w:r>
    </w:p>
    <w:p w:rsidRDefault="00B04DD7" w:rsidP="00B04DD7" w:rsidR="00B04DD7">
      <w:pPr>
        <w:spacing w:after="0"/>
        <w:jc w:val="center"/>
      </w:pPr>
    </w:p>
    <w:p w:rsidRDefault="00B04DD7" w:rsidP="00B04DD7" w:rsidR="00B04DD7">
      <w:pPr>
        <w:spacing w:after="0"/>
        <w:jc w:val="center"/>
      </w:pPr>
      <w:r>
        <w:t xml:space="preserve"> R J E Š E N J E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 xml:space="preserve">Trgovački sud u Bjelovaru, po sudskom savjetniku Miroslavu Lovrekoviću, u skraćenom stečajnom postupku nad dužnikom Rock Radio društvo s ograničenom odgovornošću za ugostiteljstvo i usluge, turistička agencija, Zagreb, Ulica Petra Preradovića 1, MBS: 080905237, OIB: 34353673200, 13. studenoga 2017.  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center"/>
      </w:pPr>
      <w:r>
        <w:t>r i j e š i o   j e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  <w:rPr>
          <w:szCs w:val="20"/>
        </w:rPr>
      </w:pPr>
      <w:r>
        <w:tab/>
        <w:t>1. Otvara se stečajni postupak nad dužnikom Rock Radio društvo s ograničenom odgovornošću za ugostiteljstvo i usluge, turistička agencija, Zagreb, Ulica Petra Preradovića 1, MBS: 080905237, OIB: 34353673200.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  <w:rPr>
          <w:szCs w:val="20"/>
        </w:rPr>
      </w:pPr>
      <w:r>
        <w:tab/>
        <w:t>3. Zaključuje se stečajni postupak nad dužnikom Rock Radio društvo s ograničenom odgovornošću za ugostiteljstvo i usluge, turistička agencija, Zagreb, Ulica Petra Preradovića 1, MBS: 080905237, OIB: 34353673200.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ab/>
        <w:t>4. Stečajni postupak je otvoren i zaključen s danom 13. studenoga 2017. godine u 9,00 sati, kada je ovo rješenje objavljeno na e-oglasnoj ploči ovoga suda.</w:t>
      </w:r>
    </w:p>
    <w:p w:rsidRDefault="00B04DD7" w:rsidP="00B04DD7" w:rsidR="00B04DD7">
      <w:pPr>
        <w:pStyle w:val="Bezproreda"/>
        <w:spacing w:after="0"/>
        <w:jc w:val="both"/>
      </w:pPr>
    </w:p>
    <w:p w:rsidRDefault="00B04DD7" w:rsidP="00B04DD7" w:rsidR="00B04DD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04DD7" w:rsidP="00B04DD7" w:rsidR="00B04DD7">
      <w:pPr>
        <w:spacing w:after="0"/>
        <w:jc w:val="both"/>
        <w:rPr>
          <w:rFonts w:cs="Times New Roman"/>
        </w:rPr>
      </w:pPr>
    </w:p>
    <w:p w:rsidRDefault="00B04DD7" w:rsidP="00B04DD7" w:rsidR="00B04DD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center"/>
      </w:pPr>
      <w:r>
        <w:t>Obrazloženje</w:t>
      </w:r>
    </w:p>
    <w:p w:rsidRDefault="00B04DD7" w:rsidP="00B04DD7" w:rsidR="00B04DD7">
      <w:pPr>
        <w:spacing w:after="0"/>
        <w:jc w:val="center"/>
      </w:pPr>
    </w:p>
    <w:p w:rsidRDefault="00B04DD7" w:rsidP="00B04DD7" w:rsidR="00B04DD7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St-608/2017-2,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04DD7" w:rsidP="00B04DD7" w:rsidR="00B04DD7">
      <w:pPr>
        <w:pStyle w:val="Bezproreda"/>
        <w:spacing w:after="0"/>
        <w:jc w:val="both"/>
      </w:pPr>
    </w:p>
    <w:p w:rsidRDefault="00B04DD7" w:rsidP="00B04DD7" w:rsidR="00B04DD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04DD7" w:rsidP="00B04DD7" w:rsidR="00B04DD7">
      <w:pPr>
        <w:spacing w:after="0"/>
        <w:ind w:firstLine="851"/>
        <w:jc w:val="both"/>
      </w:pPr>
    </w:p>
    <w:p w:rsidRDefault="00B04DD7" w:rsidP="00B04DD7" w:rsidR="00B04DD7">
      <w:pPr>
        <w:spacing w:after="0"/>
        <w:jc w:val="center"/>
      </w:pPr>
      <w:r>
        <w:t>U Bjelovaru 13. studenoga 2017.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ind w:firstLine="720" w:left="4320"/>
      </w:pPr>
      <w:r>
        <w:t>SUDSKI SAVJETNIK</w:t>
      </w:r>
    </w:p>
    <w:p w:rsidRDefault="00B04DD7" w:rsidP="00B04DD7" w:rsidR="00B04DD7">
      <w:pPr>
        <w:spacing w:after="0"/>
        <w:ind w:firstLine="4111"/>
      </w:pPr>
      <w:r>
        <w:tab/>
        <w:t xml:space="preserve">     MIROSLAV LOVREKOVIĆ, v.r.</w:t>
      </w:r>
    </w:p>
    <w:p w:rsidRDefault="00B04DD7" w:rsidP="00B04DD7" w:rsidR="00B04D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04DD7" w:rsidP="00B04DD7" w:rsidR="00B04D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04DD7" w:rsidP="00B04DD7" w:rsidR="00B04DD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04DD7" w:rsidP="00B04DD7" w:rsidR="00B04DD7">
      <w:pPr>
        <w:spacing w:after="0"/>
        <w:jc w:val="both"/>
      </w:pPr>
    </w:p>
    <w:p w:rsidRDefault="00B04DD7" w:rsidP="00B04DD7" w:rsidR="00B04DD7">
      <w:pPr>
        <w:spacing w:after="0"/>
        <w:jc w:val="both"/>
      </w:pPr>
    </w:p>
    <w:p w:rsidRDefault="00B04DD7" w:rsidP="00B04DD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04D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504795"/>
      <w:docPartObj>
        <w:docPartGallery w:val="Page Numbers (Top of Page)"/>
        <w:docPartUnique/>
      </w:docPartObj>
    </w:sdtPr>
    <w:sdtContent>
      <w:p w:rsidRDefault="00B04DD7" w:rsidP="00B04DD7" w:rsidR="00B04DD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784">
          <w:t>2</w:t>
        </w:r>
        <w:r>
          <w:fldChar w:fldCharType="end"/>
        </w:r>
      </w:p>
    </w:sdtContent>
  </w:sdt>
  <w:p w:rsidRDefault="00B04DD7" w:rsidP="00B04DD7" w:rsidR="008333A9">
    <w:pPr>
      <w:spacing w:after="0"/>
      <w:jc w:val="right"/>
    </w:pPr>
    <w:r>
      <w:t>Poslovni broj: 2 St-608/2017-4</w:t>
    </w:r>
  </w:p>
  <w:p w:rsidRDefault="00B04DD7" w:rsidP="00B04DD7" w:rsidR="00B04DD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DD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784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1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St-608/2017-4</izvorni_sadrzaj>
    <derivirana_varijabla naziv="DomainObject.Oznaka_1">St-608/2017-4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Rock Radio  društvo s ograničenom odgovornošću za ugostiteljstvo i usluge, turistička agencija zastupanog po punomoćniku Dragomir Budimir; Damir Kaluđer; Dino Mišar</izvorni_sadrzaj>
    <derivirana_varijabla naziv="DomainObject.Predmet.ProtustrankaFormated_1">  Rock Radio  društvo s ograničenom odgovornošću za ugostiteljstvo i usluge, turistička agencija zastupanog po punomoćniku Dragomir Budimir; Damir Kaluđer; Dino Mišar</derivirana_varijabla>
  </DomainObject.Predmet.ProtustrankaFormated>
  <DomainObject.Predmet.ProtustrankaFormatedOIB>
    <izvorni_sadrzaj>  Rock Radio  društvo s ograničenom odgovornošću za ugostiteljstvo i usluge, turistička agencija, OIB 34353673200 zastupanog po punomoćniku Dragomir Budimir; Damir Kaluđer; Dino Mišar</izvorni_sadrzaj>
    <derivirana_varijabla naziv="DomainObject.Predmet.ProtustrankaFormatedOIB_1">  Rock Radio  društvo s ograničenom odgovornošću za ugostiteljstvo i usluge, turistička agencija, OIB 34353673200 zastupanog po punomoćniku Dragomir Budimir; Damir Kaluđer; Dino Mišar</derivirana_varijabla>
  </DomainObject.Predmet.ProtustrankaFormatedOIB>
  <DomainObject.Predmet.ProtustrankaFormatedWithAdress>
    <izvorni_sadrzaj> Rock Radio  društvo s ograničenom odgovornošću za ugostiteljstvo i usluge, turistička agencija, Ulica Petra Preradovića 1, 10000 Zagreb zastupanog po punomoćniku Dragomir Budimir; Damir Kaluđer; Dino Mišar</izvorni_sadrzaj>
    <derivirana_varijabla naziv="DomainObject.Predmet.ProtustrankaFormatedWithAdress_1"> Rock Radio  društvo s ograničenom odgovornošću za ugostiteljstvo i usluge, turistička agencija, Ulica Petra Preradovića 1, 10000 Zagreb zastupanog po punomoćniku Dragomir Budimir; Damir Kaluđer; Dino Mišar</derivirana_varijabla>
  </DomainObject.Predmet.ProtustrankaFormatedWithAdress>
  <DomainObject.Predmet.ProtustrankaFormatedWithAdressOIB>
    <izvorni_sadrzaj> Rock Radio  društvo s ograničenom odgovornošću za ugostiteljstvo i usluge, turistička agencija, OIB 34353673200, Ulica Petra Preradovića 1, 10000 Zagreb zastupanog po punomoćniku Dragomir Budimir; Damir Kaluđer; Dino Mišar</izvorni_sadrzaj>
    <derivirana_varijabla naziv="DomainObject.Predmet.ProtustrankaFormatedWithAdressOIB_1"> Rock Radio  društvo s ograničenom odgovornošću za ugostiteljstvo i usluge, turistička agencija, OIB 34353673200, Ulica Petra Preradovića 1, 10000 Zagreb zastupanog po punomoćniku Dragomir Budimir; Damir Kaluđer; Dino Mišar</derivirana_varijabla>
  </DomainObject.Predmet.ProtustrankaFormatedWithAdressOIB>
  <DomainObject.Predmet.ProtustrankaWithAdress>
    <izvorni_sadrzaj>Rock Radio  društvo s ograničenom odgovornošću za ugostiteljstvo i usluge, turistička agencija Ulica Petra Preradovića 1, 10000 Zagreb</izvorni_sadrzaj>
    <derivirana_varijabla naziv="DomainObject.Predmet.ProtustrankaWithAdress_1">Rock Radio  društvo s ograničenom odgovornošću za ugostiteljstvo i usluge, turistička agencija Ulica Petra Preradovića 1, 10000 Zagreb</derivirana_varijabla>
  </DomainObject.Predmet.ProtustrankaWithAdress>
  <DomainObject.Predmet.ProtustrankaWithAdressOIB>
    <izvorni_sadrzaj>Rock Radio  društvo s ograničenom odgovornošću za ugostiteljstvo i usluge, turistička agencija, OIB 34353673200, Ulica Petra Preradovića 1, 10000 Zagreb</izvorni_sadrzaj>
    <derivirana_varijabla naziv="DomainObject.Predmet.ProtustrankaWithAdressOIB_1">Rock Radio  društvo s ograničenom odgovornošću za ugostiteljstvo i usluge, turistička agencija, OIB 34353673200, Ulica Petra Preradovića 1, 10000 Zagreb</derivirana_varijabla>
  </DomainObject.Predmet.ProtustrankaWithAdressOIB>
  <DomainObject.Predmet.ProtustrankaNazivFormated>
    <izvorni_sadrzaj>Rock Radio  društvo s ograničenom odgovornošću za ugostiteljstvo i usluge, turistička agencija</izvorni_sadrzaj>
    <derivirana_varijabla naziv="DomainObject.Predmet.ProtustrankaNazivFormated_1">Rock Radio  društvo s ograničenom odgovornošću za ugostiteljstvo i usluge, turistička agencija</derivirana_varijabla>
  </DomainObject.Predmet.ProtustrankaNazivFormated>
  <DomainObject.Predmet.ProtustrankaNazivFormatedOIB>
    <izvorni_sadrzaj>Rock Radio  društvo s ograničenom odgovornošću za ugostiteljstvo i usluge, turistička agencija, OIB 34353673200</izvorni_sadrzaj>
    <derivirana_varijabla naziv="DomainObject.Predmet.ProtustrankaNazivFormatedOIB_1">Rock Radio  društvo s ograničenom odgovornošću za ugostiteljstvo i usluge, turistička agencija, OIB 34353673200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 Radio  društvo s ograničenom odgovornošću za ugostiteljstvo i usluge, turistička agencija zastupanog po punomoćniku Dragomir Budimir; Damir Kaluđer; Dino Mišar</item>
    </izvorni_sadrzaj>
    <derivirana_varijabla naziv="DomainObject.Predmet.ProtuStrankaListFormated_1">
      <item>Rock Radio  društvo s ograničenom odgovornošću za ugostiteljstvo i usluge, turistička agencija zastupanog po punomoćniku Dragomir Budimir; Damir Kaluđer; Dino Mišar</item>
    </derivirana_varijabla>
  </DomainObject.Predmet.ProtuStrankaListFormated>
  <DomainObject.Predmet.ProtuStrankaListFormatedOIB>
    <izvorni_sadrzaj>
      <item>Rock Radio  društvo s ograničenom odgovornošću za ugostiteljstvo i usluge, turistička agencija, OIB 34353673200 zastupanog po punomoćniku Dragomir Budimir; Damir Kaluđer; Dino Mišar</item>
    </izvorni_sadrzaj>
    <derivirana_varijabla naziv="DomainObject.Predmet.ProtuStrankaListFormatedOIB_1">
      <item>Rock Radio  društvo s ograničenom odgovornošću za ugostiteljstvo i usluge, turistička agencija, OIB 34353673200 zastupanog po punomoćniku Dragomir Budimir; Damir Kaluđer; Dino Mišar</item>
    </derivirana_varijabla>
  </DomainObject.Predmet.ProtuStrankaListFormatedOIB>
  <DomainObject.Predmet.ProtuStrankaListFormatedWithAdress>
    <izvorni_sadrzaj>
      <item>Rock Radio  društvo s ograničenom odgovornošću za ugostiteljstvo i usluge, turistička agencija, Ulica Petra Preradovića 1, 10000 Zagreb zastupanog po punomoćniku Dragomir Budimir; Damir Kaluđer; Dino Mišar</item>
    </izvorni_sadrzaj>
    <derivirana_varijabla naziv="DomainObject.Predmet.ProtuStrankaListFormatedWithAdress_1">
      <item>Rock Radio  društvo s ograničenom odgovornošću za ugostiteljstvo i usluge, turistička agencija, Ulica Petra Preradovića 1, 10000 Zagreb zastupanog po punomoćniku Dragomir Budimir; Damir Kaluđer; Dino Mišar</item>
    </derivirana_varijabla>
  </DomainObject.Predmet.ProtuStrankaListFormatedWithAdress>
  <DomainObject.Predmet.ProtuStrankaListFormatedWithAdressOIB>
    <izvorni_sadrzaj>
      <item>Rock Radio  društvo s ograničenom odgovornošću za ugostiteljstvo i usluge, turistička agencija, OIB 34353673200, Ulica Petra Preradovića 1, 10000 Zagreb zastupanog po punomoćniku Dragomir Budimir; Damir Kaluđer; Dino Mišar</item>
    </izvorni_sadrzaj>
    <derivirana_varijabla naziv="DomainObject.Predmet.ProtuStrankaListFormatedWithAdressOIB_1">
      <item>Rock Radio  društvo s ograničenom odgovornošću za ugostiteljstvo i usluge, turistička agencija, OIB 34353673200, Ulica Petra Preradovića 1, 10000 Zagreb zastupanog po punomoćniku Dragomir Budimir; Damir Kaluđer; Dino Mišar</item>
    </derivirana_varijabla>
  </DomainObject.Predmet.ProtuStrankaListFormatedWithAdressOIB>
  <DomainObject.Predmet.ProtuStrankaListNazivFormated>
    <izvorni_sadrzaj>
      <item>Rock Radio  društvo s ograničenom odgovornošću za ugostiteljstvo i usluge, turistička agencija</item>
    </izvorni_sadrzaj>
    <derivirana_varijabla naziv="DomainObject.Predmet.ProtuStrankaListNazivFormated_1">
      <item>Rock Radio  društvo s ograničenom odgovornošću za ugostiteljstvo i usluge, turistička agencija</item>
    </derivirana_varijabla>
  </DomainObject.Predmet.ProtuStrankaListNazivFormated>
  <DomainObject.Predmet.ProtuStrankaListNazivFormatedOIB>
    <izvorni_sadrzaj>
      <item>Rock Radio  društvo s ograničenom odgovornošću za ugostiteljstvo i usluge, turistička agencija, OIB 34353673200</item>
    </izvorni_sadrzaj>
    <derivirana_varijabla naziv="DomainObject.Predmet.ProtuStrankaListNazivFormatedOIB_1">
      <item>Rock Radio  društvo s ograničenom odgovornošću za ugostiteljstvo i usluge, turistička agencija, OIB 34353673200</item>
    </derivirana_varijabla>
  </DomainObject.Predmet.ProtuStrankaListNazivFormatedOIB>
  <DomainObject.Predmet.OstaliListFormated>
    <izvorni_sadrzaj>
      <item>Dragomir Budimir punomoćnik sudionika u postupku Rock Radio  društvo s ograničenom odgovornošću za ugostiteljstvo i usluge, turistička agencija</item>
      <item>Damir Kaluđer punomoćnik sudionika u postupku Rock Radio  društvo s ograničenom odgovornošću za ugostiteljstvo i usluge, turistička agencija</item>
      <item>Dino Mišar punomoćnik sudionika u postupku Rock Radio  društvo s ograničenom odgovornošću za ugostiteljstvo i usluge, turistička agencija</item>
    </izvorni_sadrzaj>
    <derivirana_varijabla naziv="DomainObject.Predmet.OstaliListFormated_1">
      <item>Dragomir Budimir punomoćnik sudionika u postupku Rock Radio  društvo s ograničenom odgovornošću za ugostiteljstvo i usluge, turistička agencija</item>
      <item>Damir Kaluđer punomoćnik sudionika u postupku Rock Radio  društvo s ograničenom odgovornošću za ugostiteljstvo i usluge, turistička agencija</item>
      <item>Dino Mišar punomoćnik sudionika u postupku Rock Radio  društvo s ograničenom odgovornošću za ugostiteljstvo i usluge, turistička agencija</item>
    </derivirana_varijabla>
  </DomainObject.Predmet.OstaliListFormated>
  <DomainObject.Predmet.OstaliListFormatedOIB>
    <izvorni_sadrzaj>
      <item>Dragomir Budimir, OIB 98068677085 punomoćnik sudionika u postupku Rock Radio  društvo s ograničenom odgovornošću za ugostiteljstvo i usluge, turistička agencija</item>
      <item>Damir Kaluđer, OIB 59837813805 punomoćnik sudionika u postupku Rock Radio  društvo s ograničenom odgovornošću za ugostiteljstvo i usluge, turistička agencija</item>
      <item>Dino Mišar, OIB 64483869102 punomoćnik sudionika u postupku Rock Radio  društvo s ograničenom odgovornošću za ugostiteljstvo i usluge, turistička agencija</item>
    </izvorni_sadrzaj>
    <derivirana_varijabla naziv="DomainObject.Predmet.OstaliListFormatedOIB_1">
      <item>Dragomir Budimir, OIB 98068677085 punomoćnik sudionika u postupku Rock Radio  društvo s ograničenom odgovornošću za ugostiteljstvo i usluge, turistička agencija</item>
      <item>Damir Kaluđer, OIB 59837813805 punomoćnik sudionika u postupku Rock Radio  društvo s ograničenom odgovornošću za ugostiteljstvo i usluge, turistička agencija</item>
      <item>Dino Mišar, OIB 64483869102 punomoćnik sudionika u postupku Rock Radio  društvo s ograničenom odgovornošću za ugostiteljstvo i usluge, turistička agencija</item>
    </derivirana_varijabla>
  </DomainObject.Predmet.OstaliListFormatedOIB>
  <DomainObject.Predmet.OstaliListFormatedWithAdress>
    <izvorni_sadrzaj>
      <item>Dragomir Budimir, Bjanižov 16, 51511 Omišalj punomoćnik sudionika u postupku Rock Radio  društvo s ograničenom odgovornošću za ugostiteljstvo i usluge, turistička agencija</item>
      <item>Damir Kaluđer, Cenkovečka 2, 10000 Zagreb punomoćnik sudionika u postupku Rock Radio  društvo s ograničenom odgovornošću za ugostiteljstvo i usluge, turistička agencija</item>
      <item>Dino Mišar, Graščica 3B, 10000 Zagreb punomoćnik sudionika u postupku Rock Radio  društvo s ograničenom odgovornošću za ugostiteljstvo i usluge, turistička agencija</item>
    </izvorni_sadrzaj>
    <derivirana_varijabla naziv="DomainObject.Predmet.OstaliListFormatedWithAdress_1">
      <item>Dragomir Budimir, Bjanižov 16, 51511 Omišalj punomoćnik sudionika u postupku Rock Radio  društvo s ograničenom odgovornošću za ugostiteljstvo i usluge, turistička agencija</item>
      <item>Damir Kaluđer, Cenkovečka 2, 10000 Zagreb punomoćnik sudionika u postupku Rock Radio  društvo s ograničenom odgovornošću za ugostiteljstvo i usluge, turistička agencija</item>
      <item>Dino Mišar, Graščica 3B, 10000 Zagreb punomoćnik sudionika u postupku Rock Radio  društvo s ograničenom odgovornošću za ugostiteljstvo i usluge, turistička agencija</item>
    </derivirana_varijabla>
  </DomainObject.Predmet.OstaliListFormatedWithAdress>
  <DomainObject.Predmet.OstaliListFormatedWithAdressOIB>
    <izvorni_sadrzaj>
      <item>Dragomir Budimir, OIB 98068677085, Bjanižov 16, 51511 Omišalj punomoćnik sudionika u postupku Rock Radio  društvo s ograničenom odgovornošću za ugostiteljstvo i usluge, turistička agencija</item>
      <item>Damir Kaluđer, OIB 59837813805, Cenkovečka 2, 10000 Zagreb punomoćnik sudionika u postupku Rock Radio  društvo s ograničenom odgovornošću za ugostiteljstvo i usluge, turistička agencija</item>
      <item>Dino Mišar, OIB 64483869102, Graščica 3B, 10000 Zagreb punomoćnik sudionika u postupku Rock Radio  društvo s ograničenom odgovornošću za ugostiteljstvo i usluge, turistička agencija</item>
    </izvorni_sadrzaj>
    <derivirana_varijabla naziv="DomainObject.Predmet.OstaliListFormatedWithAdressOIB_1">
      <item>Dragomir Budimir, OIB 98068677085, Bjanižov 16, 51511 Omišalj punomoćnik sudionika u postupku Rock Radio  društvo s ograničenom odgovornošću za ugostiteljstvo i usluge, turistička agencija</item>
      <item>Damir Kaluđer, OIB 59837813805, Cenkovečka 2, 10000 Zagreb punomoćnik sudionika u postupku Rock Radio  društvo s ograničenom odgovornošću za ugostiteljstvo i usluge, turistička agencija</item>
      <item>Dino Mišar, OIB 64483869102, Graščica 3B, 10000 Zagreb punomoćnik sudionika u postupku Rock Radio  društvo s ograničenom odgovornošću za ugostiteljstvo i usluge, turistička agencija</item>
    </derivirana_varijabla>
  </DomainObject.Predmet.OstaliListFormatedWithAdressOIB>
  <DomainObject.Predmet.OstaliListNazivFormated>
    <izvorni_sadrzaj>
      <item>Dragomir Budimir</item>
      <item>Damir Kaluđer</item>
      <item>Dino Mišar</item>
    </izvorni_sadrzaj>
    <derivirana_varijabla naziv="DomainObject.Predmet.OstaliListNazivFormated_1">
      <item>Dragomir Budimir</item>
      <item>Damir Kaluđer</item>
      <item>Dino Mišar</item>
    </derivirana_varijabla>
  </DomainObject.Predmet.OstaliListNazivFormated>
  <DomainObject.Predmet.OstaliListNazivFormatedOIB>
    <izvorni_sadrzaj>
      <item>Dragomir Budimir, OIB 98068677085</item>
      <item>Damir Kaluđer, OIB 59837813805</item>
      <item>Dino Mišar, OIB 64483869102</item>
    </izvorni_sadrzaj>
    <derivirana_varijabla naziv="DomainObject.Predmet.OstaliListNazivFormatedOIB_1">
      <item>Dragomir Budimir, OIB 98068677085</item>
      <item>Damir Kaluđer, OIB 59837813805</item>
      <item>Dino Mišar, OIB 64483869102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St-608/2017-4</izvorni_sadrzaj>
    <derivirana_varijabla naziv="DomainObject.PoslovniBrojDokumenta_1">St-608/2017-4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 Radio  društvo s ograničenom odgovornošću za ugostiteljstvo i usluge, turistička agencija</izvorni_sadrzaj>
    <derivirana_varijabla naziv="DomainObject.Predmet.ProtustrankaIDrugi_1">Rock Radio  društvo s ograničenom odgovornošću za ugostiteljstvo i usluge,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Rock Radio  društvo s ograničenom odgovornošću za ugostiteljstvo i usluge, turistička agencija, OIB 34353673200, Ulica Petra Preradovića 1, 10000 Zagreb</izvorni_sadrzaj>
    <derivirana_varijabla naziv="DomainObject.Predmet.ProtustrankaIDrugiAdressOIB_1">Rock Radio  društvo s ograničenom odgovornošću za ugostiteljstvo i usluge, turistička agencija, OIB 34353673200, Ulica Petra Preradovića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Rock Radio  društvo s ograničenom odgovornošću za ugostiteljstvo i usluge, turistička agencija</item>
      <item>FINA Regionalni centar Zagreb</item>
      <item>Dragomir Budimir</item>
      <item>Damir Kaluđer</item>
      <item>Dino Mišar</item>
    </izvorni_sadrzaj>
    <derivirana_varijabla naziv="DomainObject.Predmet.SudioniciListNaziv_1">
      <item>Rock Radio  društvo s ograničenom odgovornošću za ugostiteljstvo i usluge, turistička agencija</item>
      <item>FINA Regionalni centar Zagreb</item>
      <item>Dragomir Budimir</item>
      <item>Damir Kaluđer</item>
      <item>Dino Mišar</item>
    </derivirana_varijabla>
  </DomainObject.Predmet.SudioniciListNaziv>
  <DomainObject.Predmet.SudioniciListAdressOIB>
    <izvorni_sadrzaj>
      <item>Rock Radio  društvo s ograničenom odgovornošću za ugostiteljstvo i usluge, turistička agencija, OIB 34353673200, Ulica Petra Preradovića 1,10000 Zagreb</item>
      <item>FINA Regionalni centar Zagreb, OIB 85821130368, Trg svibanjskih žrtava 1995. br. 1,10000 Zagreb</item>
      <item>Dragomir Budimir, OIB 98068677085, Bjanižov 16,51511 Omišalj</item>
      <item>Damir Kaluđer, OIB 59837813805, Cenkovečka 2,10000 Zagreb</item>
      <item>Dino Mišar, OIB 64483869102, Graščica 3B,10000 Zagreb</item>
    </izvorni_sadrzaj>
    <derivirana_varijabla naziv="DomainObject.Predmet.SudioniciListAdressOIB_1">
      <item>Rock Radio  društvo s ograničenom odgovornošću za ugostiteljstvo i usluge, turistička agencija, OIB 34353673200, Ulica Petra Preradovića 1,10000 Zagreb</item>
      <item>FINA Regionalni centar Zagreb, OIB 85821130368, Trg svibanjskih žrtava 1995. br. 1,10000 Zagreb</item>
      <item>Dragomir Budimir, OIB 98068677085, Bjanižov 16,51511 Omišalj</item>
      <item>Damir Kaluđer, OIB 59837813805, Cenkovečka 2,10000 Zagreb</item>
      <item>Dino Mišar, OIB 64483869102, Graščica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9127-FE7B-481E-94D2-7700E670D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3656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2017-11-13T07:50:00Z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