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256c" w14:paraId="a8d256c" w:rsidRDefault="00803556" w:rsidP="00B542FA" w:rsidR="0080355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803556" w:rsidP="00803556" w:rsidR="00F13A79" w:rsidRPr="00310646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D82923">
        <w:rPr>
          <w:sz w:val="24"/>
          <w:szCs w:val="24"/>
        </w:rPr>
        <w:t>67. St-605/13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predmetu nad dužnikom </w:t>
      </w:r>
      <w:r w:rsidR="00D82923">
        <w:rPr>
          <w:bCs/>
          <w:sz w:val="24"/>
          <w:szCs w:val="24"/>
        </w:rPr>
        <w:t>T.D.F. d.o.o. u stečaju, Petrinja, Mala Gorica 90, OIB: 78499902770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803556">
        <w:rPr>
          <w:sz w:val="24"/>
          <w:szCs w:val="24"/>
        </w:rPr>
        <w:t>2</w:t>
      </w:r>
      <w:r w:rsidR="00945BB0">
        <w:rPr>
          <w:sz w:val="24"/>
          <w:szCs w:val="24"/>
        </w:rPr>
        <w:t>. veljače</w:t>
      </w:r>
      <w:r w:rsidRPr="00310646">
        <w:rPr>
          <w:sz w:val="24"/>
          <w:szCs w:val="24"/>
        </w:rPr>
        <w:t xml:space="preserve"> 20</w:t>
      </w:r>
      <w:r w:rsidR="00945BB0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Pavlu</w:t>
      </w:r>
      <w:r w:rsidR="00D82923">
        <w:rPr>
          <w:sz w:val="24"/>
          <w:szCs w:val="24"/>
        </w:rPr>
        <w:t xml:space="preserve"> Mrkonjić</w:t>
      </w:r>
      <w:r w:rsidR="00F002AF">
        <w:rPr>
          <w:sz w:val="24"/>
          <w:szCs w:val="24"/>
        </w:rPr>
        <w:t>u 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(„Narodne novine“ broj 71/15 i 104/17,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803556">
        <w:rPr>
          <w:sz w:val="24"/>
          <w:szCs w:val="24"/>
        </w:rPr>
        <w:t>2</w:t>
      </w:r>
      <w:r w:rsidR="00945BB0">
        <w:rPr>
          <w:sz w:val="24"/>
          <w:szCs w:val="24"/>
        </w:rPr>
        <w:t>. veljače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803556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803556" w:rsidP="00BA7734" w:rsidR="00803556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803556" w:rsidP="00BA7734" w:rsidR="00803556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310646">
      <w:pPr>
        <w:rPr>
          <w:sz w:val="24"/>
          <w:szCs w:val="24"/>
        </w:rPr>
      </w:pPr>
    </w:p>
    <w:sectPr w:rsidSect="00803556" w:rsidR="00935ABA" w:rsidRPr="00310646">
      <w:pgSz w:h="15840" w:w="12240"/>
      <w:pgMar w:gutter="0" w:footer="708" w:header="708" w:left="1800" w:bottom="1134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574039"/>
    <w:rsid w:val="00577C20"/>
    <w:rsid w:val="005E5A2C"/>
    <w:rsid w:val="006932E0"/>
    <w:rsid w:val="006F6973"/>
    <w:rsid w:val="0075381D"/>
    <w:rsid w:val="00803556"/>
    <w:rsid w:val="008A286D"/>
    <w:rsid w:val="00935ABA"/>
    <w:rsid w:val="009445FD"/>
    <w:rsid w:val="00945BB0"/>
    <w:rsid w:val="009E1755"/>
    <w:rsid w:val="00AD2A7F"/>
    <w:rsid w:val="00B539B6"/>
    <w:rsid w:val="00BF5690"/>
    <w:rsid w:val="00C00CB9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3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5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55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5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5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03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355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3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5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55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5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5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03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355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St-605/2013</izvorni_sadrzaj>
    <derivirana_varijabla naziv="DomainObject.Predmet.OznakaBroj_1">St-605/2013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T.D.F.  d.o.o. zastupanog po punomoćniku ZZ Josip Slanec</izvorni_sadrzaj>
    <derivirana_varijabla naziv="DomainObject.Predmet.ProtustrankaFormated_1">  T.D.F.  d.o.o. zastupanog po punomoćniku ZZ Josip Slanec</derivirana_varijabla>
  </DomainObject.Predmet.ProtustrankaFormated>
  <DomainObject.Predmet.ProtustrankaFormatedOIB>
    <izvorni_sadrzaj>  T.D.F.  d.o.o., OIB 78499902770 zastupanog po punomoćniku ZZ Josip Slanec</izvorni_sadrzaj>
    <derivirana_varijabla naziv="DomainObject.Predmet.ProtustrankaFormatedOIB_1">  T.D.F.  d.o.o., OIB 78499902770 zastupanog po punomoćniku ZZ Josip Slanec</derivirana_varijabla>
  </DomainObject.Predmet.ProtustrankaFormatedOIB>
  <DomainObject.Predmet.ProtustrankaFormatedWithAdress>
    <izvorni_sadrzaj> T.D.F.  d.o.o., Mala Gorica 90, 44250 Petrinja zastupanog po punomoćniku ZZ Josip Slanec</izvorni_sadrzaj>
    <derivirana_varijabla naziv="DomainObject.Predmet.ProtustrankaFormatedWithAdress_1"> T.D.F.  d.o.o., Mala Gorica 90, 44250 Petrinja zastupanog po punomoćniku ZZ Josip Slanec</derivirana_varijabla>
  </DomainObject.Predmet.ProtustrankaFormatedWithAdress>
  <DomainObject.Predmet.ProtustrankaFormatedWithAdressOIB>
    <izvorni_sadrzaj> T.D.F.  d.o.o., OIB 78499902770, Mala Gorica 90, 44250 Petrinja zastupanog po punomoćniku ZZ Josip Slanec</izvorni_sadrzaj>
    <derivirana_varijabla naziv="DomainObject.Predmet.ProtustrankaFormatedWithAdressOIB_1"> T.D.F.  d.o.o., OIB 78499902770, Mala Gorica 90, 44250 Petrinja zastupanog po punomoćniku ZZ Josip Slanec</derivirana_varijabla>
  </DomainObject.Predmet.ProtustrankaFormatedWithAdressOIB>
  <DomainObject.Predmet.ProtustrankaWithAdress>
    <izvorni_sadrzaj>T.D.F.  d.o.o. Mala Gorica 90, 44250 Petrinja</izvorni_sadrzaj>
    <derivirana_varijabla naziv="DomainObject.Predmet.ProtustrankaWithAdress_1">T.D.F.  d.o.o. Mala Gorica 90, 44250 Petrinja</derivirana_varijabla>
  </DomainObject.Predmet.ProtustrankaWithAdress>
  <DomainObject.Predmet.ProtustrankaWithAdressOIB>
    <izvorni_sadrzaj>T.D.F.  d.o.o., OIB 78499902770, Mala Gorica 90, 44250 Petrinja</izvorni_sadrzaj>
    <derivirana_varijabla naziv="DomainObject.Predmet.ProtustrankaWithAdressOIB_1">T.D.F.  d.o.o., OIB 78499902770, Mala Gorica 90, 44250 Petrinja</derivirana_varijabla>
  </DomainObject.Predmet.ProtustrankaWithAdressOIB>
  <DomainObject.Predmet.ProtustrankaNazivFormated>
    <izvorni_sadrzaj>T.D.F.  d.o.o.</izvorni_sadrzaj>
    <derivirana_varijabla naziv="DomainObject.Predmet.ProtustrankaNazivFormated_1">T.D.F.  d.o.o.</derivirana_varijabla>
  </DomainObject.Predmet.ProtustrankaNazivFormated>
  <DomainObject.Predmet.ProtustrankaNazivFormatedOIB>
    <izvorni_sadrzaj>T.D.F.  d.o.o., OIB 78499902770</izvorni_sadrzaj>
    <derivirana_varijabla naziv="DomainObject.Predmet.ProtustrankaNazivFormatedOIB_1">T.D.F.  d.o.o., OIB 78499902770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Vrtni put 3, 10000 Zagreb</izvorni_sadrzaj>
    <derivirana_varijabla naziv="DomainObject.Predmet.StrankaFormatedWithAdress_1"> FINA, Vrtni put 3, 10000 Zagreb</derivirana_varijabla>
  </DomainObject.Predmet.StrankaFormatedWithAdress>
  <DomainObject.Predmet.StrankaFormatedWithAdressOIB>
    <izvorni_sadrzaj> FINA, OIB 85821130368, Vrtni put 3, 10000 Zagreb</izvorni_sadrzaj>
    <derivirana_varijabla naziv="DomainObject.Predmet.StrankaFormatedWithAdressOIB_1"> FINA, OIB 85821130368, Vrtni put 3, 10000 Zagreb</derivirana_varijabla>
  </DomainObject.Predmet.StrankaFormatedWithAdressOIB>
  <DomainObject.Predmet.StrankaWithAdress>
    <izvorni_sadrzaj>FINA Vrtni put 3,10000 Zagreb</izvorni_sadrzaj>
    <derivirana_varijabla naziv="DomainObject.Predmet.StrankaWithAdress_1">FINA Vrtni put 3,10000 Zagreb</derivirana_varijabla>
  </DomainObject.Predmet.StrankaWithAdress>
  <DomainObject.Predmet.StrankaWithAdressOIB>
    <izvorni_sadrzaj>FINA, OIB 85821130368, Vrtni put 3,10000 Zagreb</izvorni_sadrzaj>
    <derivirana_varijabla naziv="DomainObject.Predmet.StrankaWithAdressOIB_1">FINA, OIB 85821130368, Vrtni put 3,10000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Vrtni put 3, 10000 Zagreb</item>
    </izvorni_sadrzaj>
    <derivirana_varijabla naziv="DomainObject.Predmet.StrankaListFormatedWithAdress_1">
      <item>FINA, Vrtni put 3, 10000 Zagreb</item>
    </derivirana_varijabla>
  </DomainObject.Predmet.StrankaListFormatedWithAdress>
  <DomainObject.Predmet.StrankaListFormatedWithAdressOIB>
    <izvorni_sadrzaj>
      <item>FINA, OIB 85821130368, Vrtni put 3, 10000 Zagreb</item>
    </izvorni_sadrzaj>
    <derivirana_varijabla naziv="DomainObject.Predmet.StrankaListFormatedWithAdressOIB_1">
      <item>FINA, OIB 85821130368, Vrtni put 3,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T.D.F.  d.o.o. zastupanog po punomoćniku ZZ Josip Slanec</item>
    </izvorni_sadrzaj>
    <derivirana_varijabla naziv="DomainObject.Predmet.ProtuStrankaListFormated_1">
      <item>T.D.F.  d.o.o. zastupanog po punomoćniku ZZ Josip Slanec</item>
    </derivirana_varijabla>
  </DomainObject.Predmet.ProtuStrankaListFormated>
  <DomainObject.Predmet.ProtuStrankaListFormatedOIB>
    <izvorni_sadrzaj>
      <item>T.D.F.  d.o.o., OIB 78499902770 zastupanog po punomoćniku ZZ Josip Slanec</item>
    </izvorni_sadrzaj>
    <derivirana_varijabla naziv="DomainObject.Predmet.ProtuStrankaListFormatedOIB_1">
      <item>T.D.F.  d.o.o., OIB 78499902770 zastupanog po punomoćniku ZZ Josip Slanec</item>
    </derivirana_varijabla>
  </DomainObject.Predmet.ProtuStrankaListFormatedOIB>
  <DomainObject.Predmet.ProtuStrankaListFormatedWithAdress>
    <izvorni_sadrzaj>
      <item>T.D.F.  d.o.o., Mala Gorica 90, 44250 Petrinja zastupanog po punomoćniku ZZ Josip Slanec</item>
    </izvorni_sadrzaj>
    <derivirana_varijabla naziv="DomainObject.Predmet.ProtuStrankaListFormatedWithAdress_1">
      <item>T.D.F.  d.o.o., Mala Gorica 90, 44250 Petrinja zastupanog po punomoćniku ZZ Josip Slanec</item>
    </derivirana_varijabla>
  </DomainObject.Predmet.ProtuStrankaListFormatedWithAdress>
  <DomainObject.Predmet.ProtuStrankaListFormatedWithAdressOIB>
    <izvorni_sadrzaj>
      <item>T.D.F.  d.o.o., OIB 78499902770, Mala Gorica 90, 44250 Petrinja zastupanog po punomoćniku ZZ Josip Slanec</item>
    </izvorni_sadrzaj>
    <derivirana_varijabla naziv="DomainObject.Predmet.ProtuStrankaListFormatedWithAdressOIB_1">
      <item>T.D.F.  d.o.o., OIB 78499902770, Mala Gorica 90, 44250 Petrinja zastupanog po punomoćniku ZZ Josip Slanec</item>
    </derivirana_varijabla>
  </DomainObject.Predmet.ProtuStrankaListFormatedWithAdressOIB>
  <DomainObject.Predmet.ProtuStrankaListNazivFormated>
    <izvorni_sadrzaj>
      <item>T.D.F.  d.o.o.</item>
    </izvorni_sadrzaj>
    <derivirana_varijabla naziv="DomainObject.Predmet.ProtuStrankaListNazivFormated_1">
      <item>T.D.F.  d.o.o.</item>
    </derivirana_varijabla>
  </DomainObject.Predmet.ProtuStrankaListNazivFormated>
  <DomainObject.Predmet.ProtuStrankaListNazivFormatedOIB>
    <izvorni_sadrzaj>
      <item>T.D.F.  d.o.o., OIB 78499902770</item>
    </izvorni_sadrzaj>
    <derivirana_varijabla naziv="DomainObject.Predmet.ProtuStrankaListNazivFormatedOIB_1">
      <item>T.D.F.  d.o.o., OIB 78499902770</item>
    </derivirana_varijabla>
  </DomainObject.Predmet.ProtuStrankaListNazivFormatedOIB>
  <DomainObject.Predmet.OstaliListFormated>
    <izvorni_sadrzaj>
      <item>ZZ Josip Slanec punomoćnik sudionika u postupku T.D.F.  d.o.o.</item>
      <item>Pavao Mrkonjić</item>
    </izvorni_sadrzaj>
    <derivirana_varijabla naziv="DomainObject.Predmet.OstaliListFormated_1">
      <item>ZZ Josip Slanec punomoćnik sudionika u postupku T.D.F.  d.o.o.</item>
      <item>Pavao Mrkonjić</item>
    </derivirana_varijabla>
  </DomainObject.Predmet.OstaliListFormated>
  <DomainObject.Predmet.OstaliListFormatedOIB>
    <izvorni_sadrzaj>
      <item>ZZ Josip Slanec punomoćnik sudionika u postupku T.D.F.  d.o.o.</item>
      <item>Pavao Mrkonjić, OIB 50443048410</item>
    </izvorni_sadrzaj>
    <derivirana_varijabla naziv="DomainObject.Predmet.OstaliListFormatedOIB_1">
      <item>ZZ Josip Slanec punomoćnik sudionika u postupku T.D.F.  d.o.o.</item>
      <item>Pavao Mrkonjić, OIB 50443048410</item>
    </derivirana_varijabla>
  </DomainObject.Predmet.OstaliListFormatedOIB>
  <DomainObject.Predmet.OstaliListFormatedWithAdress>
    <izvorni_sadrzaj>
      <item>ZZ Josip Slanec, Mala Gorica 90, 44250 Petrinja punomoćnik sudionika u postupku T.D.F.  d.o.o.</item>
      <item>Pavao Mrkonjić, Ante Topića Mimare 24, 10000 Zagreb</item>
    </izvorni_sadrzaj>
    <derivirana_varijabla naziv="DomainObject.Predmet.OstaliListFormatedWithAdress_1">
      <item>ZZ Josip Slanec, Mala Gorica 90, 44250 Petrinja punomoćnik sudionika u postupku T.D.F.  d.o.o.</item>
      <item>Pavao Mrkonjić, Ante Topića Mimare 24, 10000 Zagreb</item>
    </derivirana_varijabla>
  </DomainObject.Predmet.OstaliListFormatedWithAdress>
  <DomainObject.Predmet.OstaliListFormatedWithAdressOIB>
    <izvorni_sadrzaj>
      <item>ZZ Josip Slanec, Mala Gorica 90, 44250 Petrinja punomoćnik sudionika u postupku T.D.F.  d.o.o.</item>
      <item>Pavao Mrkonjić, OIB 50443048410, Ante Topića Mimare 24, 10000 Zagreb</item>
    </izvorni_sadrzaj>
    <derivirana_varijabla naziv="DomainObject.Predmet.OstaliListFormatedWithAdressOIB_1">
      <item>ZZ Josip Slanec, Mala Gorica 90, 44250 Petrinja punomoćnik sudionika u postupku T.D.F.  d.o.o.</item>
      <item>Pavao Mrkonjić, OIB 50443048410, Ante Topića Mimare 24, 10000 Zagreb</item>
    </derivirana_varijabla>
  </DomainObject.Predmet.OstaliListFormatedWithAdressOIB>
  <DomainObject.Predmet.OstaliListNazivFormated>
    <izvorni_sadrzaj>
      <item>ZZ Josip Slanec</item>
      <item>Pavao Mrkonjić</item>
    </izvorni_sadrzaj>
    <derivirana_varijabla naziv="DomainObject.Predmet.OstaliListNazivFormated_1">
      <item>ZZ Josip Slanec</item>
      <item>Pavao Mrkonjić</item>
    </derivirana_varijabla>
  </DomainObject.Predmet.OstaliListNazivFormated>
  <DomainObject.Predmet.OstaliListNazivFormatedOIB>
    <izvorni_sadrzaj>
      <item>ZZ Josip Slanec</item>
      <item>Pavao Mrkonjić, OIB 50443048410</item>
    </izvorni_sadrzaj>
    <derivirana_varijabla naziv="DomainObject.Predmet.OstaliListNazivFormatedOIB_1">
      <item>ZZ Josip Slanec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T.D.F.  d.o.o.</izvorni_sadrzaj>
    <derivirana_varijabla naziv="DomainObject.Predmet.ProtustrankaIDrugi_1">T.D.F.  d.o.o.</derivirana_varijabla>
  </DomainObject.Predmet.ProtustrankaIDrugi>
  <DomainObject.Predmet.StrankaIDrugiAdressOIB>
    <izvorni_sadrzaj>FINA, OIB 85821130368, Vrtni put 3, 10000 Zagreb</izvorni_sadrzaj>
    <derivirana_varijabla naziv="DomainObject.Predmet.StrankaIDrugiAdressOIB_1">FINA, OIB 85821130368, Vrtni put 3, 10000 Zagreb</derivirana_varijabla>
  </DomainObject.Predmet.StrankaIDrugiAdressOIB>
  <DomainObject.Predmet.ProtustrankaIDrugiAdressOIB>
    <izvorni_sadrzaj>T.D.F.  d.o.o., OIB 78499902770, Mala Gorica 90, 44250 Petrinja</izvorni_sadrzaj>
    <derivirana_varijabla naziv="DomainObject.Predmet.ProtustrankaIDrugiAdressOIB_1">T.D.F.  d.o.o., OIB 78499902770, Mala Gorica 90,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T.D.F.  d.o.o.</item>
      <item>ZZ Josip Slanec</item>
      <item>Pavao Mrkonjić</item>
    </izvorni_sadrzaj>
    <derivirana_varijabla naziv="DomainObject.Predmet.SudioniciListNaziv_1">
      <item>FINA</item>
      <item>T.D.F.  d.o.o.</item>
      <item>ZZ Josip Slanec</item>
      <item>Pavao Mrkonjić</item>
    </derivirana_varijabla>
  </DomainObject.Predmet.SudioniciListNaziv>
  <DomainObject.Predmet.SudioniciListAdressOIB>
    <izvorni_sadrzaj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izvorni_sadrzaj>
    <derivirana_varijabla naziv="DomainObject.Predmet.SudioniciListAdressOIB_1"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78499902770</item>
      <item>, OIB null</item>
      <item>, OIB 50443048410</item>
    </izvorni_sadrzaj>
    <derivirana_varijabla naziv="DomainObject.Predmet.SudioniciListNazivOIB_1">
      <item>, OIB 85821130368</item>
      <item>, OIB 78499902770</item>
      <item>, OIB null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1029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2018-02-01T10:30:00Z</dcterms:created>
  <dc:creator>nmarkovic</dc:creator>
  <cp:lastModifiedBy>Katica Franjić</cp:lastModifiedBy>
  <cp:lastPrinted>2018-02-02T07:35:00Z</cp:lastPrinted>
  <dcterms:modified xmlns:xsi="http://www.w3.org/2001/XMLSchema-instance" xsi:type="dcterms:W3CDTF">2018-02-02T07:35:00Z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