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f7c9" w14:paraId="9e5f7c9" w:rsidRDefault="00AE7E94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7E94" w:rsidP="00DF524F" w:rsidR="00DF524F" w:rsidRPr="00DF524F">
      <w:pPr>
        <w:jc w:val="both"/>
      </w:pPr>
      <w:r>
        <w:t xml:space="preserve">   </w:t>
      </w:r>
      <w:r w:rsidR="00DF524F" w:rsidRPr="00DF524F">
        <w:t>Republika Hrvatska</w:t>
      </w:r>
    </w:p>
    <w:p w:rsidRDefault="007F0BCB" w:rsidP="00DF524F" w:rsidR="00DF524F" w:rsidRPr="00DF524F">
      <w:pPr>
        <w:jc w:val="both"/>
      </w:pPr>
      <w:r>
        <w:t>Trgovački sud u Zagr734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7F0BCB">
        <w:t>734</w:t>
      </w:r>
      <w:r w:rsidR="008504DB">
        <w:t>/17</w:t>
      </w:r>
      <w:r w:rsidR="00AE7E94">
        <w:t>-41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F0BCB" w:rsidP="00DF524F" w:rsidR="00DF524F" w:rsidRPr="00DF524F">
      <w:pPr>
        <w:jc w:val="both"/>
      </w:pPr>
      <w:r w:rsidRPr="007F0BCB">
        <w:t xml:space="preserve">Trgovački sud u Zagrebu, po sucu Gordanu Zubaku, u stečajnom  postupku nad dužnikom </w:t>
      </w:r>
      <w:r w:rsidRPr="007F0BCB">
        <w:rPr>
          <w:bCs/>
        </w:rPr>
        <w:t>Stečajna masa iza Probitak d.o.o., Slavonski Brod, Naselje Andrije Hebranga 7/9</w:t>
      </w:r>
      <w:r>
        <w:rPr>
          <w:bCs/>
        </w:rPr>
        <w:t>,</w:t>
      </w:r>
      <w:r w:rsidRPr="007F0BCB">
        <w:rPr>
          <w:bCs/>
        </w:rPr>
        <w:t xml:space="preserve"> OIB: </w:t>
      </w:r>
      <w:r w:rsidRPr="007F0BCB">
        <w:rPr>
          <w:bCs/>
          <w:lang w:val="en-AU"/>
        </w:rPr>
        <w:t>74039525931</w:t>
      </w:r>
      <w:r w:rsidR="00DF524F" w:rsidRPr="00792894">
        <w:t xml:space="preserve">, </w:t>
      </w:r>
      <w:r w:rsidR="000147B8">
        <w:t>24. kolovoza</w:t>
      </w:r>
      <w:r w:rsidR="00792894" w:rsidRPr="00792894">
        <w:t xml:space="preserve"> </w:t>
      </w:r>
      <w:r w:rsidR="002606A2">
        <w:t>2018</w:t>
      </w:r>
      <w:r w:rsidR="00DF524F"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F0BCB" w:rsidRPr="007F0BCB">
        <w:rPr>
          <w:bCs/>
        </w:rPr>
        <w:t>Stečajna masa iza Probitak d.o.o., Slavonski Brod, Naselje Andrije Hebranga 7/9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0147B8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18. rujan</w:t>
      </w:r>
      <w:r w:rsidR="002606A2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11,20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147B8" w:rsidRPr="000147B8">
        <w:t xml:space="preserve">24. kolovoza </w:t>
      </w:r>
      <w:r w:rsidR="00757DDC" w:rsidRPr="00757DDC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757DDC" w:rsidP="000B5F9B" w:rsidR="000B5F9B">
      <w:pPr>
        <w:pStyle w:val="Tijeloteksta"/>
      </w:pPr>
      <w:r>
        <w:t>Protiv ovog rješenja</w:t>
      </w:r>
      <w:r w:rsidR="000B5F9B" w:rsidRPr="000B5F9B">
        <w:t xml:space="preserve">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F03EF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7F03EF" w:rsidP="00400817" w:rsidR="007F03E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F03EF" w:rsidP="00400817" w:rsidR="007F03EF" w:rsidRPr="00400817">
      <w:pPr>
        <w:ind w:left="5664"/>
      </w:pPr>
      <w:r w:rsidRPr="00400817">
        <w:t xml:space="preserve">        Dijana Hadžić</w:t>
      </w:r>
    </w:p>
    <w:p w:rsidRDefault="007F03EF" w:rsidP="007F03EF" w:rsidR="007F03EF"/>
    <w:p w:rsidRDefault="007F03EF" w:rsidP="007F03EF" w:rsidR="007F03EF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147B8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606A2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80217"/>
    <w:rsid w:val="006951FE"/>
    <w:rsid w:val="00757DDC"/>
    <w:rsid w:val="007659A5"/>
    <w:rsid w:val="00792894"/>
    <w:rsid w:val="007A4677"/>
    <w:rsid w:val="007A7272"/>
    <w:rsid w:val="007B40F5"/>
    <w:rsid w:val="007C20FA"/>
    <w:rsid w:val="007D2848"/>
    <w:rsid w:val="007F03EF"/>
    <w:rsid w:val="007F0BCB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AE7E94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7064C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734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2018-08-24T09:29:00Z</dcterms:created>
  <dc:creator>Tatjana Kujundžić-Novak</dc:creator>
  <cp:lastModifiedBy>Dijana Hadžić</cp:lastModifiedBy>
  <cp:lastPrinted>2018-08-24T11:04:00Z</cp:lastPrinted>
  <dcterms:modified xmlns:xsi="http://www.w3.org/2001/XMLSchema-instance" xsi:type="dcterms:W3CDTF">2018-08-24T11:50:00Z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