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2795" w14:paraId="3462795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 xml:space="preserve">Zagreb, </w:t>
      </w:r>
      <w:proofErr w:type="spellStart"/>
      <w:r w:rsidRPr="00C64764">
        <w:t>Amruševa</w:t>
      </w:r>
      <w:proofErr w:type="spellEnd"/>
      <w:r w:rsidRPr="00C64764">
        <w:t xml:space="preserve">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BB61B0">
        <w:t xml:space="preserve">ZAGREB-BETON PROJEKT d.o.o., </w:t>
      </w:r>
      <w:proofErr w:type="spellStart"/>
      <w:r w:rsidR="00BB61B0">
        <w:t>OIB:09684622951</w:t>
      </w:r>
      <w:proofErr w:type="spellEnd"/>
      <w:r w:rsidR="00BB61B0">
        <w:t xml:space="preserve">, Sesvetski </w:t>
      </w:r>
      <w:proofErr w:type="spellStart"/>
      <w:r w:rsidR="00BB61B0">
        <w:t>Kraljevec</w:t>
      </w:r>
      <w:proofErr w:type="spellEnd"/>
      <w:r w:rsidR="00BB61B0">
        <w:t>, Strojarska 5, Sesvete</w:t>
      </w:r>
      <w:r w:rsidRPr="00C64764">
        <w:t xml:space="preserve">, dana </w:t>
      </w:r>
      <w:r w:rsidR="00BB61B0">
        <w:t>4. siječnja</w:t>
      </w:r>
      <w:r w:rsidR="000B185C" w:rsidRPr="00C64764">
        <w:t xml:space="preserve"> 201</w:t>
      </w:r>
      <w:r w:rsidR="00BB61B0">
        <w:t>9</w:t>
      </w:r>
      <w:r w:rsidRPr="00C64764">
        <w:t>. godine</w:t>
      </w:r>
    </w:p>
    <w:p w:rsidRDefault="006E38D8" w:rsidP="007F268F" w:rsidR="006E38D8" w:rsidRPr="00C64764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BB61B0">
        <w:t xml:space="preserve">ZAGREB-BETON PROJEKT d.o.o., </w:t>
      </w:r>
      <w:proofErr w:type="spellStart"/>
      <w:r w:rsidR="00BB61B0">
        <w:t>OIB:09684622951</w:t>
      </w:r>
      <w:proofErr w:type="spellEnd"/>
      <w:r w:rsidR="00BB61B0">
        <w:t xml:space="preserve">, Sesvetski </w:t>
      </w:r>
      <w:proofErr w:type="spellStart"/>
      <w:r w:rsidR="00BB61B0">
        <w:t>Kraljevec</w:t>
      </w:r>
      <w:proofErr w:type="spellEnd"/>
      <w:r w:rsidR="00BB61B0">
        <w:t>, Strojarska 5, Sesvete</w:t>
      </w:r>
      <w:r w:rsidRPr="00C64764">
        <w:t>.</w:t>
      </w:r>
    </w:p>
    <w:p w:rsidRDefault="00BB61B0" w:rsidP="007F268F" w:rsidR="00BB61B0" w:rsidRPr="00BB61B0">
      <w:pPr>
        <w:jc w:val="center"/>
        <w:rPr>
          <w:sz w:val="16"/>
          <w:szCs w:val="16"/>
        </w:rPr>
      </w:pPr>
    </w:p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BB61B0">
        <w:t>19</w:t>
      </w:r>
      <w:r w:rsidR="00C26195" w:rsidRPr="00C64764">
        <w:t>.</w:t>
      </w:r>
      <w:r w:rsidR="00BB61B0">
        <w:t>7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 </w:t>
      </w:r>
      <w:r w:rsidR="00BB61B0">
        <w:t xml:space="preserve">ZAGREB-BETON PROJEKT d.o.o., </w:t>
      </w:r>
      <w:proofErr w:type="spellStart"/>
      <w:r w:rsidR="00BB61B0">
        <w:t>OIB:09684622951</w:t>
      </w:r>
      <w:proofErr w:type="spellEnd"/>
      <w:r w:rsidR="00BB61B0">
        <w:t xml:space="preserve">, Sesvetski </w:t>
      </w:r>
      <w:proofErr w:type="spellStart"/>
      <w:r w:rsidR="00BB61B0">
        <w:t>Kraljevec</w:t>
      </w:r>
      <w:proofErr w:type="spellEnd"/>
      <w:r w:rsidR="00BB61B0">
        <w:t>, Strojarska 5, Sesvete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C64764">
        <w:t>1</w:t>
      </w:r>
      <w:r w:rsidR="00BB61B0">
        <w:t>7.7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BB61B0">
        <w:t>265.406,54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 w:rsidRPr="00C64764">
      <w:pPr>
        <w:jc w:val="both"/>
        <w:rPr>
          <w:lang w:val="en-GB"/>
        </w:rPr>
      </w:pPr>
      <w:r w:rsidRPr="00C64764">
        <w:tab/>
      </w:r>
      <w:proofErr w:type="spellStart"/>
      <w:r w:rsidR="00B86469" w:rsidRPr="00C64764">
        <w:rPr>
          <w:lang w:val="en-GB"/>
        </w:rPr>
        <w:t>Duž</w:t>
      </w:r>
      <w:r w:rsidR="000F44DB" w:rsidRPr="00C64764">
        <w:rPr>
          <w:lang w:val="en-GB"/>
        </w:rPr>
        <w:t>nik</w:t>
      </w:r>
      <w:proofErr w:type="spellEnd"/>
      <w:r w:rsidR="00B86469" w:rsidRPr="00C64764">
        <w:rPr>
          <w:lang w:val="en-GB"/>
        </w:rPr>
        <w:t xml:space="preserve"> je </w:t>
      </w:r>
      <w:r w:rsidR="00BB61B0">
        <w:rPr>
          <w:lang w:val="en-GB"/>
        </w:rPr>
        <w:t xml:space="preserve">u </w:t>
      </w:r>
      <w:proofErr w:type="spellStart"/>
      <w:r w:rsidR="00BB61B0">
        <w:rPr>
          <w:lang w:val="en-GB"/>
        </w:rPr>
        <w:t>spis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dostavio</w:t>
      </w:r>
      <w:proofErr w:type="spellEnd"/>
      <w:r w:rsidR="000F44DB" w:rsidRPr="00C64764">
        <w:rPr>
          <w:lang w:val="en-GB"/>
        </w:rPr>
        <w:t xml:space="preserve">  </w:t>
      </w:r>
      <w:proofErr w:type="spellStart"/>
      <w:r w:rsidR="000F44DB" w:rsidRPr="00C64764">
        <w:rPr>
          <w:lang w:val="en-GB"/>
        </w:rPr>
        <w:t>Potvrdu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Financijsk</w:t>
      </w:r>
      <w:r w:rsidR="001B223C" w:rsidRPr="00C64764">
        <w:rPr>
          <w:lang w:val="en-GB"/>
        </w:rPr>
        <w:t>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agencij</w:t>
      </w:r>
      <w:r w:rsidR="001B223C" w:rsidRPr="00C64764">
        <w:rPr>
          <w:lang w:val="en-GB"/>
        </w:rPr>
        <w:t>e</w:t>
      </w:r>
      <w:proofErr w:type="spellEnd"/>
      <w:r w:rsidR="000F44DB" w:rsidRPr="00C64764">
        <w:rPr>
          <w:lang w:val="en-GB"/>
        </w:rPr>
        <w:t xml:space="preserve">, </w:t>
      </w:r>
      <w:r w:rsidR="00C64764">
        <w:rPr>
          <w:lang w:val="en-GB"/>
        </w:rPr>
        <w:t>RC Zagreb</w:t>
      </w:r>
      <w:r w:rsidR="00BB61B0">
        <w:rPr>
          <w:lang w:val="en-GB"/>
        </w:rPr>
        <w:t>,</w:t>
      </w:r>
      <w:r w:rsidR="001B223C" w:rsidRPr="00C64764">
        <w:rPr>
          <w:lang w:val="en-GB"/>
        </w:rPr>
        <w:t xml:space="preserve"> </w:t>
      </w:r>
      <w:r w:rsidR="00BB61B0">
        <w:rPr>
          <w:lang w:val="en-GB"/>
        </w:rPr>
        <w:t xml:space="preserve">o </w:t>
      </w:r>
      <w:proofErr w:type="spellStart"/>
      <w:r w:rsidR="00BB61B0">
        <w:rPr>
          <w:lang w:val="en-GB"/>
        </w:rPr>
        <w:t>blokadi</w:t>
      </w:r>
      <w:proofErr w:type="spellEnd"/>
      <w:r w:rsidR="00BB61B0">
        <w:rPr>
          <w:lang w:val="en-GB"/>
        </w:rPr>
        <w:t xml:space="preserve"> </w:t>
      </w:r>
      <w:proofErr w:type="spellStart"/>
      <w:r w:rsidR="00BB61B0">
        <w:rPr>
          <w:lang w:val="en-GB"/>
        </w:rPr>
        <w:t>računa</w:t>
      </w:r>
      <w:proofErr w:type="spellEnd"/>
      <w:r w:rsidR="00BB61B0">
        <w:rPr>
          <w:lang w:val="en-GB"/>
        </w:rPr>
        <w:t xml:space="preserve"> </w:t>
      </w:r>
      <w:proofErr w:type="spellStart"/>
      <w:r w:rsidR="00BB61B0">
        <w:rPr>
          <w:lang w:val="en-GB"/>
        </w:rPr>
        <w:t>i</w:t>
      </w:r>
      <w:proofErr w:type="spellEnd"/>
      <w:r w:rsidR="00BB61B0">
        <w:rPr>
          <w:lang w:val="en-GB"/>
        </w:rPr>
        <w:t xml:space="preserve"> </w:t>
      </w:r>
      <w:proofErr w:type="spellStart"/>
      <w:r w:rsidR="00BB61B0">
        <w:rPr>
          <w:lang w:val="en-GB"/>
        </w:rPr>
        <w:t>novčanih</w:t>
      </w:r>
      <w:proofErr w:type="spellEnd"/>
      <w:r w:rsidR="00BB61B0">
        <w:rPr>
          <w:lang w:val="en-GB"/>
        </w:rPr>
        <w:t xml:space="preserve"> </w:t>
      </w:r>
      <w:proofErr w:type="spellStart"/>
      <w:r w:rsidR="00BB61B0">
        <w:rPr>
          <w:lang w:val="en-GB"/>
        </w:rPr>
        <w:t>sredstava</w:t>
      </w:r>
      <w:proofErr w:type="spellEnd"/>
      <w:r w:rsidR="00BB61B0">
        <w:rPr>
          <w:lang w:val="en-GB"/>
        </w:rPr>
        <w:t>,</w:t>
      </w:r>
      <w:r w:rsidR="00BB61B0" w:rsidRPr="00C64764">
        <w:rPr>
          <w:lang w:val="en-GB"/>
        </w:rPr>
        <w:t xml:space="preserve"> </w:t>
      </w:r>
      <w:r w:rsidR="001B223C" w:rsidRPr="00C64764">
        <w:rPr>
          <w:lang w:val="en-GB"/>
        </w:rPr>
        <w:t xml:space="preserve">od </w:t>
      </w:r>
      <w:r w:rsidR="00BB61B0">
        <w:rPr>
          <w:lang w:val="en-GB"/>
        </w:rPr>
        <w:t>2</w:t>
      </w:r>
      <w:r w:rsidR="00C64764">
        <w:rPr>
          <w:lang w:val="en-GB"/>
        </w:rPr>
        <w:t>4.1</w:t>
      </w:r>
      <w:r w:rsidR="00BB61B0">
        <w:rPr>
          <w:lang w:val="en-GB"/>
        </w:rPr>
        <w:t>2</w:t>
      </w:r>
      <w:r w:rsidR="00B86469" w:rsidRPr="00C64764">
        <w:rPr>
          <w:lang w:val="en-GB"/>
        </w:rPr>
        <w:t>.</w:t>
      </w:r>
      <w:r w:rsidR="000F44DB" w:rsidRPr="00C64764">
        <w:rPr>
          <w:lang w:val="en-GB"/>
        </w:rPr>
        <w:t xml:space="preserve">2018. </w:t>
      </w:r>
      <w:proofErr w:type="spellStart"/>
      <w:r w:rsidR="00BB61B0">
        <w:rPr>
          <w:lang w:val="en-GB"/>
        </w:rPr>
        <w:t>i</w:t>
      </w:r>
      <w:proofErr w:type="spellEnd"/>
      <w:r w:rsidR="00BB61B0">
        <w:rPr>
          <w:lang w:val="en-GB"/>
        </w:rPr>
        <w:t xml:space="preserve"> od 27.12.2018., </w:t>
      </w:r>
      <w:proofErr w:type="spellStart"/>
      <w:r w:rsidR="000F44DB" w:rsidRPr="00C64764">
        <w:rPr>
          <w:lang w:val="en-GB"/>
        </w:rPr>
        <w:t>iz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koj</w:t>
      </w:r>
      <w:r w:rsidR="00BB61B0">
        <w:rPr>
          <w:lang w:val="en-GB"/>
        </w:rPr>
        <w:t>ih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BB61B0">
        <w:rPr>
          <w:lang w:val="en-GB"/>
        </w:rPr>
        <w:t>potvrda</w:t>
      </w:r>
      <w:proofErr w:type="spellEnd"/>
      <w:r w:rsidR="00BB61B0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proizlazi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kako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dužnikov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račun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nije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blokiran</w:t>
      </w:r>
      <w:proofErr w:type="spellEnd"/>
      <w:r w:rsidR="00B86469" w:rsidRPr="00C64764">
        <w:rPr>
          <w:lang w:val="en-GB"/>
        </w:rPr>
        <w:t xml:space="preserve">.  </w:t>
      </w:r>
    </w:p>
    <w:p w:rsidRDefault="00B86469" w:rsidP="00C22C38" w:rsidR="00BB372D" w:rsidRPr="00C64764">
      <w:pPr>
        <w:ind w:firstLine="708"/>
        <w:jc w:val="both"/>
        <w:rPr>
          <w:lang w:val="en-GB"/>
        </w:rPr>
      </w:pPr>
      <w:proofErr w:type="spellStart"/>
      <w:r w:rsidRPr="00C64764">
        <w:rPr>
          <w:lang w:val="en-GB"/>
        </w:rPr>
        <w:t>Obzirom</w:t>
      </w:r>
      <w:proofErr w:type="spellEnd"/>
      <w:r w:rsidRPr="00C64764">
        <w:rPr>
          <w:lang w:val="en-GB"/>
        </w:rPr>
        <w:t xml:space="preserve"> je </w:t>
      </w:r>
      <w:proofErr w:type="spellStart"/>
      <w:r w:rsidRPr="00C64764">
        <w:rPr>
          <w:lang w:val="en-GB"/>
        </w:rPr>
        <w:t>utvrđeno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kako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dužnik</w:t>
      </w:r>
      <w:proofErr w:type="spellEnd"/>
      <w:r w:rsidRPr="00C64764">
        <w:rPr>
          <w:lang w:val="en-GB"/>
        </w:rPr>
        <w:t xml:space="preserve"> </w:t>
      </w:r>
      <w:r w:rsidRPr="00C64764">
        <w:t>u Očevidniku redoslijeda osnova za plaćanje nema evidentirane neizvršene osnove za plaćanje</w:t>
      </w:r>
      <w:r w:rsidR="000F44DB" w:rsidRPr="00C64764">
        <w:rPr>
          <w:lang w:val="en-GB"/>
        </w:rPr>
        <w:t xml:space="preserve">, </w:t>
      </w:r>
      <w:proofErr w:type="spellStart"/>
      <w:r w:rsidR="000F44DB" w:rsidRPr="00C64764">
        <w:rPr>
          <w:lang w:val="en-GB"/>
        </w:rPr>
        <w:t>sud</w:t>
      </w:r>
      <w:proofErr w:type="spellEnd"/>
      <w:r w:rsidR="000F44DB" w:rsidRPr="00C64764">
        <w:rPr>
          <w:lang w:val="en-GB"/>
        </w:rPr>
        <w:t xml:space="preserve"> je </w:t>
      </w:r>
      <w:proofErr w:type="spellStart"/>
      <w:r w:rsidR="000F44DB" w:rsidRPr="00C64764">
        <w:rPr>
          <w:lang w:val="en-GB"/>
        </w:rPr>
        <w:t>ocijenio</w:t>
      </w:r>
      <w:proofErr w:type="spellEnd"/>
      <w:r w:rsidR="000F44DB" w:rsidRPr="00C64764">
        <w:rPr>
          <w:lang w:val="en-GB"/>
        </w:rPr>
        <w:t xml:space="preserve"> da </w:t>
      </w:r>
      <w:proofErr w:type="spellStart"/>
      <w:r w:rsidR="000F44DB" w:rsidRPr="00C64764">
        <w:rPr>
          <w:lang w:val="en-GB"/>
        </w:rPr>
        <w:t>nisu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ispunjene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pretpostavke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za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provedbu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skraćenog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stečajnog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postupka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nad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dužnikom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te</w:t>
      </w:r>
      <w:proofErr w:type="spellEnd"/>
      <w:r w:rsidR="000F44DB" w:rsidRPr="00C64764">
        <w:rPr>
          <w:lang w:val="en-GB"/>
        </w:rPr>
        <w:t xml:space="preserve"> je </w:t>
      </w:r>
      <w:proofErr w:type="spellStart"/>
      <w:r w:rsidR="000F44DB" w:rsidRPr="00C64764">
        <w:rPr>
          <w:lang w:val="en-GB"/>
        </w:rPr>
        <w:t>riješeno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kao</w:t>
      </w:r>
      <w:proofErr w:type="spellEnd"/>
      <w:r w:rsidR="000F44DB" w:rsidRPr="00C64764">
        <w:rPr>
          <w:lang w:val="en-GB"/>
        </w:rPr>
        <w:t xml:space="preserve"> u </w:t>
      </w:r>
      <w:proofErr w:type="spellStart"/>
      <w:r w:rsidR="000F44DB" w:rsidRPr="00C64764">
        <w:rPr>
          <w:lang w:val="en-GB"/>
        </w:rPr>
        <w:t>izreci</w:t>
      </w:r>
      <w:proofErr w:type="spellEnd"/>
      <w:r w:rsidR="000F44DB" w:rsidRPr="00C64764">
        <w:rPr>
          <w:lang w:val="en-GB"/>
        </w:rPr>
        <w:t>.</w:t>
      </w:r>
    </w:p>
    <w:p w:rsidRDefault="000F44DB" w:rsidP="00A940F3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BB61B0">
        <w:t>4. siječnja 2019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A9138E" w:rsidP="00A9138E" w:rsidR="00BB372D" w:rsidRPr="00C64764">
      <w:pPr>
        <w:ind w:left="5664"/>
        <w:jc w:val="both"/>
      </w:pPr>
      <w:r>
        <w:t xml:space="preserve">          Bernardica Novak Šarac, v.r.</w:t>
      </w:r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 w:rsidRPr="00C64764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A9138E" w:rsidP="00A9138E" w:rsidR="004D4406" w:rsidRPr="00C64764">
      <w:pPr>
        <w:ind w:left="720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>
        <w:br/>
        <w:t>Tihomir Vučić</w:t>
      </w:r>
      <w:r w:rsidR="000F44DB" w:rsidRPr="00C64764">
        <w:t xml:space="preserve"> </w:t>
      </w:r>
    </w:p>
    <w:sectPr w:rsidSect="00BB61B0" w:rsidR="004D4406" w:rsidRPr="00C64764">
      <w:headerReference w:type="default" r:id="rId10"/>
      <w:pgSz w:h="16838" w:w="11906"/>
      <w:pgMar w:gutter="0" w:footer="708" w:header="708" w:left="1417" w:bottom="142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7E4CE7">
      <w:t>1842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74FA"/>
    <w:rsid w:val="00252555"/>
    <w:rsid w:val="002D6BD7"/>
    <w:rsid w:val="00321177"/>
    <w:rsid w:val="00330E26"/>
    <w:rsid w:val="00350AD0"/>
    <w:rsid w:val="003A2D43"/>
    <w:rsid w:val="003D381A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76DEC"/>
    <w:rsid w:val="006A3D4D"/>
    <w:rsid w:val="006C3DA6"/>
    <w:rsid w:val="006E27F9"/>
    <w:rsid w:val="006E38D8"/>
    <w:rsid w:val="007107D1"/>
    <w:rsid w:val="00780585"/>
    <w:rsid w:val="00787E68"/>
    <w:rsid w:val="007B637F"/>
    <w:rsid w:val="007E4CE7"/>
    <w:rsid w:val="007F268F"/>
    <w:rsid w:val="007F6870"/>
    <w:rsid w:val="008530BC"/>
    <w:rsid w:val="00867960"/>
    <w:rsid w:val="008956F8"/>
    <w:rsid w:val="009747DE"/>
    <w:rsid w:val="00A02B2E"/>
    <w:rsid w:val="00A54C93"/>
    <w:rsid w:val="00A9138E"/>
    <w:rsid w:val="00A92BD7"/>
    <w:rsid w:val="00A940F3"/>
    <w:rsid w:val="00AD198F"/>
    <w:rsid w:val="00AE5A7C"/>
    <w:rsid w:val="00B07CA3"/>
    <w:rsid w:val="00B16E5B"/>
    <w:rsid w:val="00B548D0"/>
    <w:rsid w:val="00B61622"/>
    <w:rsid w:val="00B7018C"/>
    <w:rsid w:val="00B86469"/>
    <w:rsid w:val="00B965FB"/>
    <w:rsid w:val="00BB372D"/>
    <w:rsid w:val="00BB61B0"/>
    <w:rsid w:val="00BD5EBC"/>
    <w:rsid w:val="00BE58CC"/>
    <w:rsid w:val="00C07360"/>
    <w:rsid w:val="00C22C38"/>
    <w:rsid w:val="00C26195"/>
    <w:rsid w:val="00C311DF"/>
    <w:rsid w:val="00C64764"/>
    <w:rsid w:val="00C90200"/>
    <w:rsid w:val="00C907C8"/>
    <w:rsid w:val="00CA60BF"/>
    <w:rsid w:val="00CD1F20"/>
    <w:rsid w:val="00CF34E8"/>
    <w:rsid w:val="00E437C6"/>
    <w:rsid w:val="00EA49D3"/>
    <w:rsid w:val="00EC1931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7F01C8-6008-41D0-B525-7E62944E678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1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St-1842/2018</izvorni_sadrzaj>
    <derivirana_varijabla naziv="DomainObject.Predmet.OznakaBroj_1">St-1842/2018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ZAGREB-BETON PROJEKT d.o.o.</izvorni_sadrzaj>
    <derivirana_varijabla naziv="DomainObject.Predmet.ProtustrankaFormated_1">  ZAGREB-BETON PROJEKT d.o.o.</derivirana_varijabla>
  </DomainObject.Predmet.ProtustrankaFormated>
  <DomainObject.Predmet.ProtustrankaFormatedOIB>
    <izvorni_sadrzaj>  ZAGREB-BETON PROJEKT d.o.o., OIB 09684622951</izvorni_sadrzaj>
    <derivirana_varijabla naziv="DomainObject.Predmet.ProtustrankaFormatedOIB_1">  ZAGREB-BETON PROJEKT d.o.o., OIB 09684622951</derivirana_varijabla>
  </DomainObject.Predmet.ProtustrankaFormatedOIB>
  <DomainObject.Predmet.ProtustrankaFormatedWithAdress>
    <izvorni_sadrzaj> ZAGREB-BETON PROJEKT d.o.o., Sesvetski Kraljevec, Strojarska 5, 10360 Sesvete</izvorni_sadrzaj>
    <derivirana_varijabla naziv="DomainObject.Predmet.ProtustrankaFormatedWithAdress_1"> ZAGREB-BETON PROJEKT d.o.o., Sesvetski Kraljevec, Strojarska 5, 10360 Sesvete</derivirana_varijabla>
  </DomainObject.Predmet.ProtustrankaFormatedWithAdress>
  <DomainObject.Predmet.ProtustrankaFormatedWithAdressOIB>
    <izvorni_sadrzaj> ZAGREB-BETON PROJEKT d.o.o., OIB 09684622951, Sesvetski Kraljevec, Strojarska 5, 10360 Sesvete</izvorni_sadrzaj>
    <derivirana_varijabla naziv="DomainObject.Predmet.ProtustrankaFormatedWithAdressOIB_1"> ZAGREB-BETON PROJEKT d.o.o., OIB 09684622951, Sesvetski Kraljevec, Strojarska 5, 10360 Sesvete</derivirana_varijabla>
  </DomainObject.Predmet.ProtustrankaFormatedWithAdressOIB>
  <DomainObject.Predmet.ProtustrankaWithAdress>
    <izvorni_sadrzaj>ZAGREB-BETON PROJEKT d.o.o. Sesvetski Kraljevec, Strojarska 5, 10360 Sesvete</izvorni_sadrzaj>
    <derivirana_varijabla naziv="DomainObject.Predmet.ProtustrankaWithAdress_1">ZAGREB-BETON PROJEKT d.o.o. Sesvetski Kraljevec, Strojarska 5, 10360 Sesvete</derivirana_varijabla>
  </DomainObject.Predmet.ProtustrankaWithAdress>
  <DomainObject.Predmet.ProtustrankaWithAdressOIB>
    <izvorni_sadrzaj>ZAGREB-BETON PROJEKT d.o.o., OIB 09684622951, Sesvetski Kraljevec, Strojarska 5, 10360 Sesvete</izvorni_sadrzaj>
    <derivirana_varijabla naziv="DomainObject.Predmet.ProtustrankaWithAdressOIB_1">ZAGREB-BETON PROJEKT d.o.o., OIB 09684622951, Sesvetski Kraljevec, Strojarska 5, 10360 Sesvete</derivirana_varijabla>
  </DomainObject.Predmet.ProtustrankaWithAdressOIB>
  <DomainObject.Predmet.ProtustrankaNazivFormated>
    <izvorni_sadrzaj>ZAGREB-BETON PROJEKT d.o.o.</izvorni_sadrzaj>
    <derivirana_varijabla naziv="DomainObject.Predmet.ProtustrankaNazivFormated_1">ZAGREB-BETON PROJEKT d.o.o.</derivirana_varijabla>
  </DomainObject.Predmet.ProtustrankaNazivFormated>
  <DomainObject.Predmet.ProtustrankaNazivFormatedOIB>
    <izvorni_sadrzaj>ZAGREB-BETON PROJEKT d.o.o., OIB 09684622951</izvorni_sadrzaj>
    <derivirana_varijabla naziv="DomainObject.Predmet.ProtustrankaNazivFormatedOIB_1">ZAGREB-BETON PROJEKT d.o.o., OIB 09684622951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ZAGREB-BETON PROJEKT d.o.o.</item>
    </izvorni_sadrzaj>
    <derivirana_varijabla naziv="DomainObject.Predmet.ProtuStrankaListFormated_1">
      <item>ZAGREB-BETON PROJEKT d.o.o.</item>
    </derivirana_varijabla>
  </DomainObject.Predmet.ProtuStrankaListFormated>
  <DomainObject.Predmet.ProtuStrankaListFormatedOIB>
    <izvorni_sadrzaj>
      <item>ZAGREB-BETON PROJEKT d.o.o., OIB 09684622951</item>
    </izvorni_sadrzaj>
    <derivirana_varijabla naziv="DomainObject.Predmet.ProtuStrankaListFormatedOIB_1">
      <item>ZAGREB-BETON PROJEKT d.o.o., OIB 09684622951</item>
    </derivirana_varijabla>
  </DomainObject.Predmet.ProtuStrankaListFormatedOIB>
  <DomainObject.Predmet.ProtuStrankaListFormatedWithAdress>
    <izvorni_sadrzaj>
      <item>ZAGREB-BETON PROJEKT d.o.o., Sesvetski Kraljevec, Strojarska 5, 10360 Sesvete</item>
    </izvorni_sadrzaj>
    <derivirana_varijabla naziv="DomainObject.Predmet.ProtuStrankaListFormatedWithAdress_1">
      <item>ZAGREB-BETON PROJEKT d.o.o., Sesvetski Kraljevec, Strojarska 5, 10360 Sesvete</item>
    </derivirana_varijabla>
  </DomainObject.Predmet.ProtuStrankaListFormatedWithAdress>
  <DomainObject.Predmet.ProtuStrankaListFormatedWithAdressOIB>
    <izvorni_sadrzaj>
      <item>ZAGREB-BETON PROJEKT d.o.o., OIB 09684622951, Sesvetski Kraljevec, Strojarska 5, 10360 Sesvete</item>
    </izvorni_sadrzaj>
    <derivirana_varijabla naziv="DomainObject.Predmet.ProtuStrankaListFormatedWithAdressOIB_1">
      <item>ZAGREB-BETON PROJEKT d.o.o., OIB 09684622951, Sesvetski Kraljevec, Strojarska 5, 10360 Sesvete</item>
    </derivirana_varijabla>
  </DomainObject.Predmet.ProtuStrankaListFormatedWithAdressOIB>
  <DomainObject.Predmet.ProtuStrankaListNazivFormated>
    <izvorni_sadrzaj>
      <item>ZAGREB-BETON PROJEKT d.o.o.</item>
    </izvorni_sadrzaj>
    <derivirana_varijabla naziv="DomainObject.Predmet.ProtuStrankaListNazivFormated_1">
      <item>ZAGREB-BETON PROJEKT d.o.o.</item>
    </derivirana_varijabla>
  </DomainObject.Predmet.ProtuStrankaListNazivFormated>
  <DomainObject.Predmet.ProtuStrankaListNazivFormatedOIB>
    <izvorni_sadrzaj>
      <item>ZAGREB-BETON PROJEKT d.o.o., OIB 09684622951</item>
    </izvorni_sadrzaj>
    <derivirana_varijabla naziv="DomainObject.Predmet.ProtuStrankaListNazivFormatedOIB_1">
      <item>ZAGREB-BETON PROJEKT d.o.o., OIB 09684622951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ZAGREB-BETON PROJEKT d.o.o.</izvorni_sadrzaj>
    <derivirana_varijabla naziv="DomainObject.Predmet.ProtustrankaIDrugi_1">ZAGREB-BETON PROJEKT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ZAGREB-BETON PROJEKT d.o.o., OIB 09684622951, Sesvetski Kraljevec, Strojarska 5, 10360 Sesvete</izvorni_sadrzaj>
    <derivirana_varijabla naziv="DomainObject.Predmet.ProtustrankaIDrugiAdressOIB_1">ZAGREB-BETON PROJEKT d.o.o., OIB 09684622951, Sesvetski Kraljevec, Strojarska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ZAGREB-BETON PROJEKT d.o.o.</item>
    </izvorni_sadrzaj>
    <derivirana_varijabla naziv="DomainObject.Predmet.SudioniciListNaziv_1">
      <item>FINA Regionalni centar Zagreb</item>
      <item>ZAGREB-BETON PROJEKT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ZAGREB-BETON PROJEKT d.o.o., OIB 09684622951, Sesvetski Kraljevec, Strojarska 5,10360 Sesvete</item>
    </izvorni_sadrzaj>
    <derivirana_varijabla naziv="DomainObject.Predmet.SudioniciListAdressOIB_1">
      <item>FINA Regionalni centar Zagreb, OIB 85821130368, Trg svibanjskih žrtava 1995 br. 1,10000 Zagreb</item>
      <item>ZAGREB-BETON PROJEKT d.o.o., OIB 09684622951, Sesvetski Kraljevec, Strojarska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09684622951</item>
    </izvorni_sadrzaj>
    <derivirana_varijabla naziv="DomainObject.Predmet.SudioniciListNazivOIB_1">
      <item>, OIB 85821130368</item>
      <item>, OIB 09684622951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St-1842/2018-3</izvorni_sadrzaj>
    <derivirana_varijabla naziv="DomainObject.PredzadnjaOdlukaIzPredmeta.Oznaka_1">St-1842/2018-3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307C7-D362-443E-8FB4-F8DA354C7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2038</properties:Characters>
  <properties:Lines>50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2019-01-04T08:50:00Z</dcterms:created>
  <dc:creator>gzubak</dc:creator>
  <cp:lastModifiedBy>Tihomir Vučić</cp:lastModifiedBy>
  <cp:lastPrinted>2019-01-04T09:51:00Z</cp:lastPrinted>
  <dcterms:modified xmlns:xsi="http://www.w3.org/2001/XMLSchema-instance" xsi:type="dcterms:W3CDTF">2019-01-04T09:51:00Z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(St-1842-18_Rj_odbačaj_-_nije_u_blokadi.docx)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