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5b9aa1" w14:paraId="95b9aa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500C">
        <w:t>1130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FD500C">
        <w:t>AOP CROATIA jednostavno društvo s ograničenom odgovornošću za usluge i trgovinu</w:t>
      </w:r>
      <w:r w:rsidR="007E0DEB">
        <w:t>,</w:t>
      </w:r>
      <w:r w:rsidR="002B40D7">
        <w:t xml:space="preserve"> </w:t>
      </w:r>
      <w:r>
        <w:t xml:space="preserve">MBS: </w:t>
      </w:r>
      <w:r w:rsidR="00FD500C">
        <w:t>030165597</w:t>
      </w:r>
      <w:r>
        <w:t xml:space="preserve">, OIB: </w:t>
      </w:r>
      <w:r w:rsidR="00FD500C">
        <w:t>22884148153</w:t>
      </w:r>
      <w:r w:rsidR="00B05FE1">
        <w:t>,</w:t>
      </w:r>
      <w:r>
        <w:t xml:space="preserve"> </w:t>
      </w:r>
      <w:r w:rsidR="00FD500C">
        <w:t>Osijek</w:t>
      </w:r>
      <w:r w:rsidR="0001088C">
        <w:t>,</w:t>
      </w:r>
      <w:r w:rsidR="00FD500C">
        <w:t xml:space="preserve"> Opatijska 60,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D500C">
        <w:t>12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FD500C">
        <w:t>AOP CROATIA jednostavno društvo s ograničenom odgovornošću za usluge i trgovinu, MBS: 030165597, OIB: 22884148153, Osijek, Opatijska 60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FD500C">
        <w:t>17.983,05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FD500C">
        <w:t xml:space="preserve">Dean </w:t>
      </w:r>
      <w:proofErr w:type="spellStart"/>
      <w:r w:rsidR="00FD500C">
        <w:t>Černeka</w:t>
      </w:r>
      <w:proofErr w:type="spellEnd"/>
      <w:r w:rsidR="001C29A0">
        <w:t xml:space="preserve">, </w:t>
      </w:r>
      <w:r w:rsidR="00FD4C38">
        <w:t xml:space="preserve">OIB: </w:t>
      </w:r>
      <w:r w:rsidR="00FD500C">
        <w:t>61669985276</w:t>
      </w:r>
      <w:r w:rsidR="00755864">
        <w:t xml:space="preserve">, </w:t>
      </w:r>
      <w:r w:rsidR="00821730">
        <w:t xml:space="preserve">Osijek, </w:t>
      </w:r>
      <w:r w:rsidR="00FD500C">
        <w:t>Ulica kneza Borne 13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FD500C">
        <w:t>1130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44B41">
        <w:t>1</w:t>
      </w:r>
      <w:r w:rsidR="00FD500C">
        <w:t>2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D500C">
        <w:t>1</w:t>
      </w:r>
      <w:r w:rsidR="00361DEF">
        <w:t>/</w:t>
      </w:r>
      <w:r w:rsidR="00FD500C">
        <w:t>11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0A0" w:rsidP="00D95CE2" w:rsidR="008570A0">
      <w:r>
        <w:separator/>
      </w:r>
    </w:p>
  </w:endnote>
  <w:endnote w:id="0" w:type="continuationSeparator">
    <w:p w:rsidRDefault="008570A0" w:rsidP="00D95CE2" w:rsidR="00857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0A0" w:rsidP="00D95CE2" w:rsidR="008570A0">
      <w:r>
        <w:separator/>
      </w:r>
    </w:p>
  </w:footnote>
  <w:footnote w:id="0" w:type="continuationSeparator">
    <w:p w:rsidRDefault="008570A0" w:rsidP="00D95CE2" w:rsidR="00857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06911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07289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570A0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D500C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St-1130/2018</izvorni_sadrzaj>
    <derivirana_varijabla naziv="DomainObject.Predmet.OznakaBroj_1">St-1130/2018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AOP CROATIA jednostavno društvo s ograničenom odgovornošću za usluge i trgovinu</izvorni_sadrzaj>
    <derivirana_varijabla naziv="DomainObject.Predmet.ProtustrankaFormated_1">  AOP CROATIA jednostavno društvo s ograničenom odgovornošću za usluge i trgovinu</derivirana_varijabla>
  </DomainObject.Predmet.ProtustrankaFormated>
  <DomainObject.Predmet.ProtustrankaFormatedOIB>
    <izvorni_sadrzaj>  AOP CROATIA jednostavno društvo s ograničenom odgovornošću za usluge i trgovinu, OIB 22884148153</izvorni_sadrzaj>
    <derivirana_varijabla naziv="DomainObject.Predmet.ProtustrankaFormatedOIB_1">  AOP CROATIA jednostavno društvo s ograničenom odgovornošću za usluge i trgovinu, OIB 22884148153</derivirana_varijabla>
  </DomainObject.Predmet.ProtustrankaFormatedOIB>
  <DomainObject.Predmet.ProtustrankaFormatedWithAdress>
    <izvorni_sadrzaj> AOP CROATIA jednostavno društvo s ograničenom odgovornošću za usluge i trgovinu, Opatijska 60, 31000 Osijek</izvorni_sadrzaj>
    <derivirana_varijabla naziv="DomainObject.Predmet.ProtustrankaFormatedWithAdress_1"> AOP CROATIA jednostavno društvo s ograničenom odgovornošću za usluge i trgovinu, Opatijska 60, 31000 Osijek</derivirana_varijabla>
  </DomainObject.Predmet.ProtustrankaFormatedWithAdress>
  <DomainObject.Predmet.ProtustrankaFormatedWithAdressOIB>
    <izvorni_sadrzaj> AOP CROATIA jednostavno društvo s ograničenom odgovornošću za usluge i trgovinu, OIB 22884148153, Opatijska 60, 31000 Osijek</izvorni_sadrzaj>
    <derivirana_varijabla naziv="DomainObject.Predmet.ProtustrankaFormatedWithAdressOIB_1"> AOP CROATIA jednostavno društvo s ograničenom odgovornošću za usluge i trgovinu, OIB 22884148153, Opatijska 60, 31000 Osijek</derivirana_varijabla>
  </DomainObject.Predmet.ProtustrankaFormatedWithAdressOIB>
  <DomainObject.Predmet.ProtustrankaWithAdress>
    <izvorni_sadrzaj>AOP CROATIA jednostavno društvo s ograničenom odgovornošću za usluge i trgovinu Opatijska 60, 31000 Osijek</izvorni_sadrzaj>
    <derivirana_varijabla naziv="DomainObject.Predmet.ProtustrankaWithAdress_1">AOP CROATIA jednostavno društvo s ograničenom odgovornošću za usluge i trgovinu Opatijska 60, 31000 Osijek</derivirana_varijabla>
  </DomainObject.Predmet.ProtustrankaWithAdress>
  <DomainObject.Predmet.ProtustrankaWithAdressOIB>
    <izvorni_sadrzaj>AOP CROATIA jednostavno društvo s ograničenom odgovornošću za usluge i trgovinu, OIB 22884148153, Opatijska 60, 31000 Osijek</izvorni_sadrzaj>
    <derivirana_varijabla naziv="DomainObject.Predmet.ProtustrankaWithAdressOIB_1">AOP CROATIA jednostavno društvo s ograničenom odgovornošću za usluge i trgovinu, OIB 22884148153, Opatijska 60, 31000 Osijek</derivirana_varijabla>
  </DomainObject.Predmet.ProtustrankaWithAdressOIB>
  <DomainObject.Predmet.ProtustrankaNazivFormated>
    <izvorni_sadrzaj>AOP CROATIA jednostavno društvo s ograničenom odgovornošću za usluge i trgovinu</izvorni_sadrzaj>
    <derivirana_varijabla naziv="DomainObject.Predmet.ProtustrankaNazivFormated_1">AOP CROATIA jednostavno društvo s ograničenom odgovornošću za usluge i trgovinu</derivirana_varijabla>
  </DomainObject.Predmet.ProtustrankaNazivFormated>
  <DomainObject.Predmet.ProtustrankaNazivFormatedOIB>
    <izvorni_sadrzaj>AOP CROATIA jednostavno društvo s ograničenom odgovornošću za usluge i trgovinu, OIB 22884148153</izvorni_sadrzaj>
    <derivirana_varijabla naziv="DomainObject.Predmet.ProtustrankaNazivFormatedOIB_1">AOP CROATIA jednostavno društvo s ograničenom odgovornošću za usluge i trgovinu, OIB 22884148153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AOP CROATIA jednostavno društvo s ograničenom odgovornošću za usluge i trgovinu</item>
    </izvorni_sadrzaj>
    <derivirana_varijabla naziv="DomainObject.Predmet.ProtuStrankaListFormated_1">
      <item>AOP CROATIA jednostavno društvo s ograničenom odgovornošću za usluge i trgovinu</item>
    </derivirana_varijabla>
  </DomainObject.Predmet.ProtuStrankaListFormated>
  <DomainObject.Predmet.ProtuStrankaListFormatedOIB>
    <izvorni_sadrzaj>
      <item>AOP CROATIA jednostavno društvo s ograničenom odgovornošću za usluge i trgovinu, OIB 22884148153</item>
    </izvorni_sadrzaj>
    <derivirana_varijabla naziv="DomainObject.Predmet.ProtuStrankaListFormatedOIB_1">
      <item>AOP CROATIA jednostavno društvo s ograničenom odgovornošću za usluge i trgovinu, OIB 22884148153</item>
    </derivirana_varijabla>
  </DomainObject.Predmet.ProtuStrankaListFormatedOIB>
  <DomainObject.Predmet.ProtuStrankaListFormatedWithAdress>
    <izvorni_sadrzaj>
      <item>AOP CROATIA jednostavno društvo s ograničenom odgovornošću za usluge i trgovinu, Opatijska 60, 31000 Osijek</item>
    </izvorni_sadrzaj>
    <derivirana_varijabla naziv="DomainObject.Predmet.ProtuStrankaListFormatedWithAdress_1">
      <item>AOP CROATIA jednostavno društvo s ograničenom odgovornošću za usluge i trgovinu, Opatijska 60, 31000 Osijek</item>
    </derivirana_varijabla>
  </DomainObject.Predmet.ProtuStrankaListFormatedWithAdress>
  <DomainObject.Predmet.ProtuStrankaListFormatedWithAdressOIB>
    <izvorni_sadrzaj>
      <item>AOP CROATIA jednostavno društvo s ograničenom odgovornošću za usluge i trgovinu, OIB 22884148153, Opatijska 60, 31000 Osijek</item>
    </izvorni_sadrzaj>
    <derivirana_varijabla naziv="DomainObject.Predmet.ProtuStrankaListFormatedWithAdressOIB_1">
      <item>AOP CROATIA jednostavno društvo s ograničenom odgovornošću za usluge i trgovinu, OIB 22884148153, Opatijska 60, 31000 Osijek</item>
    </derivirana_varijabla>
  </DomainObject.Predmet.ProtuStrankaListFormatedWithAdressOIB>
  <DomainObject.Predmet.ProtuStrankaListNazivFormated>
    <izvorni_sadrzaj>
      <item>AOP CROATIA jednostavno društvo s ograničenom odgovornošću za usluge i trgovinu</item>
    </izvorni_sadrzaj>
    <derivirana_varijabla naziv="DomainObject.Predmet.ProtuStrankaListNazivFormated_1">
      <item>AOP CROATIA jednostavno društvo s ograničenom odgovornošću za usluge i trgovinu</item>
    </derivirana_varijabla>
  </DomainObject.Predmet.ProtuStrankaListNazivFormated>
  <DomainObject.Predmet.ProtuStrankaListNazivFormatedOIB>
    <izvorni_sadrzaj>
      <item>AOP CROATIA jednostavno društvo s ograničenom odgovornošću za usluge i trgovinu, OIB 22884148153</item>
    </izvorni_sadrzaj>
    <derivirana_varijabla naziv="DomainObject.Predmet.ProtuStrankaListNazivFormatedOIB_1">
      <item>AOP CROATIA jednostavno društvo s ograničenom odgovornošću za usluge i trgovinu, OIB 22884148153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AOP CROATIA jednostavno društvo s ograničenom odgovornošću za usluge i trgovinu</izvorni_sadrzaj>
    <derivirana_varijabla naziv="DomainObject.Predmet.ProtustrankaIDrugi_1">AOP CROATIA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AOP CROATIA jednostavno društvo s ograničenom odgovornošću za usluge i trgovinu, OIB 22884148153, Opatijska 60, 31000 Osijek</izvorni_sadrzaj>
    <derivirana_varijabla naziv="DomainObject.Predmet.ProtustrankaIDrugiAdressOIB_1">AOP CROATIA jednostavno društvo s ograničenom odgovornošću za usluge i trgovinu, OIB 22884148153, Opatijska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AOP CROATIA jednostavno društvo s ograničenom odgovornošću za usluge i trgovinu</item>
    </izvorni_sadrzaj>
    <derivirana_varijabla naziv="DomainObject.Predmet.SudioniciListNaziv_1">
      <item>FINA RC OSIJEK</item>
      <item>AOP CROATIA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AOP CROATIA jednostavno društvo s ograničenom odgovornošću za usluge i trgovinu, OIB 22884148153, Opatijska 60,31000 Osijek</item>
    </izvorni_sadrzaj>
    <derivirana_varijabla naziv="DomainObject.Predmet.SudioniciListAdressOIB_1">
      <item>FINA RC OSIJEK, OIB 85821130368</item>
      <item>AOP CROATIA jednostavno društvo s ograničenom odgovornošću za usluge i trgovinu, OIB 22884148153, Opatijska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22884148153</item>
    </izvorni_sadrzaj>
    <derivirana_varijabla naziv="DomainObject.Predmet.SudioniciListNazivOIB_1">
      <item>, OIB 85821130368</item>
      <item>, OIB 22884148153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BC209-F664-45BA-84FF-19270D60E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2221</properties:Characters>
  <properties:Lines>58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2018-09-12T10:06:00Z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2018-09-12T10:07:00Z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(AOP CROATIA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