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750b" w14:paraId="b1b750b" w:rsidRDefault="00D52898" w:rsidP="009C680D" w:rsidR="00785B34">
      <w:pPr>
        <w:jc w:val="both"/>
        <w15:collapsed w:val="false"/>
      </w:pPr>
      <w:bookmarkStart w:name="_GoBack" w:id="0"/>
      <w:bookmarkEnd w:id="0"/>
      <w:r>
        <w:t xml:space="preserve">                   </w:t>
      </w:r>
      <w:r w:rsidRPr="006C4727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462" w:rsidP="00D52898" w:rsidR="00D52898">
      <w:pPr>
        <w:jc w:val="both"/>
      </w:pPr>
      <w:r>
        <w:t xml:space="preserve">     </w:t>
      </w:r>
      <w:r w:rsidR="00D52898">
        <w:t>REPUBLIKA HRVATSKA</w:t>
      </w:r>
    </w:p>
    <w:p w:rsidRDefault="00D52898" w:rsidP="00D52898" w:rsidR="00D52898">
      <w:pPr>
        <w:jc w:val="both"/>
      </w:pPr>
      <w:r>
        <w:t>TRGOVAČKI SUD U ZAGREBU</w:t>
      </w:r>
    </w:p>
    <w:p w:rsidRDefault="00D52898" w:rsidP="00D52898" w:rsidR="00D52898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Default="00D269DD" w:rsidP="008F450A" w:rsidR="00476069">
      <w:pPr>
        <w:jc w:val="right"/>
      </w:pPr>
      <w:r>
        <w:t>30</w:t>
      </w:r>
      <w:r w:rsidR="00D52898">
        <w:t>. St-</w:t>
      </w:r>
      <w:r w:rsidR="00FD434D">
        <w:t>49</w:t>
      </w:r>
      <w:r w:rsidR="00462D51">
        <w:t>/2017</w:t>
      </w:r>
    </w:p>
    <w:p w:rsidRDefault="005008C8" w:rsidP="00D52898" w:rsidR="005008C8">
      <w:pPr>
        <w:jc w:val="center"/>
      </w:pPr>
    </w:p>
    <w:p w:rsidRDefault="00D52898" w:rsidP="00D52898" w:rsidR="00D52898">
      <w:pPr>
        <w:jc w:val="center"/>
      </w:pPr>
      <w:r>
        <w:t>U  I M E  R E P U B L I K E   H R V A T S K E</w:t>
      </w:r>
    </w:p>
    <w:p w:rsidRDefault="00D52898" w:rsidP="00D52898" w:rsidR="00D52898">
      <w:pPr>
        <w:jc w:val="center"/>
      </w:pPr>
    </w:p>
    <w:p w:rsidRDefault="00D52898" w:rsidP="00D52898" w:rsidR="00D52898">
      <w:pPr>
        <w:jc w:val="center"/>
      </w:pPr>
      <w:r>
        <w:t>R J E Š E N J E</w:t>
      </w:r>
    </w:p>
    <w:p w:rsidRDefault="00D52898" w:rsidP="00D52898" w:rsidR="00D52898">
      <w:pPr>
        <w:jc w:val="both"/>
      </w:pPr>
    </w:p>
    <w:p w:rsidRDefault="00D52898" w:rsidP="00E010F6" w:rsidR="003E096F">
      <w:pPr>
        <w:ind w:firstLine="708"/>
        <w:jc w:val="both"/>
      </w:pPr>
      <w:r>
        <w:t xml:space="preserve">Trgovački sud u Zagrebu, po sudskom </w:t>
      </w:r>
      <w:r w:rsidR="005008C8">
        <w:t xml:space="preserve">savjetniku tog suda Ivanu </w:t>
      </w:r>
      <w:proofErr w:type="spellStart"/>
      <w:r w:rsidR="005008C8">
        <w:t>Bešliću</w:t>
      </w:r>
      <w:proofErr w:type="spellEnd"/>
      <w:r>
        <w:t xml:space="preserve">, u stečajnom predmetu povodom zahtjeva FINANCIJSKE AGENCIJE, za provedbu skraćenog </w:t>
      </w:r>
      <w:r w:rsidR="003E096F">
        <w:t>stečajnog postupka nad dužnikom</w:t>
      </w:r>
      <w:r w:rsidR="00FD434D">
        <w:t xml:space="preserve"> </w:t>
      </w:r>
      <w:r w:rsidR="00FD434D" w:rsidRPr="00FD434D">
        <w:t xml:space="preserve">IZVOR ENERGIJE d.o.o., </w:t>
      </w:r>
      <w:proofErr w:type="spellStart"/>
      <w:r w:rsidR="00FD434D" w:rsidRPr="00FD434D">
        <w:t>Đorđićeva</w:t>
      </w:r>
      <w:proofErr w:type="spellEnd"/>
      <w:r w:rsidR="00FD434D" w:rsidRPr="00FD434D">
        <w:t xml:space="preserve"> 21, Zagreb, OIB: 14721512519</w:t>
      </w:r>
      <w:r w:rsidR="00FD434D">
        <w:t>,</w:t>
      </w:r>
      <w:r w:rsidR="00462D51">
        <w:t xml:space="preserve"> </w:t>
      </w:r>
      <w:r w:rsidR="00602A37">
        <w:t>dan</w:t>
      </w:r>
      <w:r w:rsidR="00FD434D">
        <w:t>a 20</w:t>
      </w:r>
      <w:r w:rsidR="00D269DD">
        <w:t>. travnja</w:t>
      </w:r>
      <w:r w:rsidR="00602A37" w:rsidRPr="00602A37">
        <w:t xml:space="preserve"> 2017.</w:t>
      </w: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462D51" w:rsidR="003E096F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FD434D">
        <w:t>5</w:t>
      </w:r>
      <w:r w:rsidR="009C680D">
        <w:t xml:space="preserve">. </w:t>
      </w:r>
      <w:r w:rsidR="00462D51">
        <w:t>siječnja 2017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>stečajnog postupka nad dužnikom</w:t>
      </w:r>
      <w:r w:rsidR="00660B9B" w:rsidRPr="00660B9B">
        <w:t xml:space="preserve"> </w:t>
      </w:r>
      <w:r w:rsidR="00FD434D" w:rsidRPr="00FD434D">
        <w:t xml:space="preserve">IZVOR ENERGIJE d.o.o., </w:t>
      </w:r>
      <w:proofErr w:type="spellStart"/>
      <w:r w:rsidR="00FD434D" w:rsidRPr="00FD434D">
        <w:t>Đorđićeva</w:t>
      </w:r>
      <w:proofErr w:type="spellEnd"/>
      <w:r w:rsidR="00FD434D" w:rsidRPr="00FD434D">
        <w:t xml:space="preserve"> 21, Zagreb, OIB: 14721512519</w:t>
      </w:r>
      <w:r w:rsidR="00FD434D">
        <w:t>.</w:t>
      </w:r>
    </w:p>
    <w:p w:rsidRDefault="00790468" w:rsidP="00E010F6" w:rsidR="00790468">
      <w:pPr>
        <w:jc w:val="center"/>
      </w:pPr>
      <w:r w:rsidRPr="008A5F15">
        <w:t>Obrazloženje</w:t>
      </w:r>
    </w:p>
    <w:p w:rsidRDefault="00E010F6" w:rsidP="00E010F6" w:rsidR="00E010F6" w:rsidRPr="008A5F15">
      <w:pPr>
        <w:jc w:val="center"/>
      </w:pPr>
    </w:p>
    <w:p w:rsidRDefault="008A5F15" w:rsidP="000D3FAD" w:rsidR="00E010F6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FD434D" w:rsidRPr="00FD434D">
        <w:t xml:space="preserve">IZVOR ENERGIJE d.o.o., </w:t>
      </w:r>
      <w:proofErr w:type="spellStart"/>
      <w:r w:rsidR="00FD434D" w:rsidRPr="00FD434D">
        <w:t>Đorđićeva</w:t>
      </w:r>
      <w:proofErr w:type="spellEnd"/>
      <w:r w:rsidR="00FD434D" w:rsidRPr="00FD434D">
        <w:t xml:space="preserve"> 21, Zagreb, OIB: 14721512519</w:t>
      </w:r>
      <w:r w:rsidR="00FD434D">
        <w:t>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3E096F" w:rsidR="00051497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FD434D">
        <w:t>13</w:t>
      </w:r>
      <w:r w:rsidR="00F94E12">
        <w:t>. travnja 2017</w:t>
      </w:r>
      <w:r w:rsidR="0006269B">
        <w:t xml:space="preserve">. (list </w:t>
      </w:r>
      <w:r w:rsidR="00FD434D">
        <w:t>15</w:t>
      </w:r>
      <w:r w:rsidR="0006269B">
        <w:t xml:space="preserve"> spisa) </w:t>
      </w:r>
      <w:r>
        <w:t xml:space="preserve">proizlazi da </w:t>
      </w:r>
      <w:r w:rsidR="0006269B">
        <w:t>dužnik</w:t>
      </w:r>
      <w:r w:rsidR="00FD434D">
        <w:t xml:space="preserve"> </w:t>
      </w:r>
      <w:r w:rsidR="00FD434D" w:rsidRPr="00FD434D">
        <w:t xml:space="preserve">IZVOR ENERGIJE d.o.o., </w:t>
      </w:r>
      <w:proofErr w:type="spellStart"/>
      <w:r w:rsidR="00FD434D" w:rsidRPr="00FD434D">
        <w:t>Đorđićeva</w:t>
      </w:r>
      <w:proofErr w:type="spellEnd"/>
      <w:r w:rsidR="00FD434D" w:rsidRPr="00FD434D">
        <w:t xml:space="preserve"> 21, Zagreb, OIB: 14721512519</w:t>
      </w:r>
      <w:r w:rsidR="004C6A87">
        <w:t xml:space="preserve">, </w:t>
      </w:r>
      <w:r w:rsidR="0006269B">
        <w:t>u Očevidniku redoslijeda osnova plaćan</w:t>
      </w:r>
      <w:r w:rsidR="004C6A87">
        <w:t>ja na dan izdavanja potvrde ima</w:t>
      </w:r>
      <w:r w:rsidR="008B6BA3">
        <w:t xml:space="preserve"> 0 dana neprekidne blokade, te mu nepodmirene obveze na dan izdavanja potvrde iznose 0,00 kn.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9C680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6C5431">
        <w:t>20</w:t>
      </w:r>
      <w:r w:rsidR="004E5222">
        <w:t>. travnja</w:t>
      </w:r>
      <w:r w:rsidR="00A64621" w:rsidRPr="00602A37">
        <w:t xml:space="preserve"> 2017.</w:t>
      </w:r>
      <w:r w:rsidR="006C5431">
        <w:t xml:space="preserve"> godine</w:t>
      </w:r>
    </w:p>
    <w:p w:rsidRDefault="00A42F20" w:rsidP="00B54819" w:rsidR="00A42F20">
      <w:pPr>
        <w:ind w:left="6372"/>
        <w:jc w:val="right"/>
      </w:pPr>
      <w:r>
        <w:t>S</w:t>
      </w:r>
      <w:r w:rsidR="00B54819">
        <w:t>udski savjetnik</w:t>
      </w:r>
    </w:p>
    <w:p w:rsidRDefault="00660B9B" w:rsidP="00660B9B" w:rsidR="00660B9B">
      <w:pPr>
        <w:ind w:firstLine="708" w:left="6372"/>
      </w:pPr>
      <w:r>
        <w:t xml:space="preserve">       </w:t>
      </w:r>
      <w:r w:rsidR="004E5222">
        <w:t>Ivan Bešlić</w:t>
      </w:r>
      <w:r w:rsidR="009B09F8">
        <w:t>, v.r.</w:t>
      </w:r>
    </w:p>
    <w:p w:rsidRDefault="00476069" w:rsidP="008F450A" w:rsidR="00476069" w:rsidRPr="008F450A">
      <w:pPr>
        <w:jc w:val="both"/>
      </w:pPr>
      <w:r w:rsidRPr="00476069">
        <w:rPr>
          <w:lang w:val="pl-PL"/>
        </w:rPr>
        <w:t>POUKA O PRAVNOM LIJEKU:</w:t>
      </w:r>
    </w:p>
    <w:p w:rsidRDefault="00476069" w:rsidP="008F450A" w:rsidR="00476069">
      <w:pPr>
        <w:jc w:val="both"/>
      </w:pPr>
      <w:r w:rsidRPr="00476069">
        <w:rPr>
          <w:lang w:val="pl-PL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 st. 1 i 2 SZ).</w:t>
      </w:r>
    </w:p>
    <w:p w:rsidRDefault="00994C6A" w:rsidP="00790468" w:rsidR="00994C6A"/>
    <w:p w:rsidRDefault="009B09F8" w:rsidP="00720C69" w:rsidR="009B09F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9B09F8" w:rsidP="00720C69" w:rsidR="009B09F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994C6A" w:rsidP="00790468" w:rsidR="00994C6A"/>
    <w:p w:rsidRDefault="00994C6A" w:rsidP="00790468" w:rsidR="00994C6A"/>
    <w:sectPr w:rsidSect="008F450A" w:rsidR="00994C6A">
      <w:headerReference w:type="default" r:id="rId11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807" w:rsidP="00A64621" w:rsidR="00530807">
      <w:r>
        <w:separator/>
      </w:r>
    </w:p>
  </w:endnote>
  <w:endnote w:id="0" w:type="continuationSeparator">
    <w:p w:rsidRDefault="00530807" w:rsidP="00A64621" w:rsidR="00530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807" w:rsidP="00A64621" w:rsidR="00530807">
      <w:r>
        <w:separator/>
      </w:r>
    </w:p>
  </w:footnote>
  <w:footnote w:id="0" w:type="continuationSeparator">
    <w:p w:rsidRDefault="00530807" w:rsidP="00A64621" w:rsidR="00530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621" w:rsidP="00A64621" w:rsidR="00A64621">
    <w:pPr>
      <w:pStyle w:val="Zaglavlje"/>
      <w:jc w:val="center"/>
    </w:pPr>
    <w:r>
      <w:tab/>
      <w:t>2</w:t>
    </w:r>
    <w:r>
      <w:tab/>
    </w:r>
    <w:r w:rsidR="00994C6A">
      <w:t>30</w:t>
    </w:r>
    <w:r w:rsidRPr="00A64621">
      <w:t>. St-</w:t>
    </w:r>
    <w:r w:rsidR="006C5431">
      <w:t>49</w:t>
    </w:r>
    <w:r w:rsidR="00E010F6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13722"/>
    <w:rsid w:val="00051497"/>
    <w:rsid w:val="0006269B"/>
    <w:rsid w:val="000C1894"/>
    <w:rsid w:val="000D3FAD"/>
    <w:rsid w:val="00133144"/>
    <w:rsid w:val="001624CF"/>
    <w:rsid w:val="00292277"/>
    <w:rsid w:val="003E096F"/>
    <w:rsid w:val="00462D51"/>
    <w:rsid w:val="00471F1E"/>
    <w:rsid w:val="00476069"/>
    <w:rsid w:val="004C6A87"/>
    <w:rsid w:val="004E5222"/>
    <w:rsid w:val="005008C8"/>
    <w:rsid w:val="00516090"/>
    <w:rsid w:val="00530807"/>
    <w:rsid w:val="005F7462"/>
    <w:rsid w:val="00602A37"/>
    <w:rsid w:val="00660B9B"/>
    <w:rsid w:val="006C5431"/>
    <w:rsid w:val="006F1C31"/>
    <w:rsid w:val="00726ADB"/>
    <w:rsid w:val="0075354F"/>
    <w:rsid w:val="00761DE7"/>
    <w:rsid w:val="00785B34"/>
    <w:rsid w:val="00790468"/>
    <w:rsid w:val="0081598C"/>
    <w:rsid w:val="008A5F15"/>
    <w:rsid w:val="008B6BA3"/>
    <w:rsid w:val="008F450A"/>
    <w:rsid w:val="00916DB0"/>
    <w:rsid w:val="00994C6A"/>
    <w:rsid w:val="009B09F8"/>
    <w:rsid w:val="009C680D"/>
    <w:rsid w:val="00A42F20"/>
    <w:rsid w:val="00A446FD"/>
    <w:rsid w:val="00A64621"/>
    <w:rsid w:val="00B54819"/>
    <w:rsid w:val="00B73EB4"/>
    <w:rsid w:val="00BD4BA1"/>
    <w:rsid w:val="00D269DD"/>
    <w:rsid w:val="00D42F06"/>
    <w:rsid w:val="00D52898"/>
    <w:rsid w:val="00D800D7"/>
    <w:rsid w:val="00D8549C"/>
    <w:rsid w:val="00DD4CF9"/>
    <w:rsid w:val="00DE42E3"/>
    <w:rsid w:val="00E010F6"/>
    <w:rsid w:val="00E77574"/>
    <w:rsid w:val="00F33C75"/>
    <w:rsid w:val="00F47268"/>
    <w:rsid w:val="00F94E12"/>
    <w:rsid w:val="00FC65EF"/>
    <w:rsid w:val="00FD4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B09F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Zaglavlje" w:type="paragraph">
    <w:name w:val="header"/>
    <w:basedOn w:val="Normal"/>
    <w:link w:val="ZaglavljeChar"/>
    <w:rsid w:val="00A646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64621"/>
    <w:rPr>
      <w:sz w:val="24"/>
      <w:szCs w:val="24"/>
    </w:rPr>
  </w:style>
  <w:style w:styleId="Podnoje" w:type="paragraph">
    <w:name w:val="footer"/>
    <w:basedOn w:val="Normal"/>
    <w:link w:val="PodnojeChar"/>
    <w:rsid w:val="00A646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4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0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B09F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13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IZVOR ENERGIJE d.o.o. zastupanog po punomoćniku JANKO ŠUPIH-KVATERNIK</izvorni_sadrzaj>
    <derivirana_varijabla naziv="DomainObject.Predmet.ProtustrankaFormated_1">  IZVOR ENERGIJE d.o.o. zastupanog po punomoćniku JANKO ŠUPIH-KVATERNIK</derivirana_varijabla>
  </DomainObject.Predmet.ProtustrankaFormated>
  <DomainObject.Predmet.ProtustrankaFormatedOIB>
    <izvorni_sadrzaj>  IZVOR ENERGIJE d.o.o., OIB 14721512519 zastupanog po punomoćniku JANKO ŠUPIH-KVATERNIK</izvorni_sadrzaj>
    <derivirana_varijabla naziv="DomainObject.Predmet.ProtustrankaFormatedOIB_1">  IZVOR ENERGIJE d.o.o., OIB 14721512519 zastupanog po punomoćniku JANKO ŠUPIH-KVATERNIK</derivirana_varijabla>
  </DomainObject.Predmet.ProtustrankaFormatedOIB>
  <DomainObject.Predmet.ProtustrankaFormatedWithAdress>
    <izvorni_sadrzaj> IZVOR ENERGIJE d.o.o., Đorđićeva 21, 10000 Zagreb zastupanog po punomoćniku JANKO ŠUPIH-KVATERNIK</izvorni_sadrzaj>
    <derivirana_varijabla naziv="DomainObject.Predmet.ProtustrankaFormatedWithAdress_1"> IZVOR ENERGIJE d.o.o., Đorđićeva 21, 10000 Zagreb zastupanog po punomoćniku JANKO ŠUPIH-KVATERNIK</derivirana_varijabla>
  </DomainObject.Predmet.ProtustrankaFormatedWithAdress>
  <DomainObject.Predmet.ProtustrankaFormatedWithAdressOIB>
    <izvorni_sadrzaj> IZVOR ENERGIJE d.o.o., OIB 14721512519, Đorđićeva 21, 10000 Zagreb zastupanog po punomoćniku JANKO ŠUPIH-KVATERNIK</izvorni_sadrzaj>
    <derivirana_varijabla naziv="DomainObject.Predmet.ProtustrankaFormatedWithAdressOIB_1"> IZVOR ENERGIJE d.o.o., OIB 14721512519, Đorđićeva 21, 10000 Zagreb zastupanog po punomoćniku JANKO ŠUPIH-KVATERNIK</derivirana_varijabla>
  </DomainObject.Predmet.ProtustrankaFormatedWithAdressOIB>
  <DomainObject.Predmet.ProtustrankaWithAdress>
    <izvorni_sadrzaj>IZVOR ENERGIJE d.o.o. Đorđićeva 21, 10000 Zagreb</izvorni_sadrzaj>
    <derivirana_varijabla naziv="DomainObject.Predmet.ProtustrankaWithAdress_1">IZVOR ENERGIJE d.o.o. Đorđićeva 21, 10000 Zagreb</derivirana_varijabla>
  </DomainObject.Predmet.ProtustrankaWithAdress>
  <DomainObject.Predmet.ProtustrankaWithAdressOIB>
    <izvorni_sadrzaj>IZVOR ENERGIJE d.o.o., OIB 14721512519, Đorđićeva 21, 10000 Zagreb</izvorni_sadrzaj>
    <derivirana_varijabla naziv="DomainObject.Predmet.ProtustrankaWithAdressOIB_1">IZVOR ENERGIJE d.o.o., OIB 14721512519, Đorđićeva 21, 10000 Zagreb</derivirana_varijabla>
  </DomainObject.Predmet.ProtustrankaWithAdressOIB>
  <DomainObject.Predmet.ProtustrankaNazivFormated>
    <izvorni_sadrzaj>IZVOR ENERGIJE d.o.o.</izvorni_sadrzaj>
    <derivirana_varijabla naziv="DomainObject.Predmet.ProtustrankaNazivFormated_1">IZVOR ENERGIJE d.o.o.</derivirana_varijabla>
  </DomainObject.Predmet.ProtustrankaNazivFormated>
  <DomainObject.Predmet.ProtustrankaNazivFormatedOIB>
    <izvorni_sadrzaj>IZVOR ENERGIJE d.o.o., OIB 14721512519</izvorni_sadrzaj>
    <derivirana_varijabla naziv="DomainObject.Predmet.ProtustrankaNazivFormatedOIB_1">IZVOR ENERGIJE d.o.o., OIB 14721512519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ENERGIJE d.o.o. zastupanog po punomoćniku JANKO ŠUPIH-KVATERNIK</item>
    </izvorni_sadrzaj>
    <derivirana_varijabla naziv="DomainObject.Predmet.ProtuStrankaListFormated_1">
      <item>IZVOR ENERGIJE d.o.o. zastupanog po punomoćniku JANKO ŠUPIH-KVATERNIK</item>
    </derivirana_varijabla>
  </DomainObject.Predmet.ProtuStrankaListFormated>
  <DomainObject.Predmet.ProtuStrankaListFormatedOIB>
    <izvorni_sadrzaj>
      <item>IZVOR ENERGIJE d.o.o., OIB 14721512519 zastupanog po punomoćniku JANKO ŠUPIH-KVATERNIK</item>
    </izvorni_sadrzaj>
    <derivirana_varijabla naziv="DomainObject.Predmet.ProtuStrankaListFormatedOIB_1">
      <item>IZVOR ENERGIJE d.o.o., OIB 14721512519 zastupanog po punomoćniku JANKO ŠUPIH-KVATERNIK</item>
    </derivirana_varijabla>
  </DomainObject.Predmet.ProtuStrankaListFormatedOIB>
  <DomainObject.Predmet.ProtuStrankaListFormatedWithAdress>
    <izvorni_sadrzaj>
      <item>IZVOR ENERGIJE d.o.o., Đorđićeva 21, 10000 Zagreb zastupanog po punomoćniku JANKO ŠUPIH-KVATERNIK</item>
    </izvorni_sadrzaj>
    <derivirana_varijabla naziv="DomainObject.Predmet.ProtuStrankaListFormatedWithAdress_1">
      <item>IZVOR ENERGIJE d.o.o., Đorđićeva 21, 10000 Zagreb zastupanog po punomoćniku JANKO ŠUPIH-KVATERNIK</item>
    </derivirana_varijabla>
  </DomainObject.Predmet.ProtuStrankaListFormatedWithAdress>
  <DomainObject.Predmet.ProtuStrankaListFormatedWithAdressOIB>
    <izvorni_sadrzaj>
      <item>IZVOR ENERGIJE d.o.o., OIB 14721512519, Đorđićeva 21, 10000 Zagreb zastupanog po punomoćniku JANKO ŠUPIH-KVATERNIK</item>
    </izvorni_sadrzaj>
    <derivirana_varijabla naziv="DomainObject.Predmet.ProtuStrankaListFormatedWithAdressOIB_1">
      <item>IZVOR ENERGIJE d.o.o., OIB 14721512519, Đorđićeva 21, 10000 Zagreb zastupanog po punomoćniku JANKO ŠUPIH-KVATERNIK</item>
    </derivirana_varijabla>
  </DomainObject.Predmet.ProtuStrankaListFormatedWithAdressOIB>
  <DomainObject.Predmet.ProtuStrankaListNazivFormated>
    <izvorni_sadrzaj>
      <item>IZVOR ENERGIJE d.o.o.</item>
    </izvorni_sadrzaj>
    <derivirana_varijabla naziv="DomainObject.Predmet.ProtuStrankaListNazivFormated_1">
      <item>IZVOR ENERGIJE d.o.o.</item>
    </derivirana_varijabla>
  </DomainObject.Predmet.ProtuStrankaListNazivFormated>
  <DomainObject.Predmet.ProtuStrankaListNazivFormatedOIB>
    <izvorni_sadrzaj>
      <item>IZVOR ENERGIJE d.o.o., OIB 14721512519</item>
    </izvorni_sadrzaj>
    <derivirana_varijabla naziv="DomainObject.Predmet.ProtuStrankaListNazivFormatedOIB_1">
      <item>IZVOR ENERGIJE d.o.o., OIB 14721512519</item>
    </derivirana_varijabla>
  </DomainObject.Predmet.ProtuStrankaListNazivFormatedOIB>
  <DomainObject.Predmet.OstaliListFormated>
    <izvorni_sadrzaj>
      <item>JANKO ŠUPIH-KVATERNIK punomoćnik sudionika u postupku IZVOR ENERGIJE d.o.o.</item>
    </izvorni_sadrzaj>
    <derivirana_varijabla naziv="DomainObject.Predmet.OstaliListFormated_1">
      <item>JANKO ŠUPIH-KVATERNIK punomoćnik sudionika u postupku IZVOR ENERGIJE d.o.o.</item>
    </derivirana_varijabla>
  </DomainObject.Predmet.OstaliListFormated>
  <DomainObject.Predmet.OstaliListFormatedOIB>
    <izvorni_sadrzaj>
      <item>JANKO ŠUPIH-KVATERNIK, OIB 70596884758 punomoćnik sudionika u postupku IZVOR ENERGIJE d.o.o.</item>
    </izvorni_sadrzaj>
    <derivirana_varijabla naziv="DomainObject.Predmet.OstaliListFormatedOIB_1">
      <item>JANKO ŠUPIH-KVATERNIK, OIB 70596884758 punomoćnik sudionika u postupku IZVOR ENERGIJE d.o.o.</item>
    </derivirana_varijabla>
  </DomainObject.Predmet.OstaliListFormatedOIB>
  <DomainObject.Predmet.OstaliListFormatedWithAdress>
    <izvorni_sadrzaj>
      <item>JANKO ŠUPIH-KVATERNIK, ĐORĐIĆEVA 21, 10000 Zagreb punomoćnik sudionika u postupku IZVOR ENERGIJE d.o.o.</item>
    </izvorni_sadrzaj>
    <derivirana_varijabla naziv="DomainObject.Predmet.OstaliListFormatedWithAdress_1">
      <item>JANKO ŠUPIH-KVATERNIK, ĐORĐIĆEVA 21, 10000 Zagreb punomoćnik sudionika u postupku IZVOR ENERGIJE d.o.o.</item>
    </derivirana_varijabla>
  </DomainObject.Predmet.OstaliListFormatedWithAdress>
  <DomainObject.Predmet.OstaliListFormatedWithAdressOIB>
    <izvorni_sadrzaj>
      <item>JANKO ŠUPIH-KVATERNIK, OIB 70596884758, ĐORĐIĆEVA 21, 10000 Zagreb punomoćnik sudionika u postupku IZVOR ENERGIJE d.o.o.</item>
    </izvorni_sadrzaj>
    <derivirana_varijabla naziv="DomainObject.Predmet.OstaliListFormatedWithAdressOIB_1">
      <item>JANKO ŠUPIH-KVATERNIK, OIB 70596884758, ĐORĐIĆEVA 21, 10000 Zagreb punomoćnik sudionika u postupku IZVOR ENERGIJE d.o.o.</item>
    </derivirana_varijabla>
  </DomainObject.Predmet.OstaliListFormatedWithAdressOIB>
  <DomainObject.Predmet.OstaliListNazivFormated>
    <izvorni_sadrzaj>
      <item>JANKO ŠUPIH-KVATERNIK</item>
    </izvorni_sadrzaj>
    <derivirana_varijabla naziv="DomainObject.Predmet.OstaliListNazivFormated_1">
      <item>JANKO ŠUPIH-KVATERNIK</item>
    </derivirana_varijabla>
  </DomainObject.Predmet.OstaliListNazivFormated>
  <DomainObject.Predmet.OstaliListNazivFormatedOIB>
    <izvorni_sadrzaj>
      <item>JANKO ŠUPIH-KVATERNIK, OIB 70596884758</item>
    </izvorni_sadrzaj>
    <derivirana_varijabla naziv="DomainObject.Predmet.OstaliListNazivFormatedOIB_1">
      <item>JANKO ŠUPIH-KVATERNIK, OIB 70596884758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ENERGIJE d.o.o.</izvorni_sadrzaj>
    <derivirana_varijabla naziv="DomainObject.Predmet.ProtustrankaIDrugi_1">IZVOR ENERGIJE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IZVOR ENERGIJE d.o.o., OIB 14721512519, Đorđićeva 21, 10000 Zagreb</izvorni_sadrzaj>
    <derivirana_varijabla naziv="DomainObject.Predmet.ProtustrankaIDrugiAdressOIB_1">IZVOR ENERGIJE d.o.o., OIB 14721512519,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ENERGIJE d.o.o.</item>
      <item>JANKO ŠUPIH-KVATERNIK</item>
    </izvorni_sadrzaj>
    <derivirana_varijabla naziv="DomainObject.Predmet.SudioniciListNaziv_1">
      <item>FINA Regionalni centar Zagreb</item>
      <item>IZVOR ENERGIJE d.o.o.</item>
      <item>JANKO ŠUPIH-KVATERNIK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IZVOR ENERGIJE d.o.o., OIB 14721512519, Đorđićeva 21,10000 Zagreb</item>
      <item>JANKO ŠUPIH-KVATERNIK, OIB 70596884758, ĐORĐIĆEVA 21,10000 Zagreb</item>
    </izvorni_sadrzaj>
    <derivirana_varijabla naziv="DomainObject.Predmet.SudioniciListAdressOIB_1">
      <item>FINA Regionalni centar Zagreb, OIB 85821130368, Trg svibanjskih žrtava 1995. br. 1,10000 Zagreb</item>
      <item>IZVOR ENERGIJE d.o.o., OIB 14721512519, Đorđićeva 21,10000 Zagreb</item>
      <item>JANKO ŠUPIH-KVATERNIK, OIB 70596884758,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14721512519</item>
      <item>, OIB 70596884758</item>
    </izvorni_sadrzaj>
    <derivirana_varijabla naziv="DomainObject.Predmet.SudioniciListNazivOIB_1">
      <item>, OIB 85821130368</item>
      <item>, OIB 14721512519</item>
      <item>, OIB 70596884758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E6DD1-F077-4B69-BE25-F3A88265A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1812</properties:Characters>
  <properties:Lines>48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2017-03-29T11:07:00Z</dcterms:created>
  <dc:creator>Maja Hilje</dc:creator>
  <cp:lastModifiedBy>Melanija Krilčić</cp:lastModifiedBy>
  <cp:lastPrinted>2017-04-20T09:50:00Z</cp:lastPrinted>
  <dcterms:modified xmlns:xsi="http://www.w3.org/2001/XMLSchema-instance" xsi:type="dcterms:W3CDTF">2017-04-20T09:50:00Z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