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2f71" w14:paraId="78e2f71" w:rsidRDefault="005402C9" w:rsidP="00D153B4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D153B4" w:rsidP="00D153B4" w:rsidR="00D153B4" w:rsidRPr="00D153B4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D153B4">
        <w:rPr>
          <w:rFonts w:cs="Times New Roman" w:eastAsia="Times New Roman"/>
          <w:noProof/>
          <w:lang w:eastAsia="hr-HR"/>
        </w:rPr>
        <w:t>2. St-6140/15</w:t>
      </w:r>
      <w:r w:rsidRPr="005402C9">
        <w:rPr>
          <w:rFonts w:cs="Times New Roman" w:eastAsia="Times New Roman"/>
          <w:noProof/>
          <w:lang w:eastAsia="hr-HR"/>
        </w:rPr>
        <w:t>-7</w:t>
      </w:r>
    </w:p>
    <w:p w:rsidRDefault="00D153B4" w:rsidP="00D153B4" w:rsidR="00D153B4" w:rsidRPr="00D153B4">
      <w:pPr>
        <w:spacing w:after="0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 xml:space="preserve">REPUBLIKA HRVATSKA </w:t>
      </w:r>
    </w:p>
    <w:p w:rsidRDefault="00D153B4" w:rsidP="00D153B4" w:rsidR="00D153B4" w:rsidRPr="00D153B4">
      <w:pPr>
        <w:spacing w:after="0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>Trgovački sud u Zagrebu</w:t>
      </w:r>
    </w:p>
    <w:p w:rsidRDefault="00D153B4" w:rsidP="00D153B4" w:rsidR="00D153B4" w:rsidRPr="00D153B4">
      <w:pPr>
        <w:spacing w:after="0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>Stalna služba</w:t>
      </w:r>
    </w:p>
    <w:p w:rsidRDefault="00D153B4" w:rsidP="00D153B4" w:rsidR="00D153B4" w:rsidRPr="00D153B4">
      <w:pPr>
        <w:spacing w:after="0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>Karlovac, Ljudevita Šestića 4</w:t>
      </w:r>
    </w:p>
    <w:p w:rsidRDefault="00D153B4" w:rsidP="00D153B4" w:rsidR="00D153B4" w:rsidRPr="00D153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153B4" w:rsidP="00D153B4" w:rsidR="00D153B4" w:rsidRPr="00D153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153B4" w:rsidP="00D153B4" w:rsidR="00D153B4" w:rsidRPr="00D153B4">
      <w:pPr>
        <w:spacing w:after="0"/>
        <w:jc w:val="center"/>
        <w:rPr>
          <w:rFonts w:cs="Times New Roman" w:eastAsia="Times New Roman"/>
          <w:lang w:eastAsia="hr-HR"/>
        </w:rPr>
      </w:pPr>
      <w:r w:rsidRPr="005402C9">
        <w:rPr>
          <w:rFonts w:cs="Times New Roman" w:eastAsia="Times New Roman"/>
          <w:lang w:eastAsia="hr-HR"/>
        </w:rPr>
        <w:t xml:space="preserve">U  I M E   </w:t>
      </w:r>
      <w:r w:rsidRPr="00D153B4">
        <w:rPr>
          <w:rFonts w:cs="Times New Roman" w:eastAsia="Times New Roman"/>
          <w:lang w:eastAsia="hr-HR"/>
        </w:rPr>
        <w:t xml:space="preserve">R E P U B L I K </w:t>
      </w:r>
      <w:r w:rsidRPr="005402C9">
        <w:rPr>
          <w:rFonts w:cs="Times New Roman" w:eastAsia="Times New Roman"/>
          <w:lang w:eastAsia="hr-HR"/>
        </w:rPr>
        <w:t>E    H R V A T S K E</w:t>
      </w:r>
    </w:p>
    <w:p w:rsidRDefault="00D153B4" w:rsidP="00D153B4" w:rsidR="00D153B4" w:rsidRPr="00D153B4">
      <w:pPr>
        <w:spacing w:after="0"/>
        <w:jc w:val="center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>R J E Š E N J E</w:t>
      </w:r>
    </w:p>
    <w:p w:rsidRDefault="00D153B4" w:rsidP="00D153B4" w:rsidR="00D153B4" w:rsidRPr="00D153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153B4" w:rsidP="00D153B4" w:rsidR="00D153B4" w:rsidRPr="00D153B4">
      <w:pPr>
        <w:spacing w:after="0"/>
        <w:jc w:val="both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ab/>
        <w:t>Trgovački sud u Zagrebu,</w:t>
      </w:r>
      <w:r w:rsidRPr="005402C9">
        <w:rPr>
          <w:rFonts w:cs="Times New Roman" w:eastAsia="Times New Roman"/>
          <w:lang w:eastAsia="hr-HR"/>
        </w:rPr>
        <w:t xml:space="preserve"> Stalna služba,</w:t>
      </w:r>
      <w:r w:rsidRPr="00D153B4">
        <w:rPr>
          <w:rFonts w:cs="Times New Roman" w:eastAsia="Times New Roman"/>
          <w:lang w:eastAsia="hr-HR"/>
        </w:rPr>
        <w:t xml:space="preserve"> po sucu pojedincu Suzani Ivanović, u skraćenom stečajnom postupku pokrenutim nad dužnikom </w:t>
      </w:r>
      <w:r w:rsidRPr="00D153B4">
        <w:rPr>
          <w:rFonts w:cs="Times New Roman" w:eastAsia="Times New Roman"/>
          <w:noProof/>
          <w:lang w:eastAsia="hr-HR"/>
        </w:rPr>
        <w:t>BAREL PROMET d.o.o. Zagreb, Jablanska 47, OIB:18124891452, MBS:080620126,</w:t>
      </w:r>
      <w:r w:rsidRPr="00D153B4">
        <w:rPr>
          <w:rFonts w:cs="Times New Roman" w:eastAsia="Times New Roman"/>
          <w:lang w:eastAsia="hr-HR"/>
        </w:rPr>
        <w:t xml:space="preserve"> dana 10. ožujka 2016.g.</w:t>
      </w:r>
    </w:p>
    <w:p w:rsidRDefault="00D153B4" w:rsidP="00D153B4" w:rsidR="00D153B4" w:rsidRPr="00D153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3B4" w:rsidP="00D153B4" w:rsidR="00D153B4" w:rsidRPr="00D153B4">
      <w:pPr>
        <w:spacing w:after="0"/>
        <w:jc w:val="center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>r i j e š i o    je</w:t>
      </w:r>
    </w:p>
    <w:p w:rsidRDefault="00D153B4" w:rsidP="00D153B4" w:rsidR="00D153B4" w:rsidRPr="00D153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153B4" w:rsidP="00D153B4" w:rsidR="00D153B4" w:rsidRPr="00D153B4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 xml:space="preserve">I.     Otvara se stečajni postupak nad dužnikom </w:t>
      </w:r>
      <w:r w:rsidRPr="00D153B4">
        <w:rPr>
          <w:rFonts w:cs="Times New Roman" w:eastAsia="Times New Roman"/>
          <w:noProof/>
          <w:lang w:eastAsia="hr-HR"/>
        </w:rPr>
        <w:t>BAREL PROMET d.o.o. Zagreb, Jablanska 47, OIB:18124891452, MBS:080620126</w:t>
      </w:r>
      <w:r w:rsidRPr="00D153B4">
        <w:rPr>
          <w:rFonts w:cs="Times New Roman" w:eastAsia="Times New Roman"/>
          <w:lang w:eastAsia="hr-HR"/>
        </w:rPr>
        <w:t>. Stečajni postupak otvoren je dana 10.ožujka 2016. u 14,</w:t>
      </w:r>
      <w:r w:rsidRPr="005402C9">
        <w:rPr>
          <w:rFonts w:cs="Times New Roman" w:eastAsia="Times New Roman"/>
          <w:lang w:eastAsia="hr-HR"/>
        </w:rPr>
        <w:t>08</w:t>
      </w:r>
      <w:r w:rsidRPr="00D153B4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D153B4" w:rsidP="00D153B4" w:rsidR="00D153B4" w:rsidRPr="00D153B4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D153B4" w:rsidP="00D153B4" w:rsidR="00D153B4" w:rsidRPr="00D153B4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>II.    Za stečajnog upravitelja imenuje se Berislav Maksimović iz Varaždina, Hrašćica, Braće Radić 1, OIB:57300759557.</w:t>
      </w:r>
    </w:p>
    <w:p w:rsidRDefault="00D153B4" w:rsidP="00D153B4" w:rsidR="00D153B4" w:rsidRPr="00D153B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153B4" w:rsidP="00D153B4" w:rsidR="00D153B4" w:rsidRPr="00D153B4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D153B4">
        <w:rPr>
          <w:rFonts w:cs="Times New Roman" w:eastAsia="Times New Roman"/>
          <w:lang w:eastAsia="hr-HR"/>
        </w:rPr>
        <w:t>III.   Zaključuje se stečajni postupak nad dužnikom</w:t>
      </w:r>
      <w:r w:rsidRPr="00D153B4">
        <w:rPr>
          <w:rFonts w:cs="Times New Roman" w:eastAsia="Times New Roman"/>
          <w:lang w:eastAsia="hr-HR" w:val="en-GB"/>
        </w:rPr>
        <w:t xml:space="preserve"> </w:t>
      </w:r>
      <w:r w:rsidRPr="00D153B4">
        <w:rPr>
          <w:rFonts w:cs="Times New Roman" w:eastAsia="Times New Roman"/>
          <w:noProof/>
          <w:lang w:eastAsia="hr-HR"/>
        </w:rPr>
        <w:t>BAREL PROMET d.o.o. Zagreb, Jablanska 47, OIB:18124891452, MBS:080620126</w:t>
      </w:r>
      <w:r w:rsidRPr="00D153B4">
        <w:rPr>
          <w:rFonts w:cs="Times New Roman" w:eastAsia="Times New Roman"/>
          <w:lang w:eastAsia="hr-HR" w:val="en-GB"/>
        </w:rPr>
        <w:t>.</w:t>
      </w:r>
    </w:p>
    <w:p w:rsidRDefault="00D153B4" w:rsidP="00D153B4" w:rsidR="00D153B4" w:rsidRPr="00D153B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153B4" w:rsidP="00D153B4" w:rsidR="00D153B4" w:rsidRPr="00D153B4">
      <w:pPr>
        <w:spacing w:after="0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D153B4" w:rsidP="00D153B4" w:rsidR="00D153B4" w:rsidRPr="00D153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3B4" w:rsidP="00D153B4" w:rsidR="00D153B4" w:rsidRPr="00D153B4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>Obrazloženje</w:t>
      </w:r>
    </w:p>
    <w:p w:rsidRDefault="00D153B4" w:rsidP="00D153B4" w:rsidR="00D153B4" w:rsidRPr="00D153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3B4" w:rsidP="00D153B4" w:rsidR="00D153B4" w:rsidRPr="00D153B4">
      <w:pPr>
        <w:spacing w:after="0"/>
        <w:jc w:val="both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D153B4" w:rsidP="00D153B4" w:rsidR="00D153B4" w:rsidRPr="00D153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3B4" w:rsidP="00D153B4" w:rsidR="00D153B4" w:rsidRPr="00D153B4">
      <w:pPr>
        <w:spacing w:after="0"/>
        <w:jc w:val="both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D153B4" w:rsidP="00D153B4" w:rsidR="00D153B4" w:rsidRPr="00D153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3B4" w:rsidP="00D153B4" w:rsidR="00D153B4" w:rsidRPr="00D153B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53B4" w:rsidP="00D153B4" w:rsidR="00D153B4" w:rsidRPr="00D153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3B4" w:rsidP="00D153B4" w:rsidR="00D153B4" w:rsidRPr="00D153B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D153B4" w:rsidP="00D153B4" w:rsidR="00D153B4" w:rsidRPr="00D153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3B4" w:rsidP="00D153B4" w:rsidR="00D153B4" w:rsidRPr="00D153B4">
      <w:pPr>
        <w:spacing w:after="0"/>
        <w:jc w:val="both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153B4" w:rsidP="00D153B4" w:rsidR="00D153B4" w:rsidRPr="00D153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3B4" w:rsidP="00D153B4" w:rsidR="00D153B4" w:rsidRPr="00D153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3B4" w:rsidP="00D153B4" w:rsidR="00D153B4" w:rsidRPr="00D153B4">
      <w:pPr>
        <w:spacing w:after="0"/>
        <w:jc w:val="center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>U Karlovcu, 10. ožujka 2016.g.</w:t>
      </w:r>
    </w:p>
    <w:p w:rsidRDefault="00D153B4" w:rsidP="00D153B4" w:rsidR="00D153B4" w:rsidRPr="00D153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153B4" w:rsidP="00D153B4" w:rsidR="00D153B4" w:rsidRPr="00D153B4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 xml:space="preserve">      SUDAC:</w:t>
      </w:r>
    </w:p>
    <w:p w:rsidRDefault="00D153B4" w:rsidP="005402C9" w:rsidR="00D153B4" w:rsidRPr="00D153B4">
      <w:pPr>
        <w:spacing w:after="0"/>
        <w:jc w:val="right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>Suzana Ivanović</w:t>
      </w:r>
    </w:p>
    <w:p w:rsidRDefault="00D153B4" w:rsidP="00D153B4" w:rsidR="00D153B4" w:rsidRPr="00D153B4">
      <w:pPr>
        <w:spacing w:after="0"/>
        <w:jc w:val="both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>Uputa o pravnom lijeku:</w:t>
      </w:r>
    </w:p>
    <w:p w:rsidRDefault="00D153B4" w:rsidP="00D153B4" w:rsidR="00D153B4" w:rsidRPr="00D153B4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D153B4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D153B4">
        <w:rPr>
          <w:rFonts w:cs="Times New Roman" w:eastAsia="Times New Roman"/>
          <w:i/>
          <w:lang w:eastAsia="hr-HR"/>
        </w:rPr>
        <w:t xml:space="preserve">.  </w:t>
      </w:r>
    </w:p>
    <w:p w:rsidRDefault="00D153B4" w:rsidP="00D153B4" w:rsidR="00D153B4" w:rsidRPr="00D153B4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153B4" w:rsidP="00D153B4" w:rsidR="00D153B4" w:rsidRPr="00D153B4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153B4" w:rsidP="00D153B4" w:rsidR="00D153B4" w:rsidRPr="00D153B4">
      <w:pPr>
        <w:spacing w:after="0"/>
        <w:jc w:val="both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>DNA:</w:t>
      </w:r>
    </w:p>
    <w:p w:rsidRDefault="00D153B4" w:rsidP="00D153B4" w:rsidR="00D153B4" w:rsidRPr="00D153B4">
      <w:pPr>
        <w:spacing w:after="0"/>
        <w:jc w:val="both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>1.) Podnositelju zahtjeva: FINA-i</w:t>
      </w:r>
    </w:p>
    <w:p w:rsidRDefault="00D153B4" w:rsidP="00D153B4" w:rsidR="00D153B4" w:rsidRPr="00D153B4">
      <w:pPr>
        <w:spacing w:after="0"/>
        <w:jc w:val="both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>2.) Dužnik i zakonski zastupnik dužnika</w:t>
      </w:r>
    </w:p>
    <w:p w:rsidRDefault="00D153B4" w:rsidP="00D153B4" w:rsidR="00D153B4" w:rsidRPr="00D153B4">
      <w:pPr>
        <w:spacing w:after="0"/>
        <w:jc w:val="both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>3.) Ministarstvo pravosuđa po ŽDO Zagreb</w:t>
      </w:r>
    </w:p>
    <w:p w:rsidRDefault="00D153B4" w:rsidP="00D153B4" w:rsidR="00D153B4" w:rsidRPr="00D153B4">
      <w:pPr>
        <w:spacing w:after="0"/>
        <w:jc w:val="both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D153B4" w:rsidP="00D153B4" w:rsidR="00D153B4" w:rsidRPr="00D153B4">
      <w:pPr>
        <w:spacing w:after="0"/>
        <w:jc w:val="both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>5.) Mrežna stranica e-Oglasne ploče</w:t>
      </w:r>
    </w:p>
    <w:p w:rsidRDefault="00D153B4" w:rsidP="00D153B4" w:rsidR="00D153B4" w:rsidRPr="00D153B4">
      <w:pPr>
        <w:spacing w:after="0"/>
        <w:jc w:val="both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>6.) Porezna uprava</w:t>
      </w:r>
    </w:p>
    <w:p w:rsidRDefault="00D153B4" w:rsidP="00D153B4" w:rsidR="00D153B4" w:rsidRPr="00D153B4">
      <w:pPr>
        <w:spacing w:after="0"/>
        <w:jc w:val="both"/>
        <w:rPr>
          <w:rFonts w:cs="Times New Roman" w:eastAsia="Times New Roman"/>
          <w:lang w:eastAsia="hr-HR"/>
        </w:rPr>
      </w:pPr>
      <w:r w:rsidRPr="00D153B4">
        <w:rPr>
          <w:rFonts w:cs="Times New Roman" w:eastAsia="Times New Roman"/>
          <w:lang w:eastAsia="hr-HR"/>
        </w:rPr>
        <w:t>7.) Stečajnom upravitelju</w:t>
      </w:r>
    </w:p>
    <w:p w:rsidRDefault="00D153B4" w:rsidP="00D153B4" w:rsidR="00D153B4" w:rsidRPr="00D153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3B4" w:rsidP="00D153B4" w:rsidR="00D153B4" w:rsidRPr="00D153B4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D153B4" w:rsidP="00D153B4" w:rsidR="00D153B4" w:rsidRPr="00D153B4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2C9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3B4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2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St-6140/2015-7</izvorni_sadrzaj>
    <derivirana_varijabla naziv="DomainObject.Oznaka_1">St-6140/2015-7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6140</izvorni_sadrzaj>
    <derivirana_varijabla naziv="DomainObject.Predmet.Broj_1">6140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St-6140/2015</izvorni_sadrzaj>
    <derivirana_varijabla naziv="DomainObject.Predmet.OznakaBroj_1">St-6140/2015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BAREL PROMET d.o.o.</izvorni_sadrzaj>
    <derivirana_varijabla naziv="DomainObject.Predmet.ProtustrankaFormated_1">  BAREL PROMET d.o.o.</derivirana_varijabla>
  </DomainObject.Predmet.ProtustrankaFormated>
  <DomainObject.Predmet.ProtustrankaFormatedOIB>
    <izvorni_sadrzaj>  BAREL PROMET d.o.o., OIB 18124891452</izvorni_sadrzaj>
    <derivirana_varijabla naziv="DomainObject.Predmet.ProtustrankaFormatedOIB_1">  BAREL PROMET d.o.o., OIB 18124891452</derivirana_varijabla>
  </DomainObject.Predmet.ProtustrankaFormatedOIB>
  <DomainObject.Predmet.ProtustrankaFormatedWithAdress>
    <izvorni_sadrzaj> BAREL PROMET d.o.o., Jablanska 47, 10000 Zagreb</izvorni_sadrzaj>
    <derivirana_varijabla naziv="DomainObject.Predmet.ProtustrankaFormatedWithAdress_1"> BAREL PROMET d.o.o., Jablanska 47, 10000 Zagreb</derivirana_varijabla>
  </DomainObject.Predmet.ProtustrankaFormatedWithAdress>
  <DomainObject.Predmet.ProtustrankaFormatedWithAdressOIB>
    <izvorni_sadrzaj> BAREL PROMET d.o.o., OIB 18124891452, Jablanska 47, 10000 Zagreb</izvorni_sadrzaj>
    <derivirana_varijabla naziv="DomainObject.Predmet.ProtustrankaFormatedWithAdressOIB_1"> BAREL PROMET d.o.o., OIB 18124891452, Jablanska 47, 10000 Zagreb</derivirana_varijabla>
  </DomainObject.Predmet.ProtustrankaFormatedWithAdressOIB>
  <DomainObject.Predmet.ProtustrankaWithAdress>
    <izvorni_sadrzaj>BAREL PROMET d.o.o. Jablanska 47, 10000 Zagreb</izvorni_sadrzaj>
    <derivirana_varijabla naziv="DomainObject.Predmet.ProtustrankaWithAdress_1">BAREL PROMET d.o.o. Jablanska 47, 10000 Zagreb</derivirana_varijabla>
  </DomainObject.Predmet.ProtustrankaWithAdress>
  <DomainObject.Predmet.ProtustrankaWithAdressOIB>
    <izvorni_sadrzaj>BAREL PROMET d.o.o., OIB 18124891452, Jablanska 47, 10000 Zagreb</izvorni_sadrzaj>
    <derivirana_varijabla naziv="DomainObject.Predmet.ProtustrankaWithAdressOIB_1">BAREL PROMET d.o.o., OIB 18124891452, Jablanska 47, 10000 Zagreb</derivirana_varijabla>
  </DomainObject.Predmet.ProtustrankaWithAdressOIB>
  <DomainObject.Predmet.ProtustrankaNazivFormated>
    <izvorni_sadrzaj>BAREL PROMET d.o.o.</izvorni_sadrzaj>
    <derivirana_varijabla naziv="DomainObject.Predmet.ProtustrankaNazivFormated_1">BAREL PROMET d.o.o.</derivirana_varijabla>
  </DomainObject.Predmet.ProtustrankaNazivFormated>
  <DomainObject.Predmet.ProtustrankaNazivFormatedOIB>
    <izvorni_sadrzaj>BAREL PROMET d.o.o., OIB 18124891452</izvorni_sadrzaj>
    <derivirana_varijabla naziv="DomainObject.Predmet.ProtustrankaNazivFormatedOIB_1">BAREL PROMET d.o.o., OIB 18124891452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BAREL PROMET d.o.o.</item>
    </izvorni_sadrzaj>
    <derivirana_varijabla naziv="DomainObject.Predmet.ProtuStrankaListFormated_1">
      <item>BAREL PROMET d.o.o.</item>
    </derivirana_varijabla>
  </DomainObject.Predmet.ProtuStrankaListFormated>
  <DomainObject.Predmet.ProtuStrankaListFormatedOIB>
    <izvorni_sadrzaj>
      <item>BAREL PROMET d.o.o., OIB 18124891452</item>
    </izvorni_sadrzaj>
    <derivirana_varijabla naziv="DomainObject.Predmet.ProtuStrankaListFormatedOIB_1">
      <item>BAREL PROMET d.o.o., OIB 18124891452</item>
    </derivirana_varijabla>
  </DomainObject.Predmet.ProtuStrankaListFormatedOIB>
  <DomainObject.Predmet.ProtuStrankaListFormatedWithAdress>
    <izvorni_sadrzaj>
      <item>BAREL PROMET d.o.o., Jablanska 47, 10000 Zagreb</item>
    </izvorni_sadrzaj>
    <derivirana_varijabla naziv="DomainObject.Predmet.ProtuStrankaListFormatedWithAdress_1">
      <item>BAREL PROMET d.o.o., Jablanska 47, 10000 Zagreb</item>
    </derivirana_varijabla>
  </DomainObject.Predmet.ProtuStrankaListFormatedWithAdress>
  <DomainObject.Predmet.ProtuStrankaListFormatedWithAdressOIB>
    <izvorni_sadrzaj>
      <item>BAREL PROMET d.o.o., OIB 18124891452, Jablanska 47, 10000 Zagreb</item>
    </izvorni_sadrzaj>
    <derivirana_varijabla naziv="DomainObject.Predmet.ProtuStrankaListFormatedWithAdressOIB_1">
      <item>BAREL PROMET d.o.o., OIB 18124891452, Jablanska 47, 10000 Zagreb</item>
    </derivirana_varijabla>
  </DomainObject.Predmet.ProtuStrankaListFormatedWithAdressOIB>
  <DomainObject.Predmet.ProtuStrankaListNazivFormated>
    <izvorni_sadrzaj>
      <item>BAREL PROMET d.o.o.</item>
    </izvorni_sadrzaj>
    <derivirana_varijabla naziv="DomainObject.Predmet.ProtuStrankaListNazivFormated_1">
      <item>BAREL PROMET d.o.o.</item>
    </derivirana_varijabla>
  </DomainObject.Predmet.ProtuStrankaListNazivFormated>
  <DomainObject.Predmet.ProtuStrankaListNazivFormatedOIB>
    <izvorni_sadrzaj>
      <item>BAREL PROMET d.o.o., OIB 18124891452</item>
    </izvorni_sadrzaj>
    <derivirana_varijabla naziv="DomainObject.Predmet.ProtuStrankaListNazivFormatedOIB_1">
      <item>BAREL PROMET d.o.o., OIB 18124891452</item>
    </derivirana_varijabla>
  </DomainObject.Predmet.ProtuStrankaListNazivFormatedOIB>
  <DomainObject.Predmet.OstaliListFormated>
    <izvorni_sadrzaj>
      <item>PETAR BRDAR</item>
    </izvorni_sadrzaj>
    <derivirana_varijabla naziv="DomainObject.Predmet.OstaliListFormated_1">
      <item>PETAR BRDAR</item>
    </derivirana_varijabla>
  </DomainObject.Predmet.OstaliListFormated>
  <DomainObject.Predmet.OstaliListFormatedOIB>
    <izvorni_sadrzaj>
      <item>PETAR BRDAR, OIB 24377501448</item>
    </izvorni_sadrzaj>
    <derivirana_varijabla naziv="DomainObject.Predmet.OstaliListFormatedOIB_1">
      <item>PETAR BRDAR, OIB 24377501448</item>
    </derivirana_varijabla>
  </DomainObject.Predmet.OstaliListFormatedOIB>
  <DomainObject.Predmet.OstaliListFormatedWithAdress>
    <izvorni_sadrzaj>
      <item>PETAR BRDAR, GRANIČARSKA ULICA 5., 10000 Zagreb</item>
    </izvorni_sadrzaj>
    <derivirana_varijabla naziv="DomainObject.Predmet.OstaliListFormatedWithAdress_1">
      <item>PETAR BRDAR, GRANIČARSKA ULICA 5., 10000 Zagreb</item>
    </derivirana_varijabla>
  </DomainObject.Predmet.OstaliListFormatedWithAdress>
  <DomainObject.Predmet.OstaliListFormatedWithAdressOIB>
    <izvorni_sadrzaj>
      <item>PETAR BRDAR, OIB 24377501448, GRANIČARSKA ULICA 5., 10000 Zagreb</item>
    </izvorni_sadrzaj>
    <derivirana_varijabla naziv="DomainObject.Predmet.OstaliListFormatedWithAdressOIB_1">
      <item>PETAR BRDAR, OIB 24377501448, GRANIČARSKA ULICA 5., 10000 Zagreb</item>
    </derivirana_varijabla>
  </DomainObject.Predmet.OstaliListFormatedWithAdressOIB>
  <DomainObject.Predmet.OstaliListNazivFormated>
    <izvorni_sadrzaj>
      <item>PETAR BRDAR</item>
    </izvorni_sadrzaj>
    <derivirana_varijabla naziv="DomainObject.Predmet.OstaliListNazivFormated_1">
      <item>PETAR BRDAR</item>
    </derivirana_varijabla>
  </DomainObject.Predmet.OstaliListNazivFormated>
  <DomainObject.Predmet.OstaliListNazivFormatedOIB>
    <izvorni_sadrzaj>
      <item>PETAR BRDAR, OIB 24377501448</item>
    </izvorni_sadrzaj>
    <derivirana_varijabla naziv="DomainObject.Predmet.OstaliListNazivFormatedOIB_1">
      <item>PETAR BRDAR, OIB 24377501448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St-6140/2015-7</izvorni_sadrzaj>
    <derivirana_varijabla naziv="DomainObject.PoslovniBrojDokumenta_1">St-6140/2015-7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BAREL PROMET d.o.o.</izvorni_sadrzaj>
    <derivirana_varijabla naziv="DomainObject.Predmet.ProtustrankaIDrugi_1">BAREL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BAREL PROMET d.o.o., OIB 18124891452, Jablanska 47, 10000 Zagreb</izvorni_sadrzaj>
    <derivirana_varijabla naziv="DomainObject.Predmet.ProtustrankaIDrugiAdressOIB_1">BAREL PROMET d.o.o., OIB 18124891452, Jablanska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BAREL PROMET d.o.o.</item>
      <item>FINA Regionalni centar Zagreb</item>
      <item>PETAR BRDAR</item>
    </izvorni_sadrzaj>
    <derivirana_varijabla naziv="DomainObject.Predmet.SudioniciListNaziv_1">
      <item>BAREL PROMET d.o.o.</item>
      <item>FINA Regionalni centar Zagreb</item>
      <item>PETAR BRDAR</item>
    </derivirana_varijabla>
  </DomainObject.Predmet.SudioniciListNaziv>
  <DomainObject.Predmet.SudioniciListAdressOIB>
    <izvorni_sadrzaj>
      <item>BAREL PROMET d.o.o., OIB 18124891452, Jablanska 47,10000 Zagreb</item>
      <item>FINA Regionalni centar Zagreb, OIB 85821130368, Trg svibanjskih žrtava 1995. 1,10000 Zagreb</item>
      <item>PETAR BRDAR, OIB 24377501448, GRANIČARSKA ULICA 5.,10000 Zagreb</item>
    </izvorni_sadrzaj>
    <derivirana_varijabla naziv="DomainObject.Predmet.SudioniciListAdressOIB_1">
      <item>BAREL PROMET d.o.o., OIB 18124891452, Jablanska 47,10000 Zagreb</item>
      <item>FINA Regionalni centar Zagreb, OIB 85821130368, Trg svibanjskih žrtava 1995. 1,10000 Zagreb</item>
      <item>PETAR BRDAR, OIB 24377501448, GRANIČARSKA ULICA 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DC7C99-79C8-43B0-988E-5D9F9C654D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2189</properties:Characters>
  <properties:Lines>76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2016-03-10T13:09:00Z</cp:lastPrinted>
  <dcterms:modified xmlns:xsi="http://www.w3.org/2001/XMLSchema-instance" xsi:type="dcterms:W3CDTF">2016-03-10T13:09:00Z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St-6140/2015-7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