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998e" w14:paraId="fe6998e" w:rsidRDefault="000D16CF" w:rsidP="00B72803" w:rsidR="000D16CF">
      <w:pPr>
        <w15:collapsed w:val="false"/>
      </w:pPr>
    </w:p>
    <w:p w:rsidRDefault="006A05D0" w:rsidP="00B72803" w:rsidR="006A05D0"/>
    <w:p w:rsidRDefault="00C6339E" w:rsidP="00C6339E" w:rsidR="00C633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39E" w:rsidP="00C6339E" w:rsidR="00C6339E" w:rsidRPr="00D21A2C"/>
    <w:p w:rsidRDefault="00C6339E" w:rsidP="00C6339E" w:rsidR="00C6339E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C6339E" w:rsidP="00C6339E" w:rsidR="00C6339E" w:rsidRPr="00065F61">
      <w:pPr>
        <w:ind w:hanging="720" w:left="360"/>
      </w:pPr>
      <w:r w:rsidRPr="00065F61">
        <w:t xml:space="preserve">     TRGOVAČKI SUD U OSIJEKU</w:t>
      </w:r>
    </w:p>
    <w:p w:rsidRDefault="00C6339E" w:rsidP="00C6339E" w:rsidR="00C6339E" w:rsidRPr="00B07079">
      <w:pPr>
        <w:ind w:hanging="720" w:left="360"/>
      </w:pPr>
      <w:r w:rsidRPr="00065F61">
        <w:t xml:space="preserve">    </w:t>
      </w:r>
    </w:p>
    <w:p w:rsidRDefault="00C6339E" w:rsidP="00C6339E" w:rsidR="00C6339E" w:rsidRPr="00B07079"/>
    <w:p w:rsidRDefault="00C6339E" w:rsidP="00C6339E" w:rsidR="00C6339E">
      <w:pPr>
        <w:jc w:val="center"/>
      </w:pPr>
      <w:r w:rsidRPr="00B07079">
        <w:t>R</w:t>
      </w:r>
      <w:r w:rsidR="0001509A">
        <w:t xml:space="preserve"> </w:t>
      </w:r>
      <w:r w:rsidRPr="00B07079">
        <w:t>E</w:t>
      </w:r>
      <w:r w:rsidR="0001509A">
        <w:t xml:space="preserve"> </w:t>
      </w:r>
      <w:r w:rsidRPr="00B07079">
        <w:t>P</w:t>
      </w:r>
      <w:r w:rsidR="0001509A">
        <w:t xml:space="preserve"> </w:t>
      </w:r>
      <w:r w:rsidRPr="00B07079">
        <w:t>U</w:t>
      </w:r>
      <w:r w:rsidR="0001509A">
        <w:t xml:space="preserve"> </w:t>
      </w:r>
      <w:r w:rsidRPr="00B07079">
        <w:t>B</w:t>
      </w:r>
      <w:r w:rsidR="0001509A">
        <w:t xml:space="preserve"> </w:t>
      </w:r>
      <w:r w:rsidRPr="00B07079">
        <w:t>L</w:t>
      </w:r>
      <w:r w:rsidR="0001509A">
        <w:t xml:space="preserve"> </w:t>
      </w:r>
      <w:r w:rsidRPr="00B07079">
        <w:t>I</w:t>
      </w:r>
      <w:r w:rsidR="0001509A">
        <w:t xml:space="preserve"> </w:t>
      </w:r>
      <w:r w:rsidRPr="00B07079">
        <w:t>K</w:t>
      </w:r>
      <w:r w:rsidR="0001509A">
        <w:t xml:space="preserve"> </w:t>
      </w:r>
      <w:r w:rsidRPr="00B07079">
        <w:t>A</w:t>
      </w:r>
      <w:r w:rsidR="0001509A">
        <w:t xml:space="preserve"> </w:t>
      </w:r>
      <w:r w:rsidRPr="00B07079">
        <w:t xml:space="preserve"> H</w:t>
      </w:r>
      <w:r w:rsidR="0001509A">
        <w:t xml:space="preserve"> </w:t>
      </w:r>
      <w:r w:rsidRPr="00B07079">
        <w:t>R</w:t>
      </w:r>
      <w:r w:rsidR="0001509A">
        <w:t xml:space="preserve"> </w:t>
      </w:r>
      <w:r w:rsidRPr="00B07079">
        <w:t>V</w:t>
      </w:r>
      <w:r w:rsidR="0001509A">
        <w:t xml:space="preserve"> </w:t>
      </w:r>
      <w:r w:rsidRPr="00B07079">
        <w:t>A</w:t>
      </w:r>
      <w:r w:rsidR="0001509A">
        <w:t xml:space="preserve"> </w:t>
      </w:r>
      <w:r w:rsidRPr="00B07079">
        <w:t>T</w:t>
      </w:r>
      <w:r w:rsidR="0001509A">
        <w:t xml:space="preserve"> </w:t>
      </w:r>
      <w:r w:rsidRPr="00B07079">
        <w:t>S</w:t>
      </w:r>
      <w:r w:rsidR="0001509A">
        <w:t xml:space="preserve"> </w:t>
      </w:r>
      <w:r w:rsidRPr="00B07079">
        <w:t>K</w:t>
      </w:r>
      <w:r w:rsidR="0001509A">
        <w:t xml:space="preserve"> </w:t>
      </w:r>
      <w:r w:rsidRPr="00B07079">
        <w:t xml:space="preserve">A </w:t>
      </w:r>
    </w:p>
    <w:p w:rsidRDefault="00C6339E" w:rsidP="00C6339E" w:rsidR="00C6339E" w:rsidRPr="00B07079">
      <w:pPr>
        <w:jc w:val="center"/>
      </w:pPr>
    </w:p>
    <w:p w:rsidRDefault="00C6339E" w:rsidP="00C6339E" w:rsidR="00C6339E" w:rsidRPr="00173728">
      <w:pPr>
        <w:jc w:val="center"/>
      </w:pPr>
      <w:r w:rsidRPr="00173728">
        <w:t xml:space="preserve">R J E Š E N J E </w:t>
      </w:r>
    </w:p>
    <w:p w:rsidRDefault="00C6339E" w:rsidP="00C6339E" w:rsidR="00C6339E" w:rsidRPr="00173728">
      <w:pPr>
        <w:jc w:val="center"/>
      </w:pPr>
    </w:p>
    <w:p w:rsidRDefault="00C6339E" w:rsidP="00C6339E" w:rsidR="00C6339E" w:rsidRPr="0001509A">
      <w:pPr>
        <w:jc w:val="center"/>
      </w:pPr>
    </w:p>
    <w:p w:rsidRDefault="00C6339E" w:rsidP="00C6339E" w:rsidR="00C6339E" w:rsidRPr="0001509A">
      <w:pPr>
        <w:jc w:val="center"/>
      </w:pPr>
    </w:p>
    <w:p w:rsidRDefault="00C6339E" w:rsidP="00C6339E" w:rsidR="00C6339E" w:rsidRPr="0001509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1509A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01509A">
        <w:rPr>
          <w:rFonts w:hAnsi="Times New Roman" w:ascii="Times New Roman"/>
          <w:sz w:val="24"/>
          <w:szCs w:val="24"/>
        </w:rPr>
        <w:t>predstečajnom</w:t>
      </w:r>
      <w:proofErr w:type="spellEnd"/>
      <w:r w:rsidRPr="0001509A">
        <w:rPr>
          <w:rFonts w:hAnsi="Times New Roman" w:ascii="Times New Roman"/>
          <w:sz w:val="24"/>
          <w:szCs w:val="24"/>
        </w:rPr>
        <w:t xml:space="preserve"> postupku dužnik</w:t>
      </w:r>
      <w:r w:rsidR="00AB4B33">
        <w:rPr>
          <w:rFonts w:hAnsi="Times New Roman" w:ascii="Times New Roman"/>
          <w:sz w:val="24"/>
          <w:szCs w:val="24"/>
        </w:rPr>
        <w:t>a</w:t>
      </w:r>
      <w:r w:rsidRPr="0001509A">
        <w:rPr>
          <w:rFonts w:hAnsi="Times New Roman" w:ascii="Times New Roman"/>
          <w:b/>
          <w:sz w:val="24"/>
          <w:szCs w:val="24"/>
        </w:rPr>
        <w:t xml:space="preserve"> </w:t>
      </w:r>
      <w:r w:rsidR="0001509A" w:rsidRPr="0001509A">
        <w:rPr>
          <w:rFonts w:hAnsi="Times New Roman" w:ascii="Times New Roman"/>
          <w:b/>
          <w:sz w:val="24"/>
          <w:szCs w:val="24"/>
        </w:rPr>
        <w:t xml:space="preserve">LANDIA d.o.o. </w:t>
      </w:r>
      <w:proofErr w:type="spellStart"/>
      <w:r w:rsidR="0001509A" w:rsidRPr="0001509A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="0001509A" w:rsidRPr="0001509A">
        <w:rPr>
          <w:rFonts w:hAnsi="Times New Roman" w:ascii="Times New Roman"/>
          <w:b/>
          <w:sz w:val="24"/>
          <w:szCs w:val="24"/>
        </w:rPr>
        <w:t>, Vukovarska 27, OIB: 86812953672, MBS: 030061308</w:t>
      </w:r>
      <w:r w:rsidR="00AB4B33">
        <w:rPr>
          <w:rFonts w:hAnsi="Times New Roman" w:ascii="Times New Roman"/>
          <w:b/>
          <w:sz w:val="24"/>
          <w:szCs w:val="24"/>
        </w:rPr>
        <w:t xml:space="preserve"> </w:t>
      </w:r>
      <w:r w:rsidR="00AB4B33">
        <w:rPr>
          <w:rFonts w:hAnsi="Times New Roman" w:ascii="Times New Roman"/>
          <w:sz w:val="24"/>
          <w:szCs w:val="24"/>
        </w:rPr>
        <w:t xml:space="preserve">zastupan po punomoćniku odvjetniku Matija </w:t>
      </w:r>
      <w:proofErr w:type="spellStart"/>
      <w:r w:rsidR="00AB4B33">
        <w:rPr>
          <w:rFonts w:hAnsi="Times New Roman" w:ascii="Times New Roman"/>
          <w:sz w:val="24"/>
          <w:szCs w:val="24"/>
        </w:rPr>
        <w:t>Osrečak</w:t>
      </w:r>
      <w:proofErr w:type="spellEnd"/>
      <w:r w:rsidR="00AB4B33">
        <w:rPr>
          <w:rFonts w:hAnsi="Times New Roman" w:ascii="Times New Roman"/>
          <w:sz w:val="24"/>
          <w:szCs w:val="24"/>
        </w:rPr>
        <w:t xml:space="preserve"> odvjetnik u OD </w:t>
      </w:r>
      <w:proofErr w:type="spellStart"/>
      <w:r w:rsidR="00AB4B33">
        <w:rPr>
          <w:rFonts w:hAnsi="Times New Roman" w:ascii="Times New Roman"/>
          <w:sz w:val="24"/>
          <w:szCs w:val="24"/>
        </w:rPr>
        <w:t>Dominković</w:t>
      </w:r>
      <w:proofErr w:type="spellEnd"/>
      <w:r w:rsidR="00AB4B33">
        <w:rPr>
          <w:rFonts w:hAnsi="Times New Roman" w:ascii="Times New Roman"/>
          <w:sz w:val="24"/>
          <w:szCs w:val="24"/>
        </w:rPr>
        <w:t xml:space="preserve"> &amp; partneri Zagreb, Radnička 80,</w:t>
      </w:r>
      <w:r w:rsidR="0001509A" w:rsidRPr="0001509A">
        <w:rPr>
          <w:rFonts w:hAnsi="Times New Roman" w:ascii="Times New Roman"/>
          <w:b/>
          <w:sz w:val="24"/>
          <w:szCs w:val="24"/>
        </w:rPr>
        <w:t xml:space="preserve"> </w:t>
      </w:r>
      <w:r w:rsidRPr="0001509A">
        <w:rPr>
          <w:rFonts w:hAnsi="Times New Roman" w:ascii="Times New Roman"/>
          <w:sz w:val="24"/>
          <w:szCs w:val="24"/>
        </w:rPr>
        <w:t xml:space="preserve">nakon održanog ročišta radi ispitivanja tražbine </w:t>
      </w:r>
      <w:r w:rsidR="0001509A" w:rsidRPr="0001509A">
        <w:rPr>
          <w:rFonts w:hAnsi="Times New Roman" w:ascii="Times New Roman"/>
          <w:sz w:val="24"/>
          <w:szCs w:val="24"/>
        </w:rPr>
        <w:t>27. studenog 2017. g.</w:t>
      </w:r>
      <w:r w:rsidRPr="0001509A">
        <w:rPr>
          <w:rFonts w:hAnsi="Times New Roman" w:ascii="Times New Roman"/>
          <w:sz w:val="24"/>
          <w:szCs w:val="24"/>
        </w:rPr>
        <w:t xml:space="preserve">, dana </w:t>
      </w:r>
      <w:r w:rsidR="0001509A" w:rsidRPr="0001509A">
        <w:rPr>
          <w:rFonts w:hAnsi="Times New Roman" w:ascii="Times New Roman"/>
          <w:sz w:val="24"/>
          <w:szCs w:val="24"/>
        </w:rPr>
        <w:t>12. siječnja 2018. g.,</w:t>
      </w:r>
    </w:p>
    <w:p w:rsidRDefault="00C6339E" w:rsidP="00C6339E" w:rsidR="00C6339E" w:rsidRPr="0001509A">
      <w:pPr>
        <w:jc w:val="both"/>
      </w:pPr>
    </w:p>
    <w:p w:rsidRDefault="00C6339E" w:rsidP="00C6339E" w:rsidR="00C6339E" w:rsidRPr="0001509A"/>
    <w:p w:rsidRDefault="00C6339E" w:rsidP="00C6339E" w:rsidR="00C6339E" w:rsidRPr="0001509A">
      <w:pPr>
        <w:jc w:val="center"/>
      </w:pPr>
      <w:r w:rsidRPr="0001509A">
        <w:t xml:space="preserve">r i j e š i o  j e </w:t>
      </w:r>
    </w:p>
    <w:p w:rsidRDefault="00C6339E" w:rsidP="00C6339E" w:rsidR="00C6339E"/>
    <w:p w:rsidRDefault="00C6339E" w:rsidP="00C6339E" w:rsidR="00C6339E" w:rsidRPr="00B07079">
      <w:pPr>
        <w:jc w:val="center"/>
      </w:pPr>
    </w:p>
    <w:p w:rsidRDefault="00C6339E" w:rsidP="00C6339E" w:rsidR="00C6339E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667A1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temelju tablica </w:t>
      </w:r>
      <w:r w:rsidRPr="009667A1">
        <w:rPr>
          <w:rFonts w:hAnsi="Times New Roman" w:ascii="Times New Roman"/>
          <w:sz w:val="24"/>
          <w:szCs w:val="24"/>
        </w:rPr>
        <w:t xml:space="preserve">ispitanih tražbina  sud je utvrdio slijedeće tražbine: </w:t>
      </w:r>
    </w:p>
    <w:p w:rsidRDefault="00856469" w:rsidP="00856469" w:rsidR="00856469">
      <w:pPr>
        <w:jc w:val="both"/>
      </w:pPr>
    </w:p>
    <w:p w:rsidRDefault="0001509A" w:rsidP="0001509A" w:rsidR="0001509A"/>
    <w:tbl>
      <w:tblPr>
        <w:tblW w:type="dxa" w:w="10620"/>
        <w:tblInd w:type="dxa" w:w="-3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530"/>
        <w:gridCol w:w="1279"/>
        <w:gridCol w:w="1581"/>
        <w:gridCol w:w="1608"/>
        <w:gridCol w:w="1324"/>
        <w:gridCol w:w="1164"/>
        <w:gridCol w:w="830"/>
        <w:gridCol w:w="1200"/>
        <w:gridCol w:w="1104"/>
      </w:tblGrid>
      <w:tr w:rsidTr="0001509A" w:rsidR="0001509A">
        <w:tc>
          <w:tcPr>
            <w:tcW w:type="dxa" w:w="52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99CCFF" w:color="auto" w:val="clear"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18"/>
                <w:szCs w:val="18"/>
                <w:lang w:eastAsia="en-US"/>
              </w:rPr>
              <w:t>RBR</w:t>
            </w:r>
          </w:p>
          <w:p w:rsidRDefault="0001509A" w:rsidR="0001509A">
            <w:pPr>
              <w:pStyle w:val="Sadrajitablice"/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27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99CCFF" w:color="auto" w:val="clear"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18"/>
                <w:szCs w:val="18"/>
                <w:lang w:eastAsia="en-US"/>
              </w:rPr>
              <w:t>OIB vjerovnika</w:t>
            </w:r>
          </w:p>
          <w:p w:rsidRDefault="0001509A" w:rsidR="0001509A">
            <w:pPr>
              <w:pStyle w:val="Sadrajitablice"/>
              <w:rPr>
                <w:sz w:val="18"/>
                <w:szCs w:val="18"/>
              </w:rPr>
            </w:pPr>
          </w:p>
        </w:tc>
        <w:tc>
          <w:tcPr>
            <w:tcW w:type="dxa" w:w="158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99CCFF" w:color="auto" w:val="clear"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18"/>
                <w:szCs w:val="18"/>
                <w:lang w:eastAsia="en-US"/>
              </w:rPr>
              <w:t>Ime i prezime / Naziv vjerovnika</w:t>
            </w:r>
          </w:p>
          <w:p w:rsidRDefault="0001509A" w:rsidR="0001509A">
            <w:pPr>
              <w:pStyle w:val="Sadrajitablice"/>
              <w:rPr>
                <w:sz w:val="18"/>
                <w:szCs w:val="18"/>
              </w:rPr>
            </w:pPr>
          </w:p>
        </w:tc>
        <w:tc>
          <w:tcPr>
            <w:tcW w:type="dxa" w:w="160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99CCFF" w:color="auto" w:val="clear"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  <w:t>Adresa vjerovnika</w:t>
            </w:r>
          </w:p>
          <w:p w:rsidRDefault="0001509A" w:rsidR="0001509A">
            <w:pPr>
              <w:pStyle w:val="Sadrajitablice"/>
            </w:pPr>
          </w:p>
        </w:tc>
        <w:tc>
          <w:tcPr>
            <w:tcW w:type="dxa" w:w="13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99CCFF" w:color="auto" w:val="clear"/>
            <w:hideMark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  <w:t>Iznos obveze prema izvješću dužnika (u kn)</w:t>
            </w:r>
          </w:p>
        </w:tc>
        <w:tc>
          <w:tcPr>
            <w:tcW w:type="dxa" w:w="116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99CCFF" w:color="auto" w:val="clear"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  <w:t>Iznos tražbine prema prijavi vjerovnika (u kn)</w:t>
            </w:r>
          </w:p>
          <w:p w:rsidRDefault="0001509A" w:rsidR="0001509A">
            <w:pPr>
              <w:pStyle w:val="Sadrajitablice"/>
            </w:pPr>
          </w:p>
        </w:tc>
        <w:tc>
          <w:tcPr>
            <w:tcW w:type="dxa" w:w="8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99CCFF" w:color="auto" w:val="clear"/>
            <w:hideMark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  <w:t>Ovršna isprava</w:t>
            </w:r>
          </w:p>
        </w:tc>
        <w:tc>
          <w:tcPr>
            <w:tcW w:type="dxa" w:w="12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99CCFF" w:color="auto" w:val="clear"/>
            <w:hideMark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  <w:t>Utvrđeni iznos tražbine (u kn)</w:t>
            </w:r>
          </w:p>
        </w:tc>
        <w:tc>
          <w:tcPr>
            <w:tcW w:type="dxa" w:w="110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99CCFF" w:color="auto" w:val="clear"/>
            <w:hideMark/>
          </w:tcPr>
          <w:p w:rsidRDefault="0001509A" w:rsidR="0001509A">
            <w:pPr>
              <w:autoSpaceDE w:val="false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cs="Arial" w:eastAsia="Arial" w:hAnsi="Arial" w:ascii="Arial"/>
                <w:b/>
                <w:bCs/>
                <w:sz w:val="20"/>
                <w:szCs w:val="20"/>
                <w:lang w:eastAsia="en-US"/>
              </w:rPr>
              <w:t>Osporeni iznos (u kn) i od strane dužnika i povjerenika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73666308360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ADAM ADŽIĆ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KANOVAČKA 30,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173.844,37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173.844,37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96873802251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DAVOR ADŽIĆ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VUKOVARSKA ULICA 25, 32214 TORDINCI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922.284,07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922.284,07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48339869626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Agencija za poljoprivredno zemljište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Radnička cesta 22,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43.677,10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43.677,10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13722938070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AGRALIS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Vj.Augusta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Cesarca 16,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18.706,25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18.706,25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17264271213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AGROAURIS J.D.O.O.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Vjetrovita 10, 31208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Petrijevci</w:t>
            </w:r>
            <w:proofErr w:type="spellEnd"/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53.025,83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62.408,09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62.408,09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36531112087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AGROMENS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22.500,00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25.164,50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25.164,50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AGROMILK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MARKOVO 6, 0 </w:t>
            </w: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lastRenderedPageBreak/>
              <w:t>KAMNIK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lastRenderedPageBreak/>
              <w:t>91.616,86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91.616,86</w:t>
            </w:r>
          </w:p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62212838032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AGRON d.o.o. za trgovinu i usluge u stečaju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Ivana Mažuranića 37, 31327 Bilje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731,25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731,25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67793044823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AGRONOM D.O.O.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Zagrebačka 171, 34000 Požega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1.798.155,70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1.896.214,05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1.896.214,05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99025310836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ADRIJANA BECIĆ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JURJA DALMATINCA 49,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148.217,00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148.217,00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91627259355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DAVOR BECIĆ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JURJA DALMATINCA 49,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60.894,25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60.894,25</w:t>
            </w:r>
          </w:p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74170169835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BENDIX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H.V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.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Hrvatinića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37,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941,74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941,74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35526835212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BIOMIN D.O.O.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Poginulih branitelja 4, 10340 Vrbovec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123.303,90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123.303,90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08647157179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BOMI –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max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J.J.Strosmayera 4, 43000 Bjelovar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19.080,01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19.080,81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19.080,81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82790074844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CHROMOS AGRO DD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Radnička cesta 173n,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240.000,00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200.000,00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200.000,00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32247795989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CROATIA BANKA, DD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Roberta Frangeša Mihanovića 9,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437.929,34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439.660,42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da 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439.660,42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14763414644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DIDAKTIKA, USTANOVA ZA OBRAZOVANJE IZ ZAŠTITE NA RADU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Trg Lava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Mirskog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33,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1.800,00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1.800,00</w:t>
            </w:r>
          </w:p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50094280735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DUGEČ HIDRAULIKA, obrt za servis, izradu i trgovinu,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vl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. Martin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Dugeč</w:t>
            </w:r>
            <w:proofErr w:type="spellEnd"/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proofErr w:type="spellStart"/>
            <w:r>
              <w:rPr>
                <w:rFonts w:hAnsi="Arial" w:ascii="Arial"/>
                <w:sz w:val="16"/>
                <w:szCs w:val="16"/>
              </w:rPr>
              <w:t>A.HEBRANGA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65, 32252 OTOK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437,50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437,50</w:t>
            </w:r>
          </w:p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08297468577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DUROCOOL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Široki put 119B, 32000 Vukovar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462,00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91978126573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ELEKTROTEHNIČKI OBRT, SERVIS ZA ELEKTROMOTORE VL. ROLAND RADOŠ</w:t>
            </w:r>
          </w:p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VRTNI 28,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1.472,50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82722410320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EUROPA CHEMICA GRUPA društvo s ograničenom odgovornošću za  proizvodnju, trgovinu i usluge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Kneza Branimira 9, 31221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Josipovac</w:t>
            </w:r>
            <w:proofErr w:type="spellEnd"/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44.578,50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44.578,50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30703851882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FANON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Vladimira Nazora 126, 42208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Petrijanec</w:t>
            </w:r>
            <w:proofErr w:type="spellEnd"/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1.836.990,53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1.965.549,90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1.965.549,90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Financijska agencija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62,50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125,23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125,23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59013770221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GORUP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proofErr w:type="spellStart"/>
            <w:r>
              <w:rPr>
                <w:rFonts w:hAnsi="Arial" w:ascii="Arial"/>
                <w:sz w:val="16"/>
                <w:szCs w:val="16"/>
              </w:rPr>
              <w:t>Tomaševec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2, 49290 Klanjec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18.584,12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37.168,24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18.584,12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18.584,12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22880720451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GRADITE NAJPOVOLJNIJE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Vijeće Europe 28, 32000  Vukovar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564.362,40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663.695,25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663.695,25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rPr>
          <w:trHeight w:val="296"/>
        </w:trPr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6307332379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HEP - Opskrba d.o.o. za opskrbu potrošača električnom, </w:t>
            </w: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lastRenderedPageBreak/>
              <w:t>toplinskom energijom i plinom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lastRenderedPageBreak/>
              <w:t>Ulica grada Vukovara 37,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121.158,53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154.582,44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134.582,44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20.000,00</w:t>
            </w:r>
          </w:p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46830600751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25.268,13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49.606,00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33.675,29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15.930,71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87311810356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HP – Hrvatska pošta d.d.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proofErr w:type="spellStart"/>
            <w:r>
              <w:rPr>
                <w:rFonts w:hAnsi="Arial" w:ascii="Arial"/>
                <w:sz w:val="16"/>
                <w:szCs w:val="16"/>
              </w:rPr>
              <w:t>Jurišećeva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13,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85,20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85,20</w:t>
            </w:r>
          </w:p>
        </w:tc>
      </w:tr>
      <w:tr w:rsidTr="0001509A" w:rsidR="0001509A">
        <w:trPr>
          <w:trHeight w:val="288"/>
        </w:trPr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48006835970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Hrvatska poljoprivredna agencija HPA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Poljana Križevačka 185, 48260 Križevci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5.827,45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5.827,45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81793146560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Hrvatski Telekom d.d.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SAVSKA CESTA 32,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501,21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951,91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951,91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256095593242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HRVATSKA AGENCIJA ZA MALO GOSPODARSTVO, INOVACIJE I INVESTICIJE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Ksaver 208,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450.000 €</w:t>
            </w:r>
          </w:p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2.950.000,00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29059177553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HRVATSKI VETERINARSKI INSTITUT-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VET.ZAVOD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VINKOVCI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proofErr w:type="spellStart"/>
            <w:r>
              <w:rPr>
                <w:rFonts w:hAnsi="Arial" w:ascii="Arial"/>
                <w:sz w:val="16"/>
                <w:szCs w:val="16"/>
              </w:rPr>
              <w:t>J.KOZARCA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24, 321000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200,00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200,00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91547293790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HRVATSKI ZAVOD ZA ZAPOŠLJAVANJE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Radnička Cesta 1,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23.260,18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23.260,18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65918029671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IMPULS-LEASING D.O.O.</w:t>
            </w:r>
          </w:p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Velimira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Škorpika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241,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601.499,88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617.602,55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617.602,55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rPr>
          <w:trHeight w:val="269"/>
        </w:trPr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27759560625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INA-INDUSTRIJA NAFTE DD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Avenija V. Holjevca 10,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135.677,23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147.165,69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147.165,69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97497584791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INTERTIM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Alagovićeva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34A, 10000 Zagreb</w:t>
            </w:r>
          </w:p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272.811,08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227.707,08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45.104,00</w:t>
            </w:r>
          </w:p>
        </w:tc>
      </w:tr>
      <w:tr w:rsidTr="0001509A" w:rsidR="0001509A">
        <w:trPr>
          <w:trHeight w:val="423"/>
        </w:trPr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38182927268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J&amp;T banka d.d.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Aleja Kralja Zvonimira 1, 42000 Varaždin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5.038.972,54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5.073.686,81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5.073.686,81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94472454976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JADRANSKO OSIGURANJE dioničko društvo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Listopadska 2,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708.280,87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393.321,88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314.958,99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JENBACHER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GmBH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&amp;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Co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OG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0, 0 JENBACH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579.073,25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579.073,25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40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36974693678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JERKOVIĆ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Josipa Kozarca 51, 31224 Koška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130.054,38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130.054,38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88741652581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KANAAN društvo s ograničenom odgovornošću za proizvodnju i promet prehrambenih proizvoda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Industrijska zona Janjevci 4, 31540 Donji Miholjac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3.750,00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3.750,00</w:t>
            </w:r>
          </w:p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35771818580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JAVNI BILJEŽNIK MIRODAR KOVAČ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KRALJA ZVONIMIRA 152, 321000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3.756,25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3.756,25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35266127212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MALI ZIDAR d.o.o. za graditeljstvo, trgovinu i usluge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Obrtnička 16,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125.291,95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125.291,95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67545736318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AEM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autoelektr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. obrt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vl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. ZLATKO MATUŠENSKI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KRALJA ZVONIMIRA 152,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1.680,00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1.680,00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lastRenderedPageBreak/>
              <w:t>45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.04492664153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MEDICAL INTERTRADE D.O.O. 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Dr. Franje Tuđmana 3, 10431 Sveta Nedjelja</w:t>
            </w:r>
          </w:p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306.040,15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940.132,42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489.568,51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540.563,91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48012167049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MEGGLE HRVATSKA, mljekarska industrija i trgovina, društvo s ograničenom odgovornošću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Zeleno polje 34,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133.400,00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133.400,00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24891104877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META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Gornja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Konjščinabb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, 49282 Gornja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Konjščina</w:t>
            </w:r>
            <w:proofErr w:type="spellEnd"/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4.625,00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940.132,42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MINISTARSTVO FINANCIJA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TRG REPUBLIKE HRVATSKE 5, 32000 VUKOVAR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853.172,59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844.350,83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809.774,76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34.576,07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76767369197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MINISTARSTVO POLJOPRIVREDE (PRIJAVU DOSTAVILO ŽDO VUKOVAR)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PLANINSKA 2,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34.883,42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28.765,56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28.765,56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75016734753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MOUNT TRADE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proofErr w:type="spellStart"/>
            <w:r>
              <w:rPr>
                <w:rFonts w:hAnsi="Arial" w:ascii="Arial"/>
                <w:sz w:val="16"/>
                <w:szCs w:val="16"/>
              </w:rPr>
              <w:t>Indrustrijska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13, 43280 Garešnica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9.753,75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9.753,75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64546066176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NARODNE NOVINE, DD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Savski Gaj XIII. put 6,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363,88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363,88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24839769530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JAVNI BILJEŽNIK SANDRA NAUMOVSKA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TRG S. JOSIPA 9, 33520 SLATINA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3.485,00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3.485,00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761713743169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NEVKOŠ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Hrvoja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Vukčića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-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Hrvatinića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10,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56,40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56,40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65341371552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OBNOVLJIVI IZVORI ENERGIJE OSIJEK društvo s ograničenom odgovornošću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Trg Ljudevita Gaja 6,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6.000,00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6.000,00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54944238149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OPĆINA TORDINCI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Trg hrvatskih žrtava 9, 32214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Tordinci</w:t>
            </w:r>
            <w:proofErr w:type="spellEnd"/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15.750,06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3.203,14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12.546,90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52123139126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OSATINA GRUPA d.o.o. za proizvodnju, promet i usluge u poljoprivredi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Kralja Tomislava 91, 31402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Semeljci</w:t>
            </w:r>
            <w:proofErr w:type="spellEnd"/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58.776,51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61.026,92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61.026,92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90649953509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OSJEČKA TRGOVINA PAPIROM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export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-import, društvo s ograničenom odgovornošću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Kneza Trpimira 4,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929,40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929,40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27380250353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OTP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Leasing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dioničko društvo za usluge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Avenue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Center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, Avenija Dubrovnik 16V,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1.050.203,30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1.206.162,40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1.206.162,40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59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17774531631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PIK-VINKOVCI dioničko društvo za poljoprivrednu proizvodnju, prehrambenu industriju i promet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Matije Gupca 130,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33.645,00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33.645,00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60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15550168813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PIKAS d.o.o. za posredovanje i zastupanje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Slavka Batušića 39,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38.500,00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105.265,39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52.625,80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52.639,59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24384351607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PIONEER - SJEME društvo s ograničenom </w:t>
            </w: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lastRenderedPageBreak/>
              <w:t>odgovornošću za proizvodnju i trgovinu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proofErr w:type="spellStart"/>
            <w:r>
              <w:rPr>
                <w:rFonts w:hAnsi="Arial" w:ascii="Arial"/>
                <w:sz w:val="16"/>
                <w:szCs w:val="16"/>
              </w:rPr>
              <w:lastRenderedPageBreak/>
              <w:t>Čulinečka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cesta 2b,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23.250,95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23.250,95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35487504279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PIZZIGIN, društvo s ograničenom odgovornošću za računalne usluge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Božidara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Magovca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14b,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6.873,75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10.200,56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10.200,56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38651174884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POLJOPRIVREDNA ZADRUGA AGRO-DUNAV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B. Jelačića 12, 31226 Dalj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178.852,87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178.852,87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92177469549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PSC FERENČAK trgovina i usluge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Omladinska 128,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20.202,50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20.202,50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3112138680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DAVOR RENDULIĆ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DOMOVINSKOG RATA 3, 32000 VUKOVAR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2.140,37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2.140,37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55614719992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Santini društvo s ograničenom odgovornošću za trgovinu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Starčević Ante 79, 32100 Vinkovci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2.372,22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2.372,22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83282865265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SALE društvo s ograničenom odgovornošću za trgovinu i usluge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Vase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Đurđevića 155, 32000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Bršadin</w:t>
            </w:r>
            <w:proofErr w:type="spellEnd"/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131,56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131,56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42496670520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SANI GRADNJA d.o.o. za građevinarstvo i usluge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Glavna 17, 32214 Mlaka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Antinska</w:t>
            </w:r>
            <w:proofErr w:type="spellEnd"/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13.125,00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13.125,00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69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58814210661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SANO - suvremena hranidba životinja d.o.o.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 xml:space="preserve">Industrijska cesta 1, 44317 </w:t>
            </w:r>
            <w:proofErr w:type="spellStart"/>
            <w:r>
              <w:rPr>
                <w:rFonts w:hAnsi="Arial" w:ascii="Arial"/>
                <w:sz w:val="16"/>
                <w:szCs w:val="16"/>
              </w:rPr>
              <w:t>Popovača</w:t>
            </w:r>
            <w:proofErr w:type="spellEnd"/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3.932,40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3.932,40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45237012600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SAVA OSIGURANJE d.d. - Podružnica Hrvatska za osiguranje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Savska 144a,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1.944,57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1.944,57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78427478595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proofErr w:type="spellStart"/>
            <w:r>
              <w:rPr>
                <w:rFonts w:hAnsi="Arial" w:ascii="Arial"/>
                <w:sz w:val="16"/>
                <w:szCs w:val="16"/>
              </w:rPr>
              <w:t>Sberbank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d.d.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Varšavska 9, 10000 Zagreb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36.038.185,53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36.258.744,87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36.258.744,87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14438849969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OPG MILAN SMETIŠKO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NIKOLE TESLE 33, 32280 JARMINA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4.686,41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4.686,41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13875690805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NIKOLA, obrt za vučnu službu i autolimarske radove,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vl.Marko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Smiljanić,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FRANJE JUNGERTA 17, 31000 JOSIPOVAC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1.375,00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1.375,00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21670792419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TRGOVAČKI, GRAĐEVINSKI, PRIJEVOZNIČKI I AUTOMEHANIČARSKI OBRT "MARIĆ B. A. U." VL. ANICA TADIĆ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V.S.KARADŽIĆA 257,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522.307,39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585.184,69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585.184,69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91347134540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TEHNOSTAN d.o.o. za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proiz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, distribuciju i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opskr.topl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.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energ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Dr. Franje Tuđmana 23, 32000 Vukovar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244,30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244,30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76256756536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TINA društvo s ograničenom odgovornošću za promet roba i usluga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Tržnica 7,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41.054,15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41.054,15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34607493750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AGRO-PARTNER obrt za trg. na veliko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vl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. BOJAN TOMAŠEVIĆ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RATARSKA 4, 31204 BIJELO BRDO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415,13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415,13</w:t>
            </w:r>
          </w:p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lastRenderedPageBreak/>
              <w:t>78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29743547503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TRIGLAV OSIGURANJE d.d.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TRG LAVA MIRSKOG,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151.078,78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171.605,08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171.605,08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18736141210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UniCredit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Leasing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Croatia društvo s ograničenom odgovornošću za </w:t>
            </w: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leasing</w:t>
            </w:r>
            <w:proofErr w:type="spellEnd"/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Heinzelova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 xml:space="preserve"> 33, 10000 Zagreb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183.151,72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183.151,72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80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75665455333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UNIQA osiguranje d.d.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Planinska 13 A,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857,72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857,72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72090799734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UNIWELT društvo s ograničenom odgovornošću za unutarnju i vanjsku trgovinu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J.J.Strossmayera 44, 31000 Osijek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7.221,97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7.221,97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82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30638414709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Vinkovački vodovod i kanalizacija društvo s ograničenom odgovornošću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Dragutina Žanića-Karle 47A, 32100 Vinkovci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3.363,39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5.292,39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5.292,39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89230529680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VINDON društvo s ograničenom odgovornošću za proizvodnju i trgovinu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Lučka ulica 4, 35000 Slavonski Brod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15.937,50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15.937,50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29524210204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VIPnet</w:t>
            </w:r>
            <w:proofErr w:type="spellEnd"/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, društvo s ograničenom odgovornošću za usluge javnih telekomunikacija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Vrtni put 1,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13.466,35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5.636,26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7.830,09</w:t>
            </w: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45720904552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VULKANIZER ZDENO d.o.o. za proizvodnju, trgovinu i usluge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Alojzija Stepinca 137, 32100 Vinkovci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4.781,18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7.481,18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86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92963223473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ZAGREBAČKA BANKA DIONIČKO DRUŠTVO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Trg bana Josipa Jelačića 10, 10000 Zagreb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4.728.000,21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4.607.739,86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4.607.739,86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jc w:val="right"/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87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45467134040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ZAŠTITA-INSPEKT d. o. o. za trgovinu i usluge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proofErr w:type="spellStart"/>
            <w:r>
              <w:rPr>
                <w:rFonts w:hAnsi="Arial" w:ascii="Arial"/>
                <w:sz w:val="16"/>
                <w:szCs w:val="16"/>
              </w:rPr>
              <w:t>Bjelolasička</w:t>
            </w:r>
            <w:proofErr w:type="spellEnd"/>
            <w:r>
              <w:rPr>
                <w:rFonts w:hAnsi="Arial" w:ascii="Arial"/>
                <w:sz w:val="16"/>
                <w:szCs w:val="16"/>
              </w:rPr>
              <w:t xml:space="preserve"> 18,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2.750,00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ne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2.750,00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88</w:t>
            </w: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03834418154</w:t>
            </w: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rPr>
                <w:rFonts w:cs="Arial" w:eastAsia="Arial" w:hAnsi="Arial" w:ascii="Arial"/>
                <w:sz w:val="16"/>
                <w:szCs w:val="16"/>
                <w:lang w:eastAsia="en-US"/>
              </w:rPr>
            </w:pPr>
            <w:r>
              <w:rPr>
                <w:rFonts w:cs="Arial" w:eastAsia="Arial" w:hAnsi="Arial" w:ascii="Arial"/>
                <w:sz w:val="16"/>
                <w:szCs w:val="16"/>
                <w:lang w:eastAsia="en-US"/>
              </w:rPr>
              <w:t>ŽITO d.o.o. za proizvodnju i trgovinu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Đakovština 3, 31000 Osijek</w:t>
            </w: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8.679.313,55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8.702.504,68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da</w:t>
            </w: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8.702.504,68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</w:p>
        </w:tc>
      </w:tr>
      <w:tr w:rsidTr="0001509A" w:rsidR="0001509A">
        <w:tc>
          <w:tcPr>
            <w:tcW w:type="dxa" w:w="52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83CAFF" w:color="auto" w:val="clear"/>
          </w:tcPr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</w:p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</w:p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</w:p>
          <w:p w:rsidRDefault="0001509A" w:rsidR="0001509A">
            <w:pPr>
              <w:pStyle w:val="Sadrajitablice"/>
              <w:jc w:val="center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27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83CAFF" w:color="auto" w:val="clear"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5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83CAFF" w:color="auto" w:val="clear"/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UKUPNO:</w:t>
            </w:r>
          </w:p>
        </w:tc>
        <w:tc>
          <w:tcPr>
            <w:tcW w:type="dxa" w:w="160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83CAFF" w:color="auto" w:val="clear"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</w:p>
        </w:tc>
        <w:tc>
          <w:tcPr>
            <w:tcW w:type="dxa" w:w="13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83CAFF" w:color="auto" w:val="clear"/>
            <w:hideMark/>
          </w:tcPr>
          <w:p w:rsidRDefault="0001509A" w:rsidR="0001509A">
            <w:pPr>
              <w:pStyle w:val="Sadrajitablice"/>
              <w:jc w:val="right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67.528.347,28</w:t>
            </w:r>
          </w:p>
        </w:tc>
        <w:tc>
          <w:tcPr>
            <w:tcW w:type="dxa" w:w="116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83CAFF" w:color="auto" w:val="clear"/>
            <w:hideMark/>
          </w:tcPr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68.842.829,46</w:t>
            </w:r>
          </w:p>
          <w:p w:rsidRDefault="0001509A" w:rsidR="0001509A">
            <w:pPr>
              <w:pStyle w:val="Sadrajitablice"/>
              <w:rPr>
                <w:rFonts w:hAnsi="Arial" w:ascii="Arial"/>
                <w:sz w:val="16"/>
                <w:szCs w:val="16"/>
              </w:rPr>
            </w:pPr>
            <w:r>
              <w:rPr>
                <w:rFonts w:hAnsi="Arial" w:ascii="Arial"/>
                <w:sz w:val="16"/>
                <w:szCs w:val="16"/>
              </w:rPr>
              <w:t>+ 450.000 €</w:t>
            </w:r>
          </w:p>
        </w:tc>
        <w:tc>
          <w:tcPr>
            <w:tcW w:type="dxa" w:w="8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83CAFF" w:color="auto" w:val="clear"/>
          </w:tcPr>
          <w:p w:rsidRDefault="0001509A" w:rsidR="0001509A">
            <w:pPr>
              <w:rPr>
                <w:rFonts w:hAnsi="Arial" w:ascii="Arial"/>
                <w:sz w:val="16"/>
                <w:szCs w:val="16"/>
                <w:lang w:eastAsia="en-US"/>
              </w:rPr>
            </w:pPr>
          </w:p>
        </w:tc>
        <w:tc>
          <w:tcPr>
            <w:tcW w:type="dxa" w:w="12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83CAFF" w:color="auto" w:val="clear"/>
            <w:hideMark/>
          </w:tcPr>
          <w:p w:rsidRDefault="0001509A" w:rsidR="0001509A">
            <w:pPr>
              <w:jc w:val="right"/>
              <w:rPr>
                <w:rFonts w:hAnsi="Arial" w:ascii="Arial"/>
                <w:sz w:val="16"/>
                <w:szCs w:val="16"/>
                <w:lang w:eastAsia="en-US"/>
              </w:rPr>
            </w:pPr>
            <w:r>
              <w:rPr>
                <w:rFonts w:hAnsi="Arial" w:ascii="Arial"/>
                <w:sz w:val="16"/>
                <w:szCs w:val="16"/>
                <w:lang w:eastAsia="en-US"/>
              </w:rPr>
              <w:t>67.721.537,71</w:t>
            </w:r>
          </w:p>
        </w:tc>
        <w:tc>
          <w:tcPr>
            <w:tcW w:type="dxa" w:w="11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83CAFF" w:color="auto" w:val="clear"/>
          </w:tcPr>
          <w:p w:rsidRDefault="0001509A" w:rsidR="0001509A">
            <w:pPr>
              <w:jc w:val="right"/>
              <w:rPr>
                <w:rFonts w:hAnsi="Arial" w:ascii="Arial"/>
                <w:sz w:val="16"/>
                <w:szCs w:val="16"/>
                <w:lang w:eastAsia="en-US"/>
              </w:rPr>
            </w:pPr>
            <w:r>
              <w:rPr>
                <w:rFonts w:hAnsi="Arial" w:ascii="Arial"/>
                <w:sz w:val="16"/>
                <w:szCs w:val="16"/>
                <w:lang w:eastAsia="en-US"/>
              </w:rPr>
              <w:t>1.461.190,57</w:t>
            </w:r>
          </w:p>
          <w:p w:rsidRDefault="0001509A" w:rsidR="0001509A">
            <w:pPr>
              <w:jc w:val="right"/>
              <w:rPr>
                <w:rFonts w:hAnsi="Arial" w:ascii="Arial"/>
                <w:sz w:val="16"/>
                <w:szCs w:val="16"/>
                <w:lang w:eastAsia="en-US"/>
              </w:rPr>
            </w:pPr>
          </w:p>
        </w:tc>
      </w:tr>
    </w:tbl>
    <w:p w:rsidRDefault="0001509A" w:rsidP="0001509A" w:rsidR="0001509A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F9155C" w:rsidP="003C5B16" w:rsidR="003C5B16">
      <w:r>
        <w:rPr>
          <w:b/>
        </w:rPr>
        <w:t>Naznaka razloga osporavanja (čl. 50 SZ)</w:t>
      </w:r>
    </w:p>
    <w:p w:rsidRDefault="003C5B16" w:rsidP="003C5B16" w:rsidR="003C5B16" w:rsidRPr="00484F19">
      <w:pPr>
        <w:rPr>
          <w:b/>
        </w:rPr>
      </w:pPr>
      <w:r w:rsidRPr="00484F19">
        <w:rPr>
          <w:b/>
        </w:rPr>
        <w:t>Povjerenik:</w:t>
      </w:r>
    </w:p>
    <w:p w:rsidRDefault="003C5B16" w:rsidP="003C5B16" w:rsidR="003C5B16">
      <w:pPr>
        <w:jc w:val="both"/>
      </w:pPr>
      <w:proofErr w:type="spellStart"/>
      <w:r w:rsidRPr="008B3E28">
        <w:rPr>
          <w:b/>
        </w:rPr>
        <w:t>AgroAuris</w:t>
      </w:r>
      <w:proofErr w:type="spellEnd"/>
      <w:r w:rsidRPr="008B3E28">
        <w:rPr>
          <w:b/>
        </w:rPr>
        <w:t xml:space="preserve"> j.d.o.o. </w:t>
      </w:r>
      <w:proofErr w:type="spellStart"/>
      <w:r w:rsidRPr="008B3E28">
        <w:rPr>
          <w:b/>
        </w:rPr>
        <w:t>Petrijevci</w:t>
      </w:r>
      <w:proofErr w:type="spellEnd"/>
      <w:r>
        <w:t xml:space="preserve"> prijavili su tražbinu u iznos</w:t>
      </w:r>
      <w:r w:rsidR="00F9155C">
        <w:t>u od 62.408,09 kn koju osporava</w:t>
      </w:r>
      <w:r>
        <w:t xml:space="preserve"> u cijelosti budući je parnica u odnosu na navedenu tražbinu u tijeku.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 w:rsidRPr="00484F19">
        <w:rPr>
          <w:b/>
        </w:rPr>
        <w:t>Dužnik</w:t>
      </w:r>
      <w:r>
        <w:t>:</w:t>
      </w:r>
    </w:p>
    <w:p w:rsidRDefault="003C5B16" w:rsidP="003C5B16" w:rsidR="003C5B16">
      <w:pPr>
        <w:jc w:val="both"/>
      </w:pPr>
      <w:proofErr w:type="spellStart"/>
      <w:r>
        <w:t>AgroAuris</w:t>
      </w:r>
      <w:proofErr w:type="spellEnd"/>
      <w:r>
        <w:t xml:space="preserve"> j.d.o.o. </w:t>
      </w:r>
      <w:proofErr w:type="spellStart"/>
      <w:r>
        <w:t>Petrijevci</w:t>
      </w:r>
      <w:proofErr w:type="spellEnd"/>
      <w:r>
        <w:t xml:space="preserve"> prijavili su tražbinu u iznos</w:t>
      </w:r>
      <w:r w:rsidR="00F9155C">
        <w:t>u od 62.408,09 kn koju osporava</w:t>
      </w:r>
      <w:r>
        <w:t xml:space="preserve"> u cijelosti budući je parnica u odnosu na navedenu tražbinu u tijeku.</w:t>
      </w:r>
    </w:p>
    <w:p w:rsidRDefault="003C5B16" w:rsidP="003C5B16" w:rsidR="003C5B16">
      <w:pPr>
        <w:jc w:val="both"/>
      </w:pPr>
    </w:p>
    <w:p w:rsidRDefault="003C5B16" w:rsidP="003C5B16" w:rsidR="003C5B16">
      <w:r>
        <w:t>Povjerenik:</w:t>
      </w:r>
    </w:p>
    <w:p w:rsidRDefault="003C5B16" w:rsidP="003C5B16" w:rsidR="003C5B16">
      <w:pPr>
        <w:jc w:val="both"/>
      </w:pPr>
      <w:proofErr w:type="spellStart"/>
      <w:r w:rsidRPr="008B3E28">
        <w:rPr>
          <w:b/>
        </w:rPr>
        <w:t>Agromens</w:t>
      </w:r>
      <w:proofErr w:type="spellEnd"/>
      <w:r w:rsidRPr="008B3E28">
        <w:rPr>
          <w:b/>
        </w:rPr>
        <w:t xml:space="preserve"> d.o.o. </w:t>
      </w:r>
      <w:proofErr w:type="spellStart"/>
      <w:r w:rsidRPr="008B3E28">
        <w:rPr>
          <w:b/>
        </w:rPr>
        <w:t>Bartolovci</w:t>
      </w:r>
      <w:proofErr w:type="spellEnd"/>
      <w:r>
        <w:t xml:space="preserve"> prijavili su tražbinu u iznos</w:t>
      </w:r>
      <w:r w:rsidR="00F9155C">
        <w:t>u od 25.164,50 kn koju osporava</w:t>
      </w:r>
      <w:r>
        <w:t xml:space="preserve"> u cijelosti budući je donesena pravomoćna presuda kojom je tužba odbijena.</w:t>
      </w:r>
    </w:p>
    <w:p w:rsidRDefault="003C5B16" w:rsidP="003C5B16" w:rsidR="003C5B16">
      <w:pPr>
        <w:rPr>
          <w:b/>
        </w:rPr>
      </w:pPr>
    </w:p>
    <w:p w:rsidRDefault="003C5B16" w:rsidP="003C5B16" w:rsidR="003C5B16">
      <w:pPr>
        <w:rPr>
          <w:b/>
        </w:rPr>
      </w:pPr>
      <w:r>
        <w:rPr>
          <w:b/>
        </w:rPr>
        <w:lastRenderedPageBreak/>
        <w:t>Dužnik:</w:t>
      </w:r>
    </w:p>
    <w:p w:rsidRDefault="003C5B16" w:rsidP="003C5B16" w:rsidR="003C5B16">
      <w:pPr>
        <w:jc w:val="both"/>
      </w:pPr>
      <w:proofErr w:type="spellStart"/>
      <w:r w:rsidRPr="008B3E28">
        <w:rPr>
          <w:b/>
        </w:rPr>
        <w:t>Agromens</w:t>
      </w:r>
      <w:proofErr w:type="spellEnd"/>
      <w:r w:rsidRPr="008B3E28">
        <w:rPr>
          <w:b/>
        </w:rPr>
        <w:t xml:space="preserve"> d.o.o. </w:t>
      </w:r>
      <w:proofErr w:type="spellStart"/>
      <w:r w:rsidRPr="008B3E28">
        <w:rPr>
          <w:b/>
        </w:rPr>
        <w:t>Bartolovci</w:t>
      </w:r>
      <w:proofErr w:type="spellEnd"/>
      <w:r>
        <w:t xml:space="preserve"> prijavili su tražbinu u iznos</w:t>
      </w:r>
      <w:r w:rsidR="00F9155C">
        <w:t>u od 25.164,50 kn koju osporava</w:t>
      </w:r>
      <w:r>
        <w:t xml:space="preserve"> u cijelosti budući je donesena pravomoćna presuda kojom je tužba odbijena.</w:t>
      </w:r>
    </w:p>
    <w:p w:rsidRDefault="003C5B16" w:rsidP="003C5B16" w:rsidR="003C5B16">
      <w:pPr>
        <w:jc w:val="both"/>
      </w:pPr>
    </w:p>
    <w:p w:rsidRDefault="003C5B16" w:rsidP="003C5B16" w:rsidR="003C5B16" w:rsidRPr="00F9155C">
      <w:pPr>
        <w:jc w:val="both"/>
        <w:rPr>
          <w:b/>
        </w:rPr>
      </w:pPr>
      <w:r w:rsidRPr="00F9155C">
        <w:rPr>
          <w:b/>
        </w:rPr>
        <w:t>Povjerenik:</w:t>
      </w:r>
    </w:p>
    <w:p w:rsidRDefault="003C5B16" w:rsidP="003C5B16" w:rsidR="003C5B16" w:rsidRPr="008B3E28">
      <w:pPr>
        <w:jc w:val="both"/>
      </w:pPr>
      <w:r>
        <w:rPr>
          <w:b/>
        </w:rPr>
        <w:t xml:space="preserve">Europa </w:t>
      </w:r>
      <w:proofErr w:type="spellStart"/>
      <w:r>
        <w:rPr>
          <w:b/>
        </w:rPr>
        <w:t>Chemica</w:t>
      </w:r>
      <w:proofErr w:type="spellEnd"/>
      <w:r>
        <w:rPr>
          <w:b/>
        </w:rPr>
        <w:t xml:space="preserve"> Grupa d.o.o. </w:t>
      </w:r>
      <w:proofErr w:type="spellStart"/>
      <w:r>
        <w:rPr>
          <w:b/>
        </w:rPr>
        <w:t>Josipovac</w:t>
      </w:r>
      <w:proofErr w:type="spellEnd"/>
      <w:r>
        <w:rPr>
          <w:b/>
        </w:rPr>
        <w:t xml:space="preserve"> </w:t>
      </w:r>
      <w:r w:rsidRPr="008B3E28">
        <w:t xml:space="preserve">prijavili su tražbinu u iznosu od 44.578,50 kn koju osporava u cijelosti budući navedena tražbina je u prijedlogu za otvaranje </w:t>
      </w:r>
      <w:proofErr w:type="spellStart"/>
      <w:r w:rsidRPr="008B3E28">
        <w:t>predstečajnog</w:t>
      </w:r>
      <w:proofErr w:type="spellEnd"/>
      <w:r w:rsidRPr="008B3E28">
        <w:t xml:space="preserve"> postupka iz razloga što je na dan 31.8.2017. g. knjigovodstveno tako i bilo, tražbina u međuvremenu namirena te vjerovnik nije prijavio tražbinu.</w:t>
      </w:r>
    </w:p>
    <w:p w:rsidRDefault="003C5B16" w:rsidP="003C5B16" w:rsidR="003C5B16">
      <w:pPr>
        <w:rPr>
          <w:b/>
        </w:rPr>
      </w:pPr>
    </w:p>
    <w:p w:rsidRDefault="003C5B16" w:rsidP="003C5B16" w:rsidR="003C5B16">
      <w:pPr>
        <w:rPr>
          <w:b/>
        </w:rPr>
      </w:pPr>
      <w:r>
        <w:rPr>
          <w:b/>
        </w:rPr>
        <w:t>Dužnik:</w:t>
      </w:r>
    </w:p>
    <w:p w:rsidRDefault="003C5B16" w:rsidP="003C5B16" w:rsidR="003C5B16">
      <w:pPr>
        <w:rPr>
          <w:b/>
        </w:rPr>
      </w:pPr>
    </w:p>
    <w:p w:rsidRDefault="003C5B16" w:rsidP="003C5B16" w:rsidR="003C5B16" w:rsidRPr="008B3E28">
      <w:pPr>
        <w:jc w:val="both"/>
      </w:pPr>
      <w:r>
        <w:rPr>
          <w:b/>
        </w:rPr>
        <w:t xml:space="preserve">Europa </w:t>
      </w:r>
      <w:proofErr w:type="spellStart"/>
      <w:r>
        <w:rPr>
          <w:b/>
        </w:rPr>
        <w:t>Chemica</w:t>
      </w:r>
      <w:proofErr w:type="spellEnd"/>
      <w:r>
        <w:rPr>
          <w:b/>
        </w:rPr>
        <w:t xml:space="preserve"> Grupa d.o.o. </w:t>
      </w:r>
      <w:proofErr w:type="spellStart"/>
      <w:r>
        <w:rPr>
          <w:b/>
        </w:rPr>
        <w:t>Josipovac</w:t>
      </w:r>
      <w:proofErr w:type="spellEnd"/>
      <w:r>
        <w:rPr>
          <w:b/>
        </w:rPr>
        <w:t xml:space="preserve"> </w:t>
      </w:r>
      <w:r w:rsidRPr="008B3E28">
        <w:t xml:space="preserve">prijavili su tražbinu u iznosu od 44.578,50 kn koju osporava u cijelosti budući  navedena tražbina je u prijedlogu za otvaranje </w:t>
      </w:r>
      <w:proofErr w:type="spellStart"/>
      <w:r w:rsidRPr="008B3E28">
        <w:t>predstečajnog</w:t>
      </w:r>
      <w:proofErr w:type="spellEnd"/>
      <w:r w:rsidRPr="008B3E28">
        <w:t xml:space="preserve"> postupka iz razloga što je na dan 31.8.2017. g. knjigovodstveno tako i bilo, tražbina u međuvremenu namirena te vjerovnik nije prijavio tražbinu.</w:t>
      </w:r>
    </w:p>
    <w:p w:rsidRDefault="003C5B16" w:rsidP="003C5B16" w:rsidR="003C5B16" w:rsidRPr="008B3E28">
      <w:pPr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Povjerenik:</w:t>
      </w:r>
    </w:p>
    <w:p w:rsidRDefault="003C5B16" w:rsidP="003C5B16" w:rsidR="003C5B16">
      <w:pPr>
        <w:jc w:val="both"/>
      </w:pPr>
      <w:r w:rsidRPr="004463EF">
        <w:rPr>
          <w:b/>
        </w:rPr>
        <w:t>FINA Zagreb</w:t>
      </w:r>
      <w:r>
        <w:t xml:space="preserve"> </w:t>
      </w:r>
      <w:r w:rsidRPr="008B3E28">
        <w:t xml:space="preserve">prijavili su tražbinu u iznosu od </w:t>
      </w:r>
      <w:r>
        <w:t>125,23</w:t>
      </w:r>
      <w:r w:rsidR="00F9155C">
        <w:t xml:space="preserve"> kn koju osporava</w:t>
      </w:r>
      <w:r w:rsidRPr="008B3E28">
        <w:t xml:space="preserve"> u cijelosti </w:t>
      </w:r>
      <w:r>
        <w:t xml:space="preserve">jer je dužnik u međuvremenu platio, tražbina podmirena. 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 w:rsidRPr="008B3E28">
      <w:pPr>
        <w:jc w:val="both"/>
      </w:pPr>
      <w:r w:rsidRPr="004463EF">
        <w:rPr>
          <w:b/>
        </w:rPr>
        <w:t>FINA Zagreb</w:t>
      </w:r>
      <w:r>
        <w:t xml:space="preserve"> </w:t>
      </w:r>
      <w:r w:rsidRPr="008B3E28">
        <w:t xml:space="preserve">prijavili su tražbinu u iznosu od </w:t>
      </w:r>
      <w:r>
        <w:t>125,23</w:t>
      </w:r>
      <w:r w:rsidR="00F9155C">
        <w:t xml:space="preserve"> kn koju osporava</w:t>
      </w:r>
      <w:r w:rsidRPr="008B3E28">
        <w:t xml:space="preserve"> u cijelosti </w:t>
      </w:r>
      <w:r>
        <w:t xml:space="preserve">jer je dužnik u međuvremenu platio, tražbina podmirena. 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 w:rsidRPr="007D78F9">
      <w:pPr>
        <w:jc w:val="both"/>
      </w:pPr>
      <w:r>
        <w:rPr>
          <w:b/>
        </w:rPr>
        <w:t xml:space="preserve">GORUP d.o.o. Klanjec </w:t>
      </w:r>
      <w:r w:rsidRPr="008B3E28">
        <w:t xml:space="preserve">prijavili su tražbinu u iznosu od </w:t>
      </w:r>
      <w:r>
        <w:t>37.168,24</w:t>
      </w:r>
      <w:r w:rsidRPr="008B3E28">
        <w:t xml:space="preserve"> kn </w:t>
      </w:r>
      <w:r w:rsidR="00F9155C">
        <w:t>od kojeg iznosa priznaje 18.584,12 kn a osporava</w:t>
      </w:r>
      <w:r>
        <w:t xml:space="preserve"> u iznosu od 18.584,12 kn budući je prijavljena tražbina iz tablice pod rednim brojem 24 te u koloni Iznos ukupne tražbine je pogrešno upisano, dužnikovo ukupno dugovanje iznosi 18.584,12 kn i ono dospijeva na naplatu prije datuma otvaranja predmeta, kao što je i navedenu u IOS-u </w:t>
      </w:r>
      <w:proofErr w:type="spellStart"/>
      <w:r>
        <w:t>u</w:t>
      </w:r>
      <w:proofErr w:type="spellEnd"/>
      <w:r>
        <w:t xml:space="preserve"> prijavi.</w:t>
      </w:r>
      <w:r w:rsidRPr="007D78F9">
        <w:t xml:space="preserve"> 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 w:rsidRPr="00FE7228">
      <w:pPr>
        <w:jc w:val="both"/>
      </w:pPr>
      <w:r>
        <w:rPr>
          <w:b/>
        </w:rPr>
        <w:t xml:space="preserve">GORUP d.o.o. Klanjec </w:t>
      </w:r>
      <w:r w:rsidRPr="008B3E28">
        <w:t xml:space="preserve">prijavili su tražbinu u iznosu od </w:t>
      </w:r>
      <w:r>
        <w:t>37.168,24</w:t>
      </w:r>
      <w:r w:rsidRPr="008B3E28">
        <w:t xml:space="preserve"> kn </w:t>
      </w:r>
      <w:r w:rsidR="00F9155C">
        <w:t>od kojeg iznosa priznaje 18.584,12 kn a osporava</w:t>
      </w:r>
      <w:r>
        <w:t xml:space="preserve"> u iznosu od 18.584,12 kn budući je prijavljena tražbina iz tablice pod rednim brojem 24 te u koloni Iznos ukupne tražbine je pogrešno upisano, dužnikovo ukupno dugovanje iznosi 18.584,12 kn i ono dospijeva na naplatu prije datuma otvaranja predmeta, kao što je i navedenu u IOS-u </w:t>
      </w:r>
      <w:proofErr w:type="spellStart"/>
      <w:r>
        <w:t>u</w:t>
      </w:r>
      <w:proofErr w:type="spellEnd"/>
      <w:r>
        <w:t xml:space="preserve"> prijavi. </w:t>
      </w:r>
    </w:p>
    <w:p w:rsidRDefault="003C5B16" w:rsidP="003C5B16" w:rsidR="003C5B16">
      <w:pPr>
        <w:jc w:val="both"/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Povjerenik:</w:t>
      </w:r>
    </w:p>
    <w:p w:rsidRDefault="003C5B16" w:rsidP="003C5B16" w:rsidR="003C5B16">
      <w:pPr>
        <w:jc w:val="both"/>
      </w:pPr>
      <w:r>
        <w:rPr>
          <w:b/>
        </w:rPr>
        <w:t xml:space="preserve">HEP-Opskrba d.o.o. Zagreb </w:t>
      </w:r>
      <w:r w:rsidRPr="008B3E28">
        <w:t xml:space="preserve">prijavili su tražbinu u iznosu od </w:t>
      </w:r>
      <w:r>
        <w:t>154.582,44</w:t>
      </w:r>
      <w:r w:rsidRPr="008B3E28">
        <w:t xml:space="preserve"> kn </w:t>
      </w:r>
      <w:r w:rsidR="00F9155C">
        <w:t>od kojeg iznosa priznaje 134.582,44 kn a osporava</w:t>
      </w:r>
      <w:r>
        <w:t xml:space="preserve"> u iznosu od 20.000,00 kn budući ista dospijeva nakon datuma otvaranja </w:t>
      </w:r>
      <w:proofErr w:type="spellStart"/>
      <w:r>
        <w:t>predstečajnog</w:t>
      </w:r>
      <w:proofErr w:type="spellEnd"/>
      <w:r>
        <w:t xml:space="preserve"> postupka koji iznosi 31.250,17 kn.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r>
        <w:rPr>
          <w:b/>
        </w:rPr>
        <w:t xml:space="preserve">HEP-Opskrba d.o.o. Zagreb </w:t>
      </w:r>
      <w:r w:rsidRPr="008B3E28">
        <w:t xml:space="preserve">prijavili su tražbinu u iznosu od </w:t>
      </w:r>
      <w:r>
        <w:t>154.582,44</w:t>
      </w:r>
      <w:r w:rsidRPr="008B3E28">
        <w:t xml:space="preserve"> kn </w:t>
      </w:r>
      <w:r w:rsidR="00F9155C">
        <w:t>od kojeg iznosa priznaje 134.582,44 kn a osporava</w:t>
      </w:r>
      <w:r>
        <w:t xml:space="preserve"> u iznosu od 20.000,00 kn budući ista dospijeva nakon datuma otvaranja </w:t>
      </w:r>
      <w:proofErr w:type="spellStart"/>
      <w:r>
        <w:t>predstečajnog</w:t>
      </w:r>
      <w:proofErr w:type="spellEnd"/>
      <w:r>
        <w:t xml:space="preserve"> postupka koji iznosi 31.250,17 kn.</w:t>
      </w:r>
    </w:p>
    <w:p w:rsidRDefault="003C5B16" w:rsidP="003C5B16" w:rsidR="003C5B16">
      <w:pPr>
        <w:jc w:val="both"/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Povjerenik:</w:t>
      </w:r>
    </w:p>
    <w:p w:rsidRDefault="003C5B16" w:rsidP="003C5B16" w:rsidR="003C5B16">
      <w:pPr>
        <w:jc w:val="both"/>
      </w:pPr>
      <w:r>
        <w:rPr>
          <w:b/>
        </w:rPr>
        <w:lastRenderedPageBreak/>
        <w:t xml:space="preserve">HEP Operator distribucijskog sustava d.o.o. Zagreb </w:t>
      </w:r>
      <w:r w:rsidRPr="008B3E28">
        <w:t xml:space="preserve">prijavili su tražbinu u iznosu od </w:t>
      </w:r>
      <w:r>
        <w:t>49.606,00</w:t>
      </w:r>
      <w:r w:rsidRPr="008B3E28">
        <w:t xml:space="preserve"> kn </w:t>
      </w:r>
      <w:r w:rsidR="00F9155C">
        <w:t>od kojeg iznosa priznaje 33.675,29 kn a osporava</w:t>
      </w:r>
      <w:r>
        <w:t xml:space="preserve"> u iznosu od 15.930,71 kn budući ista dospijeva nakon datuma otvaranja </w:t>
      </w:r>
      <w:proofErr w:type="spellStart"/>
      <w:r>
        <w:t>predstečajnog</w:t>
      </w:r>
      <w:proofErr w:type="spellEnd"/>
      <w:r>
        <w:t xml:space="preserve"> postupka koji iznosi 24.337,87 kn.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r>
        <w:rPr>
          <w:b/>
        </w:rPr>
        <w:t xml:space="preserve">HEP Operator distribucijskog sustava d.o.o. Zagreb </w:t>
      </w:r>
      <w:r w:rsidRPr="008B3E28">
        <w:t xml:space="preserve">prijavili su tražbinu u iznosu od </w:t>
      </w:r>
      <w:r>
        <w:t>49.606,00</w:t>
      </w:r>
      <w:r w:rsidRPr="008B3E28">
        <w:t xml:space="preserve"> kn </w:t>
      </w:r>
      <w:r w:rsidR="00F9155C">
        <w:t>od kojeg iznosa priznaje 33.675,29 kn a osporava</w:t>
      </w:r>
      <w:r>
        <w:t xml:space="preserve"> u iznosu od 15.930,71 kn budući ista dospijeva nakon datuma otvaranja </w:t>
      </w:r>
      <w:proofErr w:type="spellStart"/>
      <w:r>
        <w:t>predstečajnog</w:t>
      </w:r>
      <w:proofErr w:type="spellEnd"/>
      <w:r>
        <w:t xml:space="preserve"> postupka koji iznosi 24.337,87 kn.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r>
        <w:rPr>
          <w:b/>
        </w:rPr>
        <w:t xml:space="preserve">HP-Hrvatska pošta d.d. Zagreb </w:t>
      </w:r>
      <w:r w:rsidRPr="008B3E28">
        <w:t xml:space="preserve">prijavili su tražbinu u iznosu od </w:t>
      </w:r>
      <w:r>
        <w:t>85,20</w:t>
      </w:r>
      <w:r w:rsidR="00F9155C">
        <w:t xml:space="preserve"> kn koju osporava</w:t>
      </w:r>
      <w:r w:rsidRPr="008B3E28">
        <w:t xml:space="preserve"> u cijelosti </w:t>
      </w:r>
      <w:r>
        <w:t xml:space="preserve">jer je dužnik u međuvremenu platio, tražbina podmirena. </w:t>
      </w:r>
    </w:p>
    <w:p w:rsidRDefault="003C5B16" w:rsidP="003C5B16" w:rsidR="003C5B16">
      <w:pPr>
        <w:jc w:val="both"/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Dužnik:</w:t>
      </w:r>
    </w:p>
    <w:p w:rsidRDefault="003C5B16" w:rsidP="003C5B16" w:rsidR="003C5B16">
      <w:pPr>
        <w:jc w:val="both"/>
      </w:pPr>
      <w:r>
        <w:rPr>
          <w:b/>
        </w:rPr>
        <w:t xml:space="preserve">HP-Hrvatska pošta d.d. Zagreb </w:t>
      </w:r>
      <w:r w:rsidRPr="008B3E28">
        <w:t xml:space="preserve">prijavili su tražbinu u iznosu od </w:t>
      </w:r>
      <w:r>
        <w:t>85,20</w:t>
      </w:r>
      <w:r w:rsidR="00F9155C">
        <w:t xml:space="preserve"> kn koju osporava</w:t>
      </w:r>
      <w:r w:rsidRPr="008B3E28">
        <w:t xml:space="preserve"> u cijelosti </w:t>
      </w:r>
      <w:r>
        <w:t xml:space="preserve">jer je dužnik u međuvremenu platio, tražbina podmirena. </w:t>
      </w:r>
    </w:p>
    <w:p w:rsidRDefault="003C5B16" w:rsidP="003C5B16" w:rsidR="003C5B16">
      <w:pPr>
        <w:jc w:val="both"/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Povjerenik:</w:t>
      </w:r>
    </w:p>
    <w:p w:rsidRDefault="003C5B16" w:rsidP="003C5B16" w:rsidR="003C5B16">
      <w:pPr>
        <w:jc w:val="both"/>
      </w:pPr>
      <w:r>
        <w:rPr>
          <w:b/>
        </w:rPr>
        <w:t xml:space="preserve">Hrvatski </w:t>
      </w:r>
      <w:proofErr w:type="spellStart"/>
      <w:r>
        <w:rPr>
          <w:b/>
        </w:rPr>
        <w:t>telekom</w:t>
      </w:r>
      <w:proofErr w:type="spellEnd"/>
      <w:r>
        <w:rPr>
          <w:b/>
        </w:rPr>
        <w:t xml:space="preserve"> d.d. Zagreb </w:t>
      </w:r>
      <w:r w:rsidRPr="008B3E28">
        <w:t xml:space="preserve">prijavili su tražbinu u iznosu od </w:t>
      </w:r>
      <w:r>
        <w:t>951,91</w:t>
      </w:r>
      <w:r w:rsidR="00F9155C">
        <w:t xml:space="preserve"> kn koju osporava</w:t>
      </w:r>
      <w:r w:rsidRPr="008B3E28">
        <w:t xml:space="preserve"> u cijelosti </w:t>
      </w:r>
      <w:r>
        <w:t>jer je dužnik u međuvremenu platio, tražbina podmirena.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 w:rsidRPr="007D78F9">
      <w:pPr>
        <w:jc w:val="both"/>
        <w:rPr>
          <w:b/>
        </w:rPr>
      </w:pPr>
      <w:r>
        <w:rPr>
          <w:b/>
        </w:rPr>
        <w:t xml:space="preserve">Hrvatski </w:t>
      </w:r>
      <w:proofErr w:type="spellStart"/>
      <w:r>
        <w:rPr>
          <w:b/>
        </w:rPr>
        <w:t>telekom</w:t>
      </w:r>
      <w:proofErr w:type="spellEnd"/>
      <w:r>
        <w:rPr>
          <w:b/>
        </w:rPr>
        <w:t xml:space="preserve"> d.d. Zagreb </w:t>
      </w:r>
      <w:r w:rsidRPr="008B3E28">
        <w:t xml:space="preserve">prijavili su tražbinu u iznosu od </w:t>
      </w:r>
      <w:r>
        <w:t>951,91</w:t>
      </w:r>
      <w:r w:rsidR="00F9155C">
        <w:t xml:space="preserve"> kn koju osporava</w:t>
      </w:r>
      <w:r w:rsidRPr="008B3E28">
        <w:t xml:space="preserve"> u cijelosti </w:t>
      </w:r>
      <w:r>
        <w:t>jer je dužnik u međuvremenu platio, tražbina podmirena.</w:t>
      </w:r>
    </w:p>
    <w:p w:rsidRDefault="003C5B16" w:rsidP="003C5B16" w:rsidR="003C5B16">
      <w:pPr>
        <w:jc w:val="both"/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Povjerenik:</w:t>
      </w:r>
    </w:p>
    <w:p w:rsidRDefault="003C5B16" w:rsidP="003C5B16" w:rsidR="003C5B16">
      <w:pPr>
        <w:jc w:val="both"/>
      </w:pPr>
      <w:r w:rsidRPr="00FE7228">
        <w:t>U odnosu na tražbinu Hrvatska agencija za malo gospodarstvo inovacije i investicije</w:t>
      </w:r>
      <w:r>
        <w:rPr>
          <w:b/>
        </w:rPr>
        <w:t xml:space="preserve">  </w:t>
      </w:r>
      <w:r w:rsidRPr="008B3E28">
        <w:t xml:space="preserve">prijavili su tražbinu u iznosu od </w:t>
      </w:r>
      <w:r>
        <w:t xml:space="preserve">450.000,00 EUR-a i 2.950.000,00 kn </w:t>
      </w:r>
      <w:r w:rsidRPr="008B3E28">
        <w:t xml:space="preserve"> koju </w:t>
      </w:r>
      <w:r w:rsidR="00F9155C">
        <w:t>priznaje</w:t>
      </w:r>
      <w:r w:rsidRPr="008B3E28">
        <w:t xml:space="preserve"> u cijelosti </w:t>
      </w:r>
      <w:r>
        <w:t xml:space="preserve">ali uz izričit zahtjev dužnika budući je naveo da potraživanje nije sporno ali je isto uvjetno i veže se za potraživanje Zagrebačke banke d.d. i </w:t>
      </w:r>
      <w:proofErr w:type="spellStart"/>
      <w:r>
        <w:t>Sberg</w:t>
      </w:r>
      <w:proofErr w:type="spellEnd"/>
      <w:r>
        <w:t xml:space="preserve"> banke d.d., naime, radi se o jamstvu.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r w:rsidRPr="00FE7228">
        <w:t>U odnosu na tražbinu Hrvatska agencija za malo gospodarstvo inovacije i investicije</w:t>
      </w:r>
      <w:r>
        <w:rPr>
          <w:b/>
        </w:rPr>
        <w:t xml:space="preserve">  </w:t>
      </w:r>
      <w:r w:rsidRPr="008B3E28">
        <w:t xml:space="preserve">prijavili su tražbinu u iznosu od </w:t>
      </w:r>
      <w:r>
        <w:t xml:space="preserve">450.000,00 EUR-a i 2.950.000,00 kn </w:t>
      </w:r>
      <w:r w:rsidRPr="008B3E28">
        <w:t xml:space="preserve"> koju </w:t>
      </w:r>
      <w:r w:rsidR="00F9155C">
        <w:t>priznaje u cijelosti, potraž</w:t>
      </w:r>
      <w:r>
        <w:t xml:space="preserve">ivanje nije sporno ali je isto uvjetno i veže se za potraživanje Zagrebačke banke d.d. i </w:t>
      </w:r>
      <w:proofErr w:type="spellStart"/>
      <w:r>
        <w:t>Sberg</w:t>
      </w:r>
      <w:proofErr w:type="spellEnd"/>
      <w:r>
        <w:t xml:space="preserve"> banke d.d., naime, radi se o jamstvu.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Intertim</w:t>
      </w:r>
      <w:proofErr w:type="spellEnd"/>
      <w:r>
        <w:rPr>
          <w:b/>
        </w:rPr>
        <w:t xml:space="preserve"> d.o.o. Zagreb </w:t>
      </w:r>
      <w:r w:rsidRPr="008B3E28">
        <w:t>tražbin</w:t>
      </w:r>
      <w:r>
        <w:t>a</w:t>
      </w:r>
      <w:r w:rsidRPr="008B3E28">
        <w:t xml:space="preserve"> u iznosu od </w:t>
      </w:r>
      <w:r>
        <w:t>272.811,08</w:t>
      </w:r>
      <w:r w:rsidRPr="008B3E28">
        <w:t xml:space="preserve"> kn </w:t>
      </w:r>
      <w:r w:rsidR="00F9155C">
        <w:t>od kojeg iznosa priznaje 227.707,08 kn a osporava</w:t>
      </w:r>
      <w:r>
        <w:t xml:space="preserve"> u iznosu od 45.104,00 kn budući da u razdoblju od prijedloga na kojem su prikazane tražbine - 31.8.2017. g.</w:t>
      </w:r>
      <w:r w:rsidR="00F9155C">
        <w:t xml:space="preserve"> </w:t>
      </w:r>
      <w:r>
        <w:t xml:space="preserve">do objavljivanja tražbina na oglasnoj ploči suda vjerovnik </w:t>
      </w:r>
      <w:proofErr w:type="spellStart"/>
      <w:r>
        <w:t>Intertim</w:t>
      </w:r>
      <w:proofErr w:type="spellEnd"/>
      <w:r>
        <w:t xml:space="preserve"> d.o.o. je vratio ovjerovljenu kompenzaciju pokrenutu prije nego što je rađen sam prijedlog tako da se dužnikova obveza smanjila za 45.104,00 kn. Vjerovnik nije prijavio tražbinu.</w:t>
      </w:r>
    </w:p>
    <w:p w:rsidRDefault="003C5B16" w:rsidP="003C5B16" w:rsidR="003C5B16">
      <w:pPr>
        <w:jc w:val="both"/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Dužnik: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lastRenderedPageBreak/>
        <w:t>Intertim</w:t>
      </w:r>
      <w:proofErr w:type="spellEnd"/>
      <w:r>
        <w:rPr>
          <w:b/>
        </w:rPr>
        <w:t xml:space="preserve"> d.o.o. Zagreb </w:t>
      </w:r>
      <w:r w:rsidRPr="008B3E28">
        <w:t>tražbin</w:t>
      </w:r>
      <w:r>
        <w:t>a</w:t>
      </w:r>
      <w:r w:rsidRPr="008B3E28">
        <w:t xml:space="preserve"> u iznosu od </w:t>
      </w:r>
      <w:r>
        <w:t>272.811,08</w:t>
      </w:r>
      <w:r w:rsidRPr="008B3E28">
        <w:t xml:space="preserve"> kn </w:t>
      </w:r>
      <w:r>
        <w:t>od kojeg iznosa prizn</w:t>
      </w:r>
      <w:r w:rsidR="00F9155C">
        <w:t>aje 227.707,08 kn a osporava</w:t>
      </w:r>
      <w:r>
        <w:t xml:space="preserve"> u iznosu od 45.104,00 kn budući da u razdoblju od prijedloga na kojem su prikazane tražbine - 31.8.2017. </w:t>
      </w:r>
      <w:proofErr w:type="spellStart"/>
      <w:r>
        <w:t>g.do</w:t>
      </w:r>
      <w:proofErr w:type="spellEnd"/>
      <w:r>
        <w:t xml:space="preserve"> objavljivanja tražbina na oglasnoj ploči suda vjerovnik </w:t>
      </w:r>
      <w:proofErr w:type="spellStart"/>
      <w:r>
        <w:t>Intertim</w:t>
      </w:r>
      <w:proofErr w:type="spellEnd"/>
      <w:r>
        <w:t xml:space="preserve"> d.o.o. je vratio ovjerovljenu kompenzaciju pokrenutu prije nego što je rađen sam prijedlog tako da se dužnikova obveza smanjila za 45.104,00 kn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r>
        <w:rPr>
          <w:b/>
        </w:rPr>
        <w:t xml:space="preserve">Jadransko osiguranje d.d. Zagreb </w:t>
      </w:r>
      <w:r w:rsidRPr="008B3E28">
        <w:t>tražbin</w:t>
      </w:r>
      <w:r>
        <w:t>a</w:t>
      </w:r>
      <w:r w:rsidRPr="008B3E28">
        <w:t xml:space="preserve"> u iznosu od </w:t>
      </w:r>
      <w:r>
        <w:t>708.280,87</w:t>
      </w:r>
      <w:r w:rsidRPr="008B3E28">
        <w:t xml:space="preserve"> kn </w:t>
      </w:r>
      <w:r w:rsidR="00F9155C">
        <w:t>od kojeg iznosa priznaje 393.321,88 kn a osporava</w:t>
      </w:r>
      <w:r>
        <w:t xml:space="preserve"> u iznosu od 314.958,99 kn budući da u razdoblju od prijedloga na kojem su prikazane tražbine - 31.8.2017. g. do objavljivanja tražbina na oglasnoj ploči suda vjerovnik Jadranko osiguranje d.d.  je potvrdio prijavljene štete koje su se dogodile prije samog prijedloga i time se dužnikova obveza smanjila za 314.958,99 kn. Vjerovnik nije prijavio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r>
        <w:rPr>
          <w:b/>
        </w:rPr>
        <w:t xml:space="preserve">Jadransko osiguranje d.d. Zagreb </w:t>
      </w:r>
      <w:r w:rsidRPr="008B3E28">
        <w:t>tražbin</w:t>
      </w:r>
      <w:r>
        <w:t>a</w:t>
      </w:r>
      <w:r w:rsidRPr="008B3E28">
        <w:t xml:space="preserve"> u iznosu od </w:t>
      </w:r>
      <w:r>
        <w:t>708.280,87</w:t>
      </w:r>
      <w:r w:rsidRPr="008B3E28">
        <w:t xml:space="preserve"> kn </w:t>
      </w:r>
      <w:r w:rsidR="00F9155C">
        <w:t>od kojeg iznosa priznaje 393.321,88 kn a osporava</w:t>
      </w:r>
      <w:r>
        <w:t xml:space="preserve"> u iznosu od 314.958,99 kn budući da u razdoblju od prijedloga na kojem su prikazane tražbine - 31.8.2017. g. do objavljivanja tražbina na oglasnoj ploči suda vjerovnik Jadranko osiguranje d.d.  je potvrdio prijavljene štete koje su se dogodile prije samog prijedloga i time se dužnikova obveza smanjila za 314.958,99 kn.</w:t>
      </w:r>
    </w:p>
    <w:p w:rsidRDefault="003C5B16" w:rsidP="003C5B16" w:rsidR="003C5B16">
      <w:pPr>
        <w:jc w:val="both"/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Povjerenik:</w:t>
      </w:r>
    </w:p>
    <w:p w:rsidRDefault="003C5B16" w:rsidP="003C5B16" w:rsidR="003C5B16">
      <w:pPr>
        <w:jc w:val="both"/>
      </w:pPr>
      <w:r>
        <w:rPr>
          <w:b/>
        </w:rPr>
        <w:t>Mali Z</w:t>
      </w:r>
      <w:r w:rsidR="00F9155C">
        <w:rPr>
          <w:b/>
        </w:rPr>
        <w:t>idar</w:t>
      </w:r>
      <w:r>
        <w:rPr>
          <w:b/>
        </w:rPr>
        <w:t xml:space="preserve"> d.o.o. Vinkovci </w:t>
      </w:r>
      <w:r w:rsidRPr="008B3E28">
        <w:t>tražbin</w:t>
      </w:r>
      <w:r>
        <w:t>a</w:t>
      </w:r>
      <w:r w:rsidRPr="008B3E28">
        <w:t xml:space="preserve"> u iznosu od </w:t>
      </w:r>
      <w:r>
        <w:t>125.291,95 kn</w:t>
      </w:r>
      <w:r w:rsidR="00F9155C">
        <w:t xml:space="preserve"> koju osporava</w:t>
      </w:r>
      <w:r w:rsidRPr="008B3E28">
        <w:t xml:space="preserve"> u cijelosti </w:t>
      </w:r>
      <w:r>
        <w:t xml:space="preserve">jer je dug podmiren prije prijave </w:t>
      </w:r>
      <w:proofErr w:type="spellStart"/>
      <w:r>
        <w:t>predstečajnog</w:t>
      </w:r>
      <w:proofErr w:type="spellEnd"/>
      <w:r>
        <w:t xml:space="preserve"> postupka.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r>
        <w:rPr>
          <w:b/>
        </w:rPr>
        <w:t>Mali Z</w:t>
      </w:r>
      <w:r w:rsidR="00F9155C">
        <w:rPr>
          <w:b/>
        </w:rPr>
        <w:t>idar</w:t>
      </w:r>
      <w:r>
        <w:rPr>
          <w:b/>
        </w:rPr>
        <w:t xml:space="preserve"> d.o.o. Vinkovci </w:t>
      </w:r>
      <w:r w:rsidRPr="008B3E28">
        <w:t>tražbin</w:t>
      </w:r>
      <w:r>
        <w:t>a</w:t>
      </w:r>
      <w:r w:rsidRPr="008B3E28">
        <w:t xml:space="preserve"> u iznosu od </w:t>
      </w:r>
      <w:r>
        <w:t>125.291,95 kn</w:t>
      </w:r>
      <w:r w:rsidR="00F9155C">
        <w:t xml:space="preserve"> koju osporava</w:t>
      </w:r>
      <w:r w:rsidRPr="008B3E28">
        <w:t xml:space="preserve"> u cijelosti </w:t>
      </w:r>
      <w:r>
        <w:t xml:space="preserve">jer je dug podmiren prije prijave </w:t>
      </w:r>
      <w:proofErr w:type="spellStart"/>
      <w:r>
        <w:t>predstečajnog</w:t>
      </w:r>
      <w:proofErr w:type="spellEnd"/>
      <w:r>
        <w:t xml:space="preserve"> postupka.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Medical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Intertrade</w:t>
      </w:r>
      <w:proofErr w:type="spellEnd"/>
      <w:r>
        <w:rPr>
          <w:b/>
        </w:rPr>
        <w:t xml:space="preserve"> d.o.o. Sveta Nedjelja </w:t>
      </w:r>
      <w:r w:rsidRPr="008B3E28">
        <w:t xml:space="preserve">prijavili su tražbinu u iznosu od </w:t>
      </w:r>
      <w:r>
        <w:t>940.132,42</w:t>
      </w:r>
      <w:r w:rsidRPr="008B3E28">
        <w:t xml:space="preserve"> kn </w:t>
      </w:r>
      <w:r>
        <w:t>od</w:t>
      </w:r>
      <w:r w:rsidR="00F9155C">
        <w:t xml:space="preserve"> kojeg iznosa priznaje 489.568,51 kn a osporava</w:t>
      </w:r>
      <w:r>
        <w:t xml:space="preserve"> u iznosu od 540.563,91 kn budući da sama prijava nije dobro ispunjena što znači da nije niti u tablici dobro upisano a priznati iznos tražbine dospijeva prije pokretanja </w:t>
      </w:r>
      <w:proofErr w:type="spellStart"/>
      <w:r>
        <w:t>predstečajnog</w:t>
      </w:r>
      <w:proofErr w:type="spellEnd"/>
      <w:r>
        <w:t xml:space="preserve"> postupka.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 w:rsidRPr="00022B83">
      <w:pPr>
        <w:jc w:val="both"/>
      </w:pPr>
      <w:proofErr w:type="spellStart"/>
      <w:r>
        <w:rPr>
          <w:b/>
        </w:rPr>
        <w:t>Medical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Intertrade</w:t>
      </w:r>
      <w:proofErr w:type="spellEnd"/>
      <w:r>
        <w:rPr>
          <w:b/>
        </w:rPr>
        <w:t xml:space="preserve"> d.o.o. Sveta Nedjelja </w:t>
      </w:r>
      <w:r w:rsidRPr="008B3E28">
        <w:t xml:space="preserve">prijavili su tražbinu u iznosu od </w:t>
      </w:r>
      <w:r>
        <w:t>940.132,42</w:t>
      </w:r>
      <w:r w:rsidRPr="008B3E28">
        <w:t xml:space="preserve"> kn </w:t>
      </w:r>
      <w:r w:rsidR="00F9155C">
        <w:t>od kojeg iznosa priznaje 489.568,51 kn a osporava</w:t>
      </w:r>
      <w:r>
        <w:t xml:space="preserve"> u iznosu od 540.563,91 kn budući da sama prijava nije dobro ispunjena što znači da nije niti u tablici dobro upisano a priznati iznos tražbine dospijeva prije pokretanja </w:t>
      </w:r>
      <w:proofErr w:type="spellStart"/>
      <w:r>
        <w:t>predstečajnog</w:t>
      </w:r>
      <w:proofErr w:type="spellEnd"/>
      <w:r>
        <w:t xml:space="preserve"> postupka.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r>
        <w:rPr>
          <w:b/>
        </w:rPr>
        <w:t xml:space="preserve">Meggle Hrvatska d.o.o. Osijek </w:t>
      </w:r>
      <w:r>
        <w:t>tražbina</w:t>
      </w:r>
      <w:r w:rsidRPr="008B3E28">
        <w:t xml:space="preserve"> u iznosu od </w:t>
      </w:r>
      <w:r>
        <w:t xml:space="preserve">133.400,00 kn </w:t>
      </w:r>
      <w:r w:rsidR="00F9155C">
        <w:t xml:space="preserve"> koju osporava</w:t>
      </w:r>
      <w:r w:rsidRPr="008B3E28">
        <w:t xml:space="preserve"> u cijelosti </w:t>
      </w:r>
      <w:r>
        <w:t xml:space="preserve">jer je tražbina podmirena prije pokretanja </w:t>
      </w:r>
      <w:proofErr w:type="spellStart"/>
      <w:r>
        <w:t>predstečajnog</w:t>
      </w:r>
      <w:proofErr w:type="spellEnd"/>
      <w:r>
        <w:t xml:space="preserve"> postupka.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r>
        <w:rPr>
          <w:b/>
        </w:rPr>
        <w:t xml:space="preserve">Meggle Hrvatska d.o.o. Osijek </w:t>
      </w:r>
      <w:r>
        <w:t>tražbina</w:t>
      </w:r>
      <w:r w:rsidRPr="008B3E28">
        <w:t xml:space="preserve"> u iznosu od </w:t>
      </w:r>
      <w:r>
        <w:t xml:space="preserve">133.400,00 kn </w:t>
      </w:r>
      <w:r w:rsidR="00F9155C">
        <w:t xml:space="preserve"> koju osporava</w:t>
      </w:r>
      <w:r w:rsidRPr="008B3E28">
        <w:t xml:space="preserve"> u cijelosti </w:t>
      </w:r>
      <w:r>
        <w:t xml:space="preserve">jer je tražbina podmirena prije pokretanja </w:t>
      </w:r>
      <w:proofErr w:type="spellStart"/>
      <w:r>
        <w:t>predstečajnog</w:t>
      </w:r>
      <w:proofErr w:type="spellEnd"/>
      <w:r>
        <w:t xml:space="preserve"> postupka.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 w:rsidRPr="00022B83">
      <w:pPr>
        <w:jc w:val="both"/>
      </w:pPr>
      <w:r>
        <w:rPr>
          <w:b/>
        </w:rPr>
        <w:t xml:space="preserve">Meta d.o.o. Gornja </w:t>
      </w:r>
      <w:proofErr w:type="spellStart"/>
      <w:r>
        <w:rPr>
          <w:b/>
        </w:rPr>
        <w:t>Konjščina</w:t>
      </w:r>
      <w:proofErr w:type="spellEnd"/>
      <w:r>
        <w:rPr>
          <w:b/>
        </w:rPr>
        <w:t xml:space="preserve"> </w:t>
      </w:r>
      <w:r w:rsidRPr="008B3E28">
        <w:t xml:space="preserve"> </w:t>
      </w:r>
      <w:proofErr w:type="spellStart"/>
      <w:r w:rsidRPr="008B3E28">
        <w:t>tražbin</w:t>
      </w:r>
      <w:proofErr w:type="spellEnd"/>
      <w:r w:rsidRPr="008B3E28">
        <w:t xml:space="preserve"> u iznosu od </w:t>
      </w:r>
      <w:r>
        <w:t>940.132,42</w:t>
      </w:r>
      <w:r w:rsidRPr="008B3E28">
        <w:t xml:space="preserve"> kn </w:t>
      </w:r>
      <w:r w:rsidR="00F9155C">
        <w:t>od kojeg iznosa priznaje 4.625.00 kn a osporava</w:t>
      </w:r>
      <w:r>
        <w:t xml:space="preserve"> u iznosu od 935.507,42 kn budući da je greškom FINE iskazan iznos prepisan od vjerovnika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Intertrade</w:t>
      </w:r>
      <w:proofErr w:type="spellEnd"/>
      <w:r>
        <w:t xml:space="preserve"> d.o.o. pod rednim brojem 45 iz tablice prijavljenih tražbina.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 w:rsidRPr="00022B83">
      <w:pPr>
        <w:jc w:val="both"/>
      </w:pPr>
      <w:r>
        <w:rPr>
          <w:b/>
        </w:rPr>
        <w:t xml:space="preserve">Meta d.o.o. Gornja </w:t>
      </w:r>
      <w:proofErr w:type="spellStart"/>
      <w:r>
        <w:rPr>
          <w:b/>
        </w:rPr>
        <w:t>Konjščina</w:t>
      </w:r>
      <w:proofErr w:type="spellEnd"/>
      <w:r>
        <w:rPr>
          <w:b/>
        </w:rPr>
        <w:t xml:space="preserve"> </w:t>
      </w:r>
      <w:r w:rsidRPr="008B3E28">
        <w:t xml:space="preserve"> tražbin</w:t>
      </w:r>
      <w:r>
        <w:t>a</w:t>
      </w:r>
      <w:r w:rsidRPr="008B3E28">
        <w:t xml:space="preserve"> u iznosu od </w:t>
      </w:r>
      <w:r>
        <w:t>940.132,42</w:t>
      </w:r>
      <w:r w:rsidRPr="008B3E28">
        <w:t xml:space="preserve"> kn </w:t>
      </w:r>
      <w:r w:rsidR="00F9155C">
        <w:t>od kojeg iznosa priznaje 4.625.00 kn a osporava</w:t>
      </w:r>
      <w:r>
        <w:t xml:space="preserve"> u iznosu od 935.507,42 kn budući da je greškom FINE iskazan iznos prepisan od vjerovnika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Intertrade</w:t>
      </w:r>
      <w:proofErr w:type="spellEnd"/>
      <w:r>
        <w:t xml:space="preserve"> d.o.o. pod rednim brojem 45 iz tablice prijavljenih tražbina.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r>
        <w:rPr>
          <w:b/>
        </w:rPr>
        <w:t xml:space="preserve">Ministarstvo financija </w:t>
      </w:r>
      <w:r w:rsidRPr="008B3E28">
        <w:t xml:space="preserve"> </w:t>
      </w:r>
      <w:r>
        <w:t xml:space="preserve">prijavili su </w:t>
      </w:r>
      <w:r w:rsidRPr="008B3E28">
        <w:t>tražbin</w:t>
      </w:r>
      <w:r>
        <w:t>u</w:t>
      </w:r>
      <w:r w:rsidRPr="008B3E28">
        <w:t xml:space="preserve"> u iznosu od </w:t>
      </w:r>
      <w:r>
        <w:t>844.350,83 kn</w:t>
      </w:r>
      <w:r w:rsidRPr="008B3E28">
        <w:t xml:space="preserve"> </w:t>
      </w:r>
      <w:r w:rsidR="00F9155C">
        <w:t>od kojeg iznosa priznaje</w:t>
      </w:r>
      <w:r>
        <w:t xml:space="preserve"> </w:t>
      </w:r>
      <w:r w:rsidR="00F9155C">
        <w:t>809.774,76 kn a osporava</w:t>
      </w:r>
      <w:r>
        <w:t xml:space="preserve"> u iznosu od 34.576,07 kn budući da se ista odnosi na doprinose s osnove plaća i članarinu HGK a navedeno je plaćeno.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 w:rsidRPr="00022B83">
      <w:pPr>
        <w:jc w:val="both"/>
      </w:pPr>
      <w:r>
        <w:rPr>
          <w:b/>
        </w:rPr>
        <w:t xml:space="preserve">Ministarstvo financija </w:t>
      </w:r>
      <w:r w:rsidRPr="008B3E28">
        <w:t xml:space="preserve"> </w:t>
      </w:r>
      <w:r>
        <w:t xml:space="preserve">prijavili su </w:t>
      </w:r>
      <w:r w:rsidRPr="008B3E28">
        <w:t>tražbin</w:t>
      </w:r>
      <w:r>
        <w:t>u</w:t>
      </w:r>
      <w:r w:rsidRPr="008B3E28">
        <w:t xml:space="preserve"> u iznosu od </w:t>
      </w:r>
      <w:r>
        <w:t>844.350,83 kn</w:t>
      </w:r>
      <w:r w:rsidRPr="008B3E28">
        <w:t xml:space="preserve"> </w:t>
      </w:r>
      <w:r w:rsidR="00F9155C">
        <w:t>od kojeg iznosa priznaje</w:t>
      </w:r>
      <w:r>
        <w:t xml:space="preserve"> </w:t>
      </w:r>
      <w:r w:rsidR="00F9155C">
        <w:t>809.774,76 kn a osporava</w:t>
      </w:r>
      <w:r>
        <w:t xml:space="preserve"> u iznosu od 34.576,07 kn budući da se ista odnosi na doprinose s osnove plaća i članarinu HGK a navedeno je plaćeno.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Nevkoš</w:t>
      </w:r>
      <w:proofErr w:type="spellEnd"/>
      <w:r>
        <w:rPr>
          <w:b/>
        </w:rPr>
        <w:t xml:space="preserve"> d.o.o. Vinkovci </w:t>
      </w:r>
      <w:r>
        <w:t>tražbina</w:t>
      </w:r>
      <w:r w:rsidRPr="008B3E28">
        <w:t xml:space="preserve"> u iznosu od </w:t>
      </w:r>
      <w:r>
        <w:t xml:space="preserve">56,40 kn </w:t>
      </w:r>
      <w:r w:rsidR="00F9155C">
        <w:t xml:space="preserve"> koju osporava</w:t>
      </w:r>
      <w:r w:rsidRPr="008B3E28">
        <w:t xml:space="preserve"> u cijelosti </w:t>
      </w:r>
      <w:r>
        <w:t>jer je tražbina podmirena.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Nevkoš</w:t>
      </w:r>
      <w:proofErr w:type="spellEnd"/>
      <w:r>
        <w:rPr>
          <w:b/>
        </w:rPr>
        <w:t xml:space="preserve"> d.o.o. Vinkovci </w:t>
      </w:r>
      <w:r>
        <w:t>tražbina</w:t>
      </w:r>
      <w:r w:rsidRPr="008B3E28">
        <w:t xml:space="preserve"> u iznosu od </w:t>
      </w:r>
      <w:r>
        <w:t xml:space="preserve">56,40 kn </w:t>
      </w:r>
      <w:r w:rsidR="00F9155C">
        <w:t xml:space="preserve"> koju osporava</w:t>
      </w:r>
      <w:r w:rsidRPr="008B3E28">
        <w:t xml:space="preserve"> u cijelosti </w:t>
      </w:r>
      <w:r>
        <w:t>jer je tražbina podmirena.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r>
        <w:rPr>
          <w:b/>
        </w:rPr>
        <w:t xml:space="preserve">Općina </w:t>
      </w:r>
      <w:proofErr w:type="spellStart"/>
      <w:r>
        <w:rPr>
          <w:b/>
        </w:rPr>
        <w:t>Tordinci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Tordinci</w:t>
      </w:r>
      <w:proofErr w:type="spellEnd"/>
      <w:r>
        <w:rPr>
          <w:b/>
        </w:rPr>
        <w:t xml:space="preserve"> </w:t>
      </w:r>
      <w:r w:rsidRPr="008B3E28">
        <w:t xml:space="preserve"> tražbin</w:t>
      </w:r>
      <w:r>
        <w:t>a</w:t>
      </w:r>
      <w:r w:rsidRPr="008B3E28">
        <w:t xml:space="preserve"> u iznosu od </w:t>
      </w:r>
      <w:r>
        <w:t>15.750,06 kn</w:t>
      </w:r>
      <w:r w:rsidRPr="008B3E28">
        <w:t xml:space="preserve"> </w:t>
      </w:r>
      <w:r>
        <w:t>od kojeg iznosa priznaje</w:t>
      </w:r>
      <w:r w:rsidR="00F9155C">
        <w:t xml:space="preserve"> 3.203,15 kn a osporava</w:t>
      </w:r>
      <w:r>
        <w:t xml:space="preserve"> u iznosu od 12.546,90 kn jer je greška u knjigovodstvenim evidencijama a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r>
        <w:rPr>
          <w:b/>
        </w:rPr>
        <w:t xml:space="preserve">Općina </w:t>
      </w:r>
      <w:proofErr w:type="spellStart"/>
      <w:r>
        <w:rPr>
          <w:b/>
        </w:rPr>
        <w:t>Tordinci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Tordinci</w:t>
      </w:r>
      <w:proofErr w:type="spellEnd"/>
      <w:r>
        <w:rPr>
          <w:b/>
        </w:rPr>
        <w:t xml:space="preserve"> </w:t>
      </w:r>
      <w:r w:rsidRPr="008B3E28">
        <w:t xml:space="preserve"> tražbin</w:t>
      </w:r>
      <w:r>
        <w:t>a</w:t>
      </w:r>
      <w:r w:rsidRPr="008B3E28">
        <w:t xml:space="preserve"> u iznosu od </w:t>
      </w:r>
      <w:r>
        <w:t>15.750,06 kn</w:t>
      </w:r>
      <w:r w:rsidRPr="008B3E28">
        <w:t xml:space="preserve"> </w:t>
      </w:r>
      <w:r w:rsidR="00F9155C">
        <w:t>od kojeg iznosa priznaje 3.203,15 kn a osporava</w:t>
      </w:r>
      <w:r>
        <w:t xml:space="preserve"> u iznosu od 12.546,90 kn jer je greška u knjigovodstvenim evidencijama a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 w:rsidRPr="00022B83">
      <w:pPr>
        <w:jc w:val="both"/>
      </w:pPr>
      <w:r>
        <w:t>Povjerenik: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Pikas</w:t>
      </w:r>
      <w:proofErr w:type="spellEnd"/>
      <w:r>
        <w:rPr>
          <w:b/>
        </w:rPr>
        <w:t xml:space="preserve"> d.o.o. Zagreb </w:t>
      </w:r>
      <w:r>
        <w:t xml:space="preserve">prijavili su </w:t>
      </w:r>
      <w:r w:rsidRPr="008B3E28">
        <w:t>tražbin</w:t>
      </w:r>
      <w:r>
        <w:t>u</w:t>
      </w:r>
      <w:r w:rsidRPr="008B3E28">
        <w:t xml:space="preserve"> u iznosu od </w:t>
      </w:r>
      <w:r>
        <w:t>105.265.39 kn</w:t>
      </w:r>
      <w:r w:rsidRPr="008B3E28">
        <w:t xml:space="preserve"> </w:t>
      </w:r>
      <w:r w:rsidR="00F9155C">
        <w:t>od kojeg iznosa priznaje 52.625,80 kn a osporava</w:t>
      </w:r>
      <w:r>
        <w:t xml:space="preserve"> u iznosu od 52.639,59 kn jer je iznos upisan pogrešno u tablici prijavljenih tražbina od strane FINE.</w:t>
      </w:r>
    </w:p>
    <w:p w:rsidRDefault="003C5B16" w:rsidP="003C5B16" w:rsidR="003C5B16">
      <w:pPr>
        <w:jc w:val="both"/>
      </w:pPr>
    </w:p>
    <w:p w:rsidRDefault="003C5B16" w:rsidP="003C5B16" w:rsidR="003C5B16" w:rsidRPr="00022B83">
      <w:pPr>
        <w:jc w:val="both"/>
      </w:pPr>
      <w:r>
        <w:t>Dužnik:</w:t>
      </w:r>
    </w:p>
    <w:p w:rsidRDefault="003C5B16" w:rsidP="003C5B16" w:rsidR="003C5B16">
      <w:proofErr w:type="spellStart"/>
      <w:r w:rsidRPr="00E5394C">
        <w:rPr>
          <w:b/>
        </w:rPr>
        <w:t>Pikas</w:t>
      </w:r>
      <w:proofErr w:type="spellEnd"/>
      <w:r w:rsidRPr="00E5394C">
        <w:rPr>
          <w:b/>
        </w:rPr>
        <w:t xml:space="preserve"> d.o.o. Zagreb</w:t>
      </w:r>
      <w:r w:rsidRPr="005430F8">
        <w:t xml:space="preserve"> prijavili su tražbinu u iznosu od 105.265</w:t>
      </w:r>
      <w:r w:rsidR="00F9155C">
        <w:t>.39 kn od kojeg iznosa priznaje 52.625,80 kn a osporava</w:t>
      </w:r>
      <w:r w:rsidRPr="005430F8">
        <w:t xml:space="preserve"> u iznosu od 52.639,59 kn jer je iznos upisan pogrešno u tablici prijavljenih tražbina od strane FINE.</w:t>
      </w:r>
    </w:p>
    <w:p w:rsidRDefault="003C5B16" w:rsidP="003C5B16" w:rsidR="003C5B16"/>
    <w:p w:rsidRDefault="003C5B16" w:rsidP="003C5B16" w:rsidR="003C5B16" w:rsidRPr="005430F8">
      <w:r>
        <w:t>Povjerenik: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Tehnostan</w:t>
      </w:r>
      <w:proofErr w:type="spellEnd"/>
      <w:r>
        <w:rPr>
          <w:b/>
        </w:rPr>
        <w:t xml:space="preserve"> d.o.o. Vukovar </w:t>
      </w:r>
      <w:r>
        <w:t>tražbina</w:t>
      </w:r>
      <w:r w:rsidRPr="008B3E28">
        <w:t xml:space="preserve"> u iznosu od </w:t>
      </w:r>
      <w:r>
        <w:t xml:space="preserve">244,30 kn </w:t>
      </w:r>
      <w:r w:rsidRPr="008B3E28">
        <w:t xml:space="preserve"> koju ospor</w:t>
      </w:r>
      <w:r w:rsidR="00F9155C">
        <w:t>ava</w:t>
      </w:r>
      <w:r w:rsidRPr="008B3E28">
        <w:t xml:space="preserve"> u cijelosti </w:t>
      </w:r>
      <w:r>
        <w:t>jer je tražbina podmirena. Vjerovnik nije prijavio svoju tražbinu.</w:t>
      </w:r>
    </w:p>
    <w:p w:rsidRDefault="003C5B16" w:rsidP="003C5B16" w:rsidR="003C5B16" w:rsidRPr="00D24BD7">
      <w:pPr>
        <w:jc w:val="both"/>
        <w:rPr>
          <w:b/>
        </w:rPr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Tehnostan</w:t>
      </w:r>
      <w:proofErr w:type="spellEnd"/>
      <w:r>
        <w:rPr>
          <w:b/>
        </w:rPr>
        <w:t xml:space="preserve"> d.o.o. Vukovar </w:t>
      </w:r>
      <w:r>
        <w:t>tražbina</w:t>
      </w:r>
      <w:r w:rsidRPr="008B3E28">
        <w:t xml:space="preserve"> u iznosu od </w:t>
      </w:r>
      <w:r>
        <w:t xml:space="preserve">244,30 kn </w:t>
      </w:r>
      <w:r w:rsidR="00F9155C">
        <w:t xml:space="preserve"> koju osporava</w:t>
      </w:r>
      <w:r w:rsidRPr="008B3E28">
        <w:t xml:space="preserve"> u cijelosti </w:t>
      </w:r>
      <w:r>
        <w:t>jer je tražbina podmirena.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Uniqa</w:t>
      </w:r>
      <w:proofErr w:type="spellEnd"/>
      <w:r>
        <w:rPr>
          <w:b/>
        </w:rPr>
        <w:t xml:space="preserve"> osiguranje d.d. Zagreb </w:t>
      </w:r>
      <w:r>
        <w:t>tražbina</w:t>
      </w:r>
      <w:r w:rsidRPr="008B3E28">
        <w:t xml:space="preserve"> u iznosu od </w:t>
      </w:r>
      <w:r>
        <w:t xml:space="preserve">857,72 kn </w:t>
      </w:r>
      <w:r w:rsidR="00F9155C">
        <w:t xml:space="preserve"> koju osporava</w:t>
      </w:r>
      <w:r w:rsidRPr="008B3E28">
        <w:t xml:space="preserve"> u cijelosti </w:t>
      </w:r>
      <w:r>
        <w:t>jer je tražbina podmirena. Vjerovnik nije prijavio svoju tražbinu.</w:t>
      </w:r>
    </w:p>
    <w:p w:rsidRDefault="003C5B16" w:rsidP="003C5B16" w:rsidR="003C5B16" w:rsidRPr="005430F8">
      <w:pPr>
        <w:jc w:val="both"/>
        <w:rPr>
          <w:b/>
        </w:rPr>
      </w:pPr>
    </w:p>
    <w:p w:rsidRDefault="003C5B16" w:rsidP="003C5B16" w:rsidR="003C5B16">
      <w:pPr>
        <w:jc w:val="both"/>
      </w:pPr>
      <w:r>
        <w:t>Dužnik:</w:t>
      </w:r>
    </w:p>
    <w:p w:rsidRDefault="003C5B16" w:rsidP="003C5B16" w:rsidR="003C5B16">
      <w:pPr>
        <w:jc w:val="both"/>
      </w:pPr>
      <w:proofErr w:type="spellStart"/>
      <w:r>
        <w:rPr>
          <w:b/>
        </w:rPr>
        <w:t>Uniqa</w:t>
      </w:r>
      <w:proofErr w:type="spellEnd"/>
      <w:r>
        <w:rPr>
          <w:b/>
        </w:rPr>
        <w:t xml:space="preserve"> osiguranje d.d. Zagreb </w:t>
      </w:r>
      <w:r>
        <w:t>tražbina</w:t>
      </w:r>
      <w:r w:rsidRPr="008B3E28">
        <w:t xml:space="preserve"> u iznosu od </w:t>
      </w:r>
      <w:r>
        <w:t xml:space="preserve">857,72 kn </w:t>
      </w:r>
      <w:r w:rsidR="00F9155C">
        <w:t xml:space="preserve"> koju osporava</w:t>
      </w:r>
      <w:r w:rsidRPr="008B3E28">
        <w:t xml:space="preserve"> u cijelosti </w:t>
      </w:r>
      <w:r>
        <w:t>jer je tražbina podmirena. Vjerovnik nije prijavio svoju tražbinu.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</w:t>
      </w:r>
    </w:p>
    <w:p w:rsidRDefault="003C5B16" w:rsidP="003C5B16" w:rsidR="003C5B16">
      <w:pPr>
        <w:jc w:val="both"/>
        <w:rPr>
          <w:b/>
        </w:rPr>
      </w:pPr>
      <w:r>
        <w:rPr>
          <w:b/>
        </w:rPr>
        <w:t xml:space="preserve">Vinkovački vodovod i kanalizacija d.o.o. Vinkovci </w:t>
      </w:r>
      <w:r>
        <w:t>tražbina</w:t>
      </w:r>
      <w:r w:rsidRPr="008B3E28">
        <w:t xml:space="preserve"> u iznosu od </w:t>
      </w:r>
      <w:r>
        <w:t xml:space="preserve">5.292,39 kn </w:t>
      </w:r>
      <w:r w:rsidR="00F9155C">
        <w:t xml:space="preserve"> koju osporava</w:t>
      </w:r>
      <w:r w:rsidRPr="008B3E28">
        <w:t xml:space="preserve"> u cijelosti </w:t>
      </w:r>
      <w:r>
        <w:t xml:space="preserve">jer je tražbina podmirena. </w:t>
      </w:r>
    </w:p>
    <w:p w:rsidRDefault="003C5B16" w:rsidP="003C5B16" w:rsidR="003C5B16">
      <w:pPr>
        <w:jc w:val="both"/>
        <w:rPr>
          <w:b/>
        </w:rPr>
      </w:pPr>
    </w:p>
    <w:p w:rsidRDefault="003C5B16" w:rsidP="003C5B16" w:rsidR="003C5B16">
      <w:pPr>
        <w:jc w:val="both"/>
        <w:rPr>
          <w:b/>
        </w:rPr>
      </w:pPr>
      <w:r>
        <w:rPr>
          <w:b/>
        </w:rPr>
        <w:t>Dužnik:</w:t>
      </w:r>
    </w:p>
    <w:p w:rsidRDefault="003C5B16" w:rsidP="003C5B16" w:rsidR="003C5B16">
      <w:pPr>
        <w:jc w:val="both"/>
        <w:rPr>
          <w:b/>
        </w:rPr>
      </w:pPr>
      <w:r>
        <w:rPr>
          <w:b/>
        </w:rPr>
        <w:t xml:space="preserve">Vinkovački vodovod i kanalizacija d.o.o. Vinkovci </w:t>
      </w:r>
      <w:r>
        <w:t>tražbina</w:t>
      </w:r>
      <w:r w:rsidRPr="008B3E28">
        <w:t xml:space="preserve"> u iznosu od </w:t>
      </w:r>
      <w:r>
        <w:t xml:space="preserve">5.292,39 kn </w:t>
      </w:r>
      <w:r w:rsidR="00F9155C">
        <w:t xml:space="preserve"> koju osporava</w:t>
      </w:r>
      <w:r w:rsidRPr="008B3E28">
        <w:t xml:space="preserve"> u cijelosti </w:t>
      </w:r>
      <w:r>
        <w:t xml:space="preserve">jer je tražbina podmirena. </w:t>
      </w:r>
    </w:p>
    <w:p w:rsidRDefault="003C5B16" w:rsidP="003C5B16" w:rsidR="003C5B16">
      <w:pPr>
        <w:jc w:val="both"/>
      </w:pPr>
    </w:p>
    <w:p w:rsidRDefault="003C5B16" w:rsidP="003C5B16" w:rsidR="003C5B16">
      <w:pPr>
        <w:jc w:val="both"/>
      </w:pPr>
      <w:r>
        <w:t>Povjerenik:</w:t>
      </w:r>
    </w:p>
    <w:p w:rsidRDefault="003C5B16" w:rsidP="003C5B16" w:rsidR="003C5B16">
      <w:pPr>
        <w:jc w:val="both"/>
      </w:pPr>
      <w:proofErr w:type="spellStart"/>
      <w:r w:rsidRPr="00E5394C">
        <w:rPr>
          <w:b/>
        </w:rPr>
        <w:t>VIPnet</w:t>
      </w:r>
      <w:proofErr w:type="spellEnd"/>
      <w:r w:rsidRPr="00E5394C">
        <w:rPr>
          <w:b/>
        </w:rPr>
        <w:t xml:space="preserve"> d.o.o. Zagreb</w:t>
      </w:r>
      <w:r w:rsidRPr="005430F8">
        <w:t xml:space="preserve"> prijavili su tražbinu u iznosu od </w:t>
      </w:r>
      <w:r>
        <w:t>13.466,35</w:t>
      </w:r>
      <w:r w:rsidR="00F9155C">
        <w:t xml:space="preserve"> kn od kojeg iznosa priznaje</w:t>
      </w:r>
      <w:r w:rsidRPr="005430F8">
        <w:t xml:space="preserve"> </w:t>
      </w:r>
      <w:r>
        <w:t>5.636,26</w:t>
      </w:r>
      <w:r w:rsidR="00F9155C">
        <w:t xml:space="preserve"> kn a osporava</w:t>
      </w:r>
      <w:r w:rsidRPr="005430F8">
        <w:t xml:space="preserve"> u iznosu od </w:t>
      </w:r>
      <w:r>
        <w:t>7.830,09</w:t>
      </w:r>
      <w:r w:rsidRPr="005430F8">
        <w:t xml:space="preserve"> kn jer </w:t>
      </w:r>
      <w:r>
        <w:t>su bili prisiljeni platiti dio duga, vjerovnik je uskratio svoju uslugu i tek po uplati ponovno omogućio korištenje mobilne, Internet i fiksne mreže.</w:t>
      </w:r>
    </w:p>
    <w:p w:rsidRDefault="003C5B16" w:rsidP="003C5B16" w:rsidR="003C5B16"/>
    <w:p w:rsidRDefault="003C5B16" w:rsidP="003C5B16" w:rsidR="003C5B16">
      <w:r>
        <w:t>Dužnik:</w:t>
      </w:r>
    </w:p>
    <w:p w:rsidRDefault="003C5B16" w:rsidP="003C5B16" w:rsidR="003C5B16">
      <w:pPr>
        <w:jc w:val="both"/>
      </w:pPr>
      <w:proofErr w:type="spellStart"/>
      <w:r w:rsidRPr="00E5394C">
        <w:rPr>
          <w:b/>
        </w:rPr>
        <w:t>VIPnet</w:t>
      </w:r>
      <w:proofErr w:type="spellEnd"/>
      <w:r w:rsidRPr="00E5394C">
        <w:rPr>
          <w:b/>
        </w:rPr>
        <w:t xml:space="preserve"> d.o.o. Zagreb</w:t>
      </w:r>
      <w:r w:rsidRPr="005430F8">
        <w:t xml:space="preserve"> prijavili su tražbinu u iznosu od </w:t>
      </w:r>
      <w:r>
        <w:t>13.466,35</w:t>
      </w:r>
      <w:r w:rsidRPr="005430F8">
        <w:t xml:space="preserve"> kn od kojeg izno</w:t>
      </w:r>
      <w:r w:rsidR="00F9155C">
        <w:t>sa priznaje</w:t>
      </w:r>
      <w:r w:rsidRPr="005430F8">
        <w:t xml:space="preserve"> </w:t>
      </w:r>
      <w:r>
        <w:t>5.636,26</w:t>
      </w:r>
      <w:r w:rsidR="00F9155C">
        <w:t xml:space="preserve"> kn a osporava</w:t>
      </w:r>
      <w:r w:rsidRPr="005430F8">
        <w:t xml:space="preserve"> u iznosu od </w:t>
      </w:r>
      <w:r>
        <w:t>7.830,09</w:t>
      </w:r>
      <w:r w:rsidRPr="005430F8">
        <w:t xml:space="preserve"> kn jer </w:t>
      </w:r>
      <w:r>
        <w:t>su bili prisiljeni platiti dio duga, vjerovnik je uskratio svoju uslugu i tek po uplati ponovno omogućio korištenje mobilne, Internet i fiksne mreže.</w:t>
      </w:r>
    </w:p>
    <w:p w:rsidRDefault="00390D3F" w:rsidP="00390D3F" w:rsidR="00390D3F" w:rsidRPr="00CD56CD">
      <w:pPr>
        <w:jc w:val="both"/>
      </w:pPr>
    </w:p>
    <w:p w:rsidRDefault="00727900" w:rsidP="00940CDE" w:rsidR="00940CDE" w:rsidRPr="00940CDE">
      <w:pPr>
        <w:ind w:firstLine="360"/>
        <w:jc w:val="both"/>
        <w:rPr>
          <w:b/>
        </w:rPr>
      </w:pPr>
      <w:r w:rsidRPr="00940CDE">
        <w:rPr>
          <w:b/>
        </w:rPr>
        <w:t>Vjerovnici kojima su povjerenik i dužnik osporili tražbinu, upućuju se na parnicu u roku od 8 dana od dana pravomoćnosti ovog Rješenja o upućivanju u parnicu, odnosno primitka drugostupanjske odluke</w:t>
      </w:r>
      <w:r w:rsidR="00940CDE" w:rsidRPr="00940CDE">
        <w:rPr>
          <w:b/>
        </w:rPr>
        <w:t>,</w:t>
      </w:r>
      <w:r w:rsidRPr="00940CDE">
        <w:rPr>
          <w:b/>
        </w:rPr>
        <w:t xml:space="preserve"> protiv dužnika radi utvrđivanja osporene tražbine</w:t>
      </w:r>
      <w:r w:rsidR="00940CDE" w:rsidRPr="00940CDE">
        <w:rPr>
          <w:b/>
        </w:rPr>
        <w:t xml:space="preserve"> (čl. 50 st. 3 SZ u vezi s čl. 266 SZ)</w:t>
      </w:r>
      <w:r w:rsidRPr="00940CDE">
        <w:rPr>
          <w:b/>
        </w:rPr>
        <w:t>.</w:t>
      </w:r>
    </w:p>
    <w:p w:rsidRDefault="00727900" w:rsidP="00940CDE" w:rsidR="00727900" w:rsidRPr="00940CDE">
      <w:pPr>
        <w:ind w:firstLine="360"/>
        <w:jc w:val="both"/>
        <w:rPr>
          <w:b/>
        </w:rPr>
      </w:pPr>
    </w:p>
    <w:p w:rsidRDefault="00727900" w:rsidP="00940CDE" w:rsidR="00727900">
      <w:pPr>
        <w:ind w:firstLine="403"/>
        <w:jc w:val="both"/>
        <w:rPr>
          <w:b/>
        </w:rPr>
      </w:pPr>
      <w:r w:rsidRPr="00940CDE">
        <w:rPr>
          <w:b/>
        </w:rPr>
        <w:t xml:space="preserve">Ako osoba koja je upućena na parnicu </w:t>
      </w:r>
      <w:r w:rsidR="00940CDE" w:rsidRPr="00940CDE">
        <w:rPr>
          <w:b/>
        </w:rPr>
        <w:t xml:space="preserve">ne pokrene parnicu u roku od 8 dana od dana pravomoćnosti Rješenja o upućivanju </w:t>
      </w:r>
      <w:r w:rsidR="00940CDE">
        <w:rPr>
          <w:b/>
        </w:rPr>
        <w:t>u</w:t>
      </w:r>
      <w:r w:rsidR="00940CDE" w:rsidRPr="00940CDE">
        <w:rPr>
          <w:b/>
        </w:rPr>
        <w:t xml:space="preserve"> parnicu, odnosno primitka drugostupanjske odluke, smatrat će se da je odustala od prava na vođenje parnice. (čl. 50 SZ u vezi s čl. 267 SZ)</w:t>
      </w:r>
      <w:r w:rsidR="00940CDE">
        <w:rPr>
          <w:b/>
        </w:rPr>
        <w:t>.</w:t>
      </w:r>
    </w:p>
    <w:p w:rsidRDefault="00940CDE" w:rsidP="00940CDE" w:rsidR="00940CDE">
      <w:pPr>
        <w:ind w:firstLine="403"/>
        <w:jc w:val="both"/>
        <w:rPr>
          <w:b/>
        </w:rPr>
      </w:pPr>
    </w:p>
    <w:p w:rsidRDefault="00940CDE" w:rsidP="00940CDE" w:rsidR="00940CDE" w:rsidRPr="00940CDE">
      <w:pPr>
        <w:ind w:firstLine="403"/>
        <w:jc w:val="both"/>
        <w:rPr>
          <w:b/>
        </w:rPr>
      </w:pPr>
    </w:p>
    <w:p w:rsidRDefault="00727900" w:rsidP="00727900" w:rsidR="00727900">
      <w:pPr>
        <w:ind w:hanging="12"/>
        <w:jc w:val="center"/>
      </w:pPr>
    </w:p>
    <w:p w:rsidRDefault="00390D3F" w:rsidP="00390D3F" w:rsidR="00390D3F">
      <w:pPr>
        <w:ind w:firstLine="708"/>
        <w:jc w:val="both"/>
      </w:pPr>
    </w:p>
    <w:p w:rsidRDefault="00390D3F" w:rsidP="00390D3F" w:rsidR="00390D3F">
      <w:pPr>
        <w:ind w:firstLine="708"/>
        <w:jc w:val="center"/>
      </w:pPr>
      <w:r>
        <w:t>Obrazloženje</w:t>
      </w:r>
    </w:p>
    <w:p w:rsidRDefault="00390D3F" w:rsidP="00390D3F" w:rsidR="00390D3F">
      <w:pPr>
        <w:ind w:firstLine="708"/>
        <w:jc w:val="center"/>
      </w:pPr>
    </w:p>
    <w:p w:rsidRDefault="00390D3F" w:rsidP="00390D3F" w:rsidR="00390D3F">
      <w:pPr>
        <w:ind w:firstLine="708"/>
        <w:jc w:val="center"/>
      </w:pPr>
    </w:p>
    <w:p w:rsidRDefault="00390D3F" w:rsidP="00390D3F" w:rsidR="00390D3F">
      <w:pPr>
        <w:ind w:firstLine="708"/>
        <w:jc w:val="both"/>
      </w:pPr>
      <w:r>
        <w:t xml:space="preserve">Nakon održanog ročišta radi ispitivanja tražbina u </w:t>
      </w:r>
      <w:proofErr w:type="spellStart"/>
      <w:r>
        <w:t>predstečajnom</w:t>
      </w:r>
      <w:proofErr w:type="spellEnd"/>
      <w:r>
        <w:t xml:space="preserve"> postupku dužnika </w:t>
      </w:r>
      <w:r w:rsidRPr="0001509A">
        <w:rPr>
          <w:b/>
        </w:rPr>
        <w:t xml:space="preserve">LANDIA d.o.o. </w:t>
      </w:r>
      <w:proofErr w:type="spellStart"/>
      <w:r w:rsidRPr="0001509A">
        <w:rPr>
          <w:b/>
        </w:rPr>
        <w:t>Tordinci</w:t>
      </w:r>
      <w:proofErr w:type="spellEnd"/>
      <w:r w:rsidRPr="0001509A">
        <w:rPr>
          <w:b/>
        </w:rPr>
        <w:t xml:space="preserve">, Vukovarska 27, OIB: 86812953672, MBS: 030061308 </w:t>
      </w:r>
      <w:r>
        <w:t>sud je utvrdio tablice ispitanih tražbina kao u izreci.</w:t>
      </w:r>
    </w:p>
    <w:p w:rsidRDefault="00940CDE" w:rsidP="00390D3F" w:rsidR="00940CDE">
      <w:pPr>
        <w:ind w:firstLine="708"/>
        <w:jc w:val="both"/>
      </w:pPr>
    </w:p>
    <w:p w:rsidRDefault="00940CDE" w:rsidP="00940CDE" w:rsidR="00390D3F">
      <w:pPr>
        <w:ind w:firstLine="708"/>
        <w:jc w:val="both"/>
      </w:pPr>
      <w:r>
        <w:t xml:space="preserve">Ujedno sukladno čl. 50 st. 1 Stečajnog zakona (NN br. 71/15 u daljnjem tekstu SZ) sud je uz tablicu ispitanih tražbina naveo i naznaku razloga osporavanja tražbina vjerovnika a koju se osporili dužnik i povjerenik, kao u izreci ovog Rješenja. </w:t>
      </w:r>
    </w:p>
    <w:p w:rsidRDefault="00940CDE" w:rsidP="00940CDE" w:rsidR="00940CDE">
      <w:pPr>
        <w:ind w:firstLine="708"/>
        <w:jc w:val="both"/>
      </w:pPr>
    </w:p>
    <w:p w:rsidRDefault="00940CDE" w:rsidP="00940CDE" w:rsidR="00940CDE">
      <w:pPr>
        <w:ind w:firstLine="708"/>
        <w:jc w:val="both"/>
      </w:pPr>
      <w:r>
        <w:t>Sukladno čl. 48 st. 1 SZ u vezi s čl. 50 st. 3 SZ i 266 SZ i 267 SZ  sud je vjerovnike osporenih tražbina uputio na parnicu protiv dužnika radi utvrđivanja osporene tražbine.</w:t>
      </w:r>
    </w:p>
    <w:p w:rsidRDefault="00940CDE" w:rsidP="00940CDE" w:rsidR="00940CDE">
      <w:pPr>
        <w:ind w:firstLine="708"/>
        <w:jc w:val="both"/>
      </w:pPr>
    </w:p>
    <w:p w:rsidRDefault="00390D3F" w:rsidP="00390D3F" w:rsidR="00390D3F">
      <w:pPr>
        <w:ind w:firstLine="708"/>
        <w:jc w:val="both"/>
      </w:pPr>
      <w:r>
        <w:t>Slijedom navedenog valjalo je sukladno čl. 50 SZ odlučiti kao u izreci.</w:t>
      </w:r>
    </w:p>
    <w:p w:rsidRDefault="00D00AF5" w:rsidP="0075584D" w:rsidR="0075584D">
      <w:pPr>
        <w:tabs>
          <w:tab w:pos="1440" w:val="left"/>
        </w:tabs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ab/>
      </w:r>
    </w:p>
    <w:p w:rsidRDefault="00C31CAA" w:rsidP="0075584D" w:rsidR="00C31CAA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Default="0075584D" w:rsidP="00357DED" w:rsidR="0075584D">
      <w:pPr>
        <w:ind w:firstLine="708"/>
        <w:jc w:val="both"/>
      </w:pPr>
    </w:p>
    <w:p w:rsidRDefault="009946DC" w:rsidP="009946DC" w:rsidR="009946DC">
      <w:pPr>
        <w:ind w:firstLine="708"/>
        <w:jc w:val="center"/>
      </w:pPr>
      <w:r>
        <w:t xml:space="preserve">U Osijeku </w:t>
      </w:r>
      <w:r w:rsidR="0001509A">
        <w:t>12. siječnja 2018. g.</w:t>
      </w: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9946DC" w:rsidP="009946DC" w:rsidR="009946DC">
      <w:pPr>
        <w:ind w:firstLine="708"/>
        <w:jc w:val="center"/>
      </w:pPr>
    </w:p>
    <w:p w:rsidRDefault="005C656B" w:rsidP="0045558E" w:rsidR="005C656B">
      <w:pPr>
        <w:jc w:val="both"/>
      </w:pPr>
    </w:p>
    <w:p w:rsidRDefault="009946DC" w:rsidP="009946DC" w:rsidR="009946DC" w:rsidRPr="00173728">
      <w:r w:rsidRPr="00173728">
        <w:t xml:space="preserve">Zapisničar:                                                                                  </w:t>
      </w:r>
      <w:r w:rsidR="00940CDE">
        <w:t xml:space="preserve">           </w:t>
      </w:r>
      <w:r w:rsidRPr="00173728">
        <w:t>STEČAJNA SUTKINJA</w:t>
      </w:r>
    </w:p>
    <w:p w:rsidRDefault="009946DC" w:rsidP="009946DC" w:rsidR="009946DC">
      <w:r w:rsidRPr="00173728">
        <w:t xml:space="preserve">Danijela Sekulić                                                                                      </w:t>
      </w:r>
      <w:r w:rsidR="00940CDE">
        <w:t xml:space="preserve">          </w:t>
      </w:r>
      <w:r w:rsidRPr="00173728">
        <w:t>Nada Roso</w:t>
      </w:r>
    </w:p>
    <w:p w:rsidRDefault="009946DC" w:rsidP="009946DC" w:rsidR="009946DC" w:rsidRPr="00173728"/>
    <w:p w:rsidRDefault="009946DC" w:rsidP="009946DC" w:rsidR="009946DC" w:rsidRPr="00173728"/>
    <w:p w:rsidRDefault="009946DC" w:rsidP="009946DC" w:rsidR="009946DC" w:rsidRPr="00173728">
      <w:r w:rsidRPr="00173728">
        <w:t>POUKA O PRAVNOM LIJEKU:</w:t>
      </w:r>
    </w:p>
    <w:p w:rsidRDefault="009946DC" w:rsidP="009946DC" w:rsidR="009946DC">
      <w:r w:rsidRPr="00173728">
        <w:t>Protiv ovog rješenja nezadovoljna stranka može izjaviti žalbu Visokom trgovačkom sudu Republike Hrvatske u Zagrebu u roku od 8 dana</w:t>
      </w:r>
      <w:r w:rsidR="00C31CAA">
        <w:t xml:space="preserve"> u 3 primjerka putem ovog suda.</w:t>
      </w:r>
    </w:p>
    <w:p w:rsidRDefault="00C31CAA" w:rsidP="00C31CAA" w:rsidR="00C31CAA" w:rsidRPr="00C31CAA">
      <w:pPr>
        <w:pStyle w:val="Bezproreda"/>
        <w:rPr>
          <w:rFonts w:hAnsi="Times New Roman" w:ascii="Times New Roman"/>
          <w:sz w:val="24"/>
          <w:szCs w:val="24"/>
        </w:rPr>
      </w:pPr>
    </w:p>
    <w:p w:rsidRDefault="009946DC" w:rsidP="00C348BA" w:rsidR="009946DC" w:rsidRPr="00C31CAA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DNA:</w:t>
      </w:r>
    </w:p>
    <w:p w:rsidRDefault="00383FF0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9946DC" w:rsidP="00C348BA" w:rsidR="009946DC" w:rsidRPr="00C31CAA">
      <w:pPr>
        <w:pStyle w:val="Bezproreda"/>
        <w:numPr>
          <w:ilvl w:val="0"/>
          <w:numId w:val="12"/>
        </w:numPr>
        <w:spacing w:after="0"/>
        <w:rPr>
          <w:rFonts w:hAnsi="Times New Roman" w:ascii="Times New Roman"/>
          <w:sz w:val="24"/>
          <w:szCs w:val="24"/>
        </w:rPr>
      </w:pPr>
      <w:r w:rsidRPr="00C31CAA">
        <w:rPr>
          <w:rFonts w:hAnsi="Times New Roman" w:ascii="Times New Roman"/>
          <w:sz w:val="24"/>
          <w:szCs w:val="24"/>
        </w:rPr>
        <w:t>k-</w:t>
      </w:r>
      <w:r w:rsidR="00AB4B33">
        <w:rPr>
          <w:rFonts w:hAnsi="Times New Roman" w:ascii="Times New Roman"/>
          <w:sz w:val="24"/>
          <w:szCs w:val="24"/>
        </w:rPr>
        <w:t>12.2.</w:t>
      </w:r>
    </w:p>
    <w:p w:rsidRDefault="009946DC" w:rsidP="00C348BA" w:rsidR="009946DC"/>
    <w:p w:rsidRDefault="009946DC" w:rsidP="009946DC" w:rsidR="009946DC"/>
    <w:p w:rsidRDefault="009946DC" w:rsidP="009946DC" w:rsidR="009946DC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40CDE" w:rsidP="009946DC" w:rsidR="00940CDE"/>
    <w:p w:rsidRDefault="009946DC" w:rsidP="009946DC" w:rsidR="009946DC"/>
    <w:p w:rsidRDefault="009946DC" w:rsidP="009946DC" w:rsidR="009946DC"/>
    <w:p w:rsidRDefault="009946DC" w:rsidP="009946DC" w:rsidR="009946DC"/>
    <w:p w:rsidRDefault="009946DC" w:rsidP="009946DC" w:rsidR="009946DC" w:rsidRPr="00173728"/>
    <w:p w:rsidRDefault="009946DC" w:rsidP="009946DC" w:rsidR="009946DC" w:rsidRPr="00173728">
      <w:pPr>
        <w:jc w:val="center"/>
      </w:pPr>
    </w:p>
    <w:p w:rsidRDefault="009946DC" w:rsidP="009946DC" w:rsidR="009946DC" w:rsidRPr="00173728"/>
    <w:p w:rsidRDefault="009946DC" w:rsidP="009946DC" w:rsidR="009946DC" w:rsidRPr="00EB0625">
      <w:bookmarkStart w:name="_GoBack" w:id="0"/>
      <w:bookmarkEnd w:id="0"/>
    </w:p>
    <w:p w:rsidRDefault="00170F92" w:rsidP="00B72803" w:rsidR="00170F92"/>
    <w:p w:rsidRDefault="00B72803" w:rsidP="00B72803" w:rsidR="00B72803" w:rsidRPr="005C74BE"/>
    <w:sectPr w:rsidR="00B72803" w:rsidRPr="005C74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DDB" w:rsidP="00F57AB4" w:rsidR="00485DDB">
      <w:r>
        <w:separator/>
      </w:r>
    </w:p>
  </w:endnote>
  <w:endnote w:id="0" w:type="continuationSeparator">
    <w:p w:rsidRDefault="00485DDB" w:rsidP="00F57AB4" w:rsidR="00485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DDB" w:rsidP="00F57AB4" w:rsidR="00485DDB">
      <w:r>
        <w:separator/>
      </w:r>
    </w:p>
  </w:footnote>
  <w:footnote w:id="0" w:type="continuationSeparator">
    <w:p w:rsidRDefault="00485DDB" w:rsidP="00F57AB4" w:rsidR="00485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9155C" w:rsidP="00C348BA" w:rsidR="00F9155C">
        <w:pPr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4B28">
          <w:rPr>
            <w:noProof/>
          </w:rPr>
          <w:t>11</w:t>
        </w:r>
        <w:r>
          <w:fldChar w:fldCharType="end"/>
        </w:r>
        <w:r>
          <w:tab/>
        </w:r>
        <w:r>
          <w:tab/>
        </w:r>
        <w:r>
          <w:tab/>
          <w:t xml:space="preserve">                </w:t>
        </w:r>
        <w:r w:rsidR="00AB4B33">
          <w:t>6 St-1430/17-20</w:t>
        </w:r>
      </w:p>
      <w:p w:rsidRDefault="00485DDB" w:rsidR="00F9155C">
        <w:pPr>
          <w:pStyle w:val="Zaglavlje"/>
          <w:jc w:val="center"/>
        </w:pPr>
      </w:p>
    </w:sdtContent>
  </w:sdt>
  <w:p w:rsidRDefault="00F9155C" w:rsidR="00F915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531CF"/>
    <w:multiLevelType w:val="hybridMultilevel"/>
    <w:tmpl w:val="3286C58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2B676A"/>
    <w:multiLevelType w:val="hybridMultilevel"/>
    <w:tmpl w:val="7FAAFB06"/>
    <w:lvl w:tplc="66265468" w:ilvl="0">
      <w:start w:val="1"/>
      <w:numFmt w:val="decimal"/>
      <w:lvlText w:val="%1."/>
      <w:lvlJc w:val="left"/>
      <w:pPr>
        <w:ind w:hanging="360" w:left="9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7"/>
      </w:pPr>
    </w:lvl>
    <w:lvl w:tentative="true" w:tplc="041A001B" w:ilvl="2">
      <w:start w:val="1"/>
      <w:numFmt w:val="lowerRoman"/>
      <w:lvlText w:val="%3."/>
      <w:lvlJc w:val="right"/>
      <w:pPr>
        <w:ind w:hanging="180" w:left="2347"/>
      </w:pPr>
    </w:lvl>
    <w:lvl w:tentative="true" w:tplc="041A000F" w:ilvl="3">
      <w:start w:val="1"/>
      <w:numFmt w:val="decimal"/>
      <w:lvlText w:val="%4."/>
      <w:lvlJc w:val="left"/>
      <w:pPr>
        <w:ind w:hanging="360" w:left="3067"/>
      </w:pPr>
    </w:lvl>
    <w:lvl w:tentative="true" w:tplc="041A0019" w:ilvl="4">
      <w:start w:val="1"/>
      <w:numFmt w:val="lowerLetter"/>
      <w:lvlText w:val="%5."/>
      <w:lvlJc w:val="left"/>
      <w:pPr>
        <w:ind w:hanging="360" w:left="3787"/>
      </w:pPr>
    </w:lvl>
    <w:lvl w:tentative="true" w:tplc="041A001B" w:ilvl="5">
      <w:start w:val="1"/>
      <w:numFmt w:val="lowerRoman"/>
      <w:lvlText w:val="%6."/>
      <w:lvlJc w:val="right"/>
      <w:pPr>
        <w:ind w:hanging="180" w:left="4507"/>
      </w:pPr>
    </w:lvl>
    <w:lvl w:tentative="true" w:tplc="041A000F" w:ilvl="6">
      <w:start w:val="1"/>
      <w:numFmt w:val="decimal"/>
      <w:lvlText w:val="%7."/>
      <w:lvlJc w:val="left"/>
      <w:pPr>
        <w:ind w:hanging="360" w:left="5227"/>
      </w:pPr>
    </w:lvl>
    <w:lvl w:tentative="true" w:tplc="041A0019" w:ilvl="7">
      <w:start w:val="1"/>
      <w:numFmt w:val="lowerLetter"/>
      <w:lvlText w:val="%8."/>
      <w:lvlJc w:val="left"/>
      <w:pPr>
        <w:ind w:hanging="360" w:left="5947"/>
      </w:pPr>
    </w:lvl>
    <w:lvl w:tentative="true" w:tplc="041A001B" w:ilvl="8">
      <w:start w:val="1"/>
      <w:numFmt w:val="lowerRoman"/>
      <w:lvlText w:val="%9."/>
      <w:lvlJc w:val="right"/>
      <w:pPr>
        <w:ind w:hanging="180" w:left="6667"/>
      </w:pPr>
    </w:lvl>
  </w:abstractNum>
  <w:abstractNum w:abstractNumId="4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5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574BA4"/>
    <w:multiLevelType w:val="hybridMultilevel"/>
    <w:tmpl w:val="0FEAE1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8844CE"/>
    <w:multiLevelType w:val="hybridMultilevel"/>
    <w:tmpl w:val="B47694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B7F55"/>
    <w:multiLevelType w:val="hybridMultilevel"/>
    <w:tmpl w:val="6FCAF898"/>
    <w:lvl w:tplc="768C5A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684FFE"/>
    <w:multiLevelType w:val="hybridMultilevel"/>
    <w:tmpl w:val="E26CF184"/>
    <w:lvl w:tplc="F5D4602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C0C2B17"/>
    <w:multiLevelType w:val="hybridMultilevel"/>
    <w:tmpl w:val="90F238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A06505"/>
    <w:multiLevelType w:val="hybridMultilevel"/>
    <w:tmpl w:val="E9A03E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0"/>
  </w:num>
  <w:num w:numId="9">
    <w:abstractNumId w:val="11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1509A"/>
    <w:rsid w:val="00042ADB"/>
    <w:rsid w:val="000470A8"/>
    <w:rsid w:val="00082B5D"/>
    <w:rsid w:val="000B127F"/>
    <w:rsid w:val="000B407C"/>
    <w:rsid w:val="000B66B4"/>
    <w:rsid w:val="000D16CF"/>
    <w:rsid w:val="0010684D"/>
    <w:rsid w:val="001371AD"/>
    <w:rsid w:val="001553DA"/>
    <w:rsid w:val="00165E4E"/>
    <w:rsid w:val="00165F30"/>
    <w:rsid w:val="00170F92"/>
    <w:rsid w:val="00193CDF"/>
    <w:rsid w:val="001D7EAF"/>
    <w:rsid w:val="001F32AA"/>
    <w:rsid w:val="001F615D"/>
    <w:rsid w:val="002129B7"/>
    <w:rsid w:val="00226F8B"/>
    <w:rsid w:val="002628D7"/>
    <w:rsid w:val="002731CC"/>
    <w:rsid w:val="00273C7F"/>
    <w:rsid w:val="002D1625"/>
    <w:rsid w:val="002E0AFA"/>
    <w:rsid w:val="002E392D"/>
    <w:rsid w:val="002E5F65"/>
    <w:rsid w:val="00313A3B"/>
    <w:rsid w:val="003224AF"/>
    <w:rsid w:val="00342CA8"/>
    <w:rsid w:val="00357DED"/>
    <w:rsid w:val="003728D9"/>
    <w:rsid w:val="00383FF0"/>
    <w:rsid w:val="00390D3F"/>
    <w:rsid w:val="00395B7C"/>
    <w:rsid w:val="003B6E67"/>
    <w:rsid w:val="003C5B16"/>
    <w:rsid w:val="003E762F"/>
    <w:rsid w:val="004046E0"/>
    <w:rsid w:val="004071AA"/>
    <w:rsid w:val="0045558E"/>
    <w:rsid w:val="004571B5"/>
    <w:rsid w:val="00474AFC"/>
    <w:rsid w:val="00484F19"/>
    <w:rsid w:val="00485DDB"/>
    <w:rsid w:val="00487E33"/>
    <w:rsid w:val="004F7D15"/>
    <w:rsid w:val="00523EB8"/>
    <w:rsid w:val="00533068"/>
    <w:rsid w:val="00533489"/>
    <w:rsid w:val="00561230"/>
    <w:rsid w:val="005C656B"/>
    <w:rsid w:val="005C74BE"/>
    <w:rsid w:val="005D0C32"/>
    <w:rsid w:val="0064158A"/>
    <w:rsid w:val="006503E9"/>
    <w:rsid w:val="006618B5"/>
    <w:rsid w:val="006A05D0"/>
    <w:rsid w:val="006D245D"/>
    <w:rsid w:val="006D5BAB"/>
    <w:rsid w:val="006F2277"/>
    <w:rsid w:val="00727900"/>
    <w:rsid w:val="00735880"/>
    <w:rsid w:val="0074701F"/>
    <w:rsid w:val="0075584D"/>
    <w:rsid w:val="00756F2C"/>
    <w:rsid w:val="007615DA"/>
    <w:rsid w:val="00781205"/>
    <w:rsid w:val="00787AF4"/>
    <w:rsid w:val="00793B3B"/>
    <w:rsid w:val="007A48E2"/>
    <w:rsid w:val="007F60F2"/>
    <w:rsid w:val="007F6F52"/>
    <w:rsid w:val="008214D8"/>
    <w:rsid w:val="0084173F"/>
    <w:rsid w:val="00856469"/>
    <w:rsid w:val="00892557"/>
    <w:rsid w:val="008A371A"/>
    <w:rsid w:val="008C31DC"/>
    <w:rsid w:val="008C436D"/>
    <w:rsid w:val="008C6BBF"/>
    <w:rsid w:val="00904146"/>
    <w:rsid w:val="0091103C"/>
    <w:rsid w:val="00924F04"/>
    <w:rsid w:val="00940CDE"/>
    <w:rsid w:val="0094474F"/>
    <w:rsid w:val="009618D3"/>
    <w:rsid w:val="00973B7D"/>
    <w:rsid w:val="009946DC"/>
    <w:rsid w:val="009E4B28"/>
    <w:rsid w:val="00A12E21"/>
    <w:rsid w:val="00A217EC"/>
    <w:rsid w:val="00A235CF"/>
    <w:rsid w:val="00A61FBC"/>
    <w:rsid w:val="00A77BA9"/>
    <w:rsid w:val="00AA3F70"/>
    <w:rsid w:val="00AA54B4"/>
    <w:rsid w:val="00AB4B33"/>
    <w:rsid w:val="00AB5069"/>
    <w:rsid w:val="00AE7380"/>
    <w:rsid w:val="00AF72ED"/>
    <w:rsid w:val="00B31AF0"/>
    <w:rsid w:val="00B322CE"/>
    <w:rsid w:val="00B44EB9"/>
    <w:rsid w:val="00B60CDF"/>
    <w:rsid w:val="00B72803"/>
    <w:rsid w:val="00B9699D"/>
    <w:rsid w:val="00BE3585"/>
    <w:rsid w:val="00C04736"/>
    <w:rsid w:val="00C06C57"/>
    <w:rsid w:val="00C27ED6"/>
    <w:rsid w:val="00C31CAA"/>
    <w:rsid w:val="00C348BA"/>
    <w:rsid w:val="00C468BB"/>
    <w:rsid w:val="00C46C90"/>
    <w:rsid w:val="00C476C9"/>
    <w:rsid w:val="00C6339E"/>
    <w:rsid w:val="00CA38CE"/>
    <w:rsid w:val="00CB571E"/>
    <w:rsid w:val="00CC10CF"/>
    <w:rsid w:val="00CD56CD"/>
    <w:rsid w:val="00D00AF5"/>
    <w:rsid w:val="00D04E03"/>
    <w:rsid w:val="00D16061"/>
    <w:rsid w:val="00D72E97"/>
    <w:rsid w:val="00DB052E"/>
    <w:rsid w:val="00DC1E42"/>
    <w:rsid w:val="00DC2184"/>
    <w:rsid w:val="00DD0DA3"/>
    <w:rsid w:val="00DE3C0B"/>
    <w:rsid w:val="00DF6734"/>
    <w:rsid w:val="00E001C2"/>
    <w:rsid w:val="00E07376"/>
    <w:rsid w:val="00E10FCA"/>
    <w:rsid w:val="00E45EB0"/>
    <w:rsid w:val="00E5143C"/>
    <w:rsid w:val="00E90AAA"/>
    <w:rsid w:val="00E97308"/>
    <w:rsid w:val="00EB667E"/>
    <w:rsid w:val="00EB6F9F"/>
    <w:rsid w:val="00ED3A20"/>
    <w:rsid w:val="00EF6379"/>
    <w:rsid w:val="00F168F0"/>
    <w:rsid w:val="00F57AB4"/>
    <w:rsid w:val="00F6389B"/>
    <w:rsid w:val="00F9155C"/>
    <w:rsid w:val="00FE1335"/>
    <w:rsid w:val="00FE7968"/>
    <w:rsid w:val="00FF1E1E"/>
    <w:rsid w:val="00FF42D0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Sadrajitablice" w:type="paragraph">
    <w:name w:val="Sadržaji tablice"/>
    <w:basedOn w:val="Normal"/>
    <w:rsid w:val="0001509A"/>
    <w:pPr>
      <w:widowControl w:val="false"/>
      <w:suppressLineNumbers/>
      <w:suppressAutoHyphens/>
    </w:pPr>
    <w:rPr>
      <w:rFonts w:cs="Lucida Sans" w:eastAsia="SimSun"/>
      <w:kern w:val="2"/>
      <w:lang w:bidi="hi-IN" w:eastAsia="hi-IN"/>
    </w:rPr>
  </w:style>
  <w:style w:customStyle="true" w:styleId="Standard" w:type="paragraph">
    <w:name w:val="Standard"/>
    <w:rsid w:val="0001509A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150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509A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01509A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09A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09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adrajitablice" w:type="paragraph">
    <w:name w:val="Sadržaji tablice"/>
    <w:basedOn w:val="Normal"/>
    <w:rsid w:val="0001509A"/>
    <w:pPr>
      <w:widowControl w:val="0"/>
      <w:suppressLineNumbers/>
      <w:suppressAutoHyphens/>
    </w:pPr>
    <w:rPr>
      <w:rFonts w:cs="Lucida Sans" w:eastAsia="SimSun"/>
      <w:kern w:val="2"/>
      <w:lang w:bidi="hi-IN" w:eastAsia="hi-IN"/>
    </w:rPr>
  </w:style>
  <w:style w:customStyle="1" w:styleId="Standard" w:type="paragraph">
    <w:name w:val="Standard"/>
    <w:rsid w:val="0001509A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150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509A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01509A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09A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09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341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26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St-1430/2017</izvorni_sadrzaj>
    <derivirana_varijabla naziv="DomainObject.Predmet.OznakaBroj_1">St-1430/2017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LANDIA d.o.o. za usluge i trgovinu</izvorni_sadrzaj>
    <derivirana_varijabla naziv="DomainObject.Predmet.StrankaFormated_1">  LANDIA d.o.o. za usluge i trgovinu</derivirana_varijabla>
  </DomainObject.Predmet.StrankaFormated>
  <DomainObject.Predmet.StrankaFormatedOIB>
    <izvorni_sadrzaj>  LANDIA d.o.o. za usluge i trgovinu, OIB 86812953672</izvorni_sadrzaj>
    <derivirana_varijabla naziv="DomainObject.Predmet.StrankaFormatedOIB_1">  LANDIA d.o.o. za usluge i trgovinu, OIB 86812953672</derivirana_varijabla>
  </DomainObject.Predmet.StrankaFormatedOIB>
  <DomainObject.Predmet.StrankaFormatedWithAdress>
    <izvorni_sadrzaj> LANDIA d.o.o. za usluge i trgovinu, Vukovarska 27, 32213 Tordinci</izvorni_sadrzaj>
    <derivirana_varijabla naziv="DomainObject.Predmet.StrankaFormatedWithAdress_1"> LANDIA d.o.o. za usluge i trgovinu, Vukovarska 27, 32213 Tordinci</derivirana_varijabla>
  </DomainObject.Predmet.StrankaFormatedWithAdress>
  <DomainObject.Predmet.StrankaFormatedWithAdressOIB>
    <izvorni_sadrzaj> LANDIA d.o.o. za usluge i trgovinu, OIB 86812953672, Vukovarska 27, 32213 Tordinci</izvorni_sadrzaj>
    <derivirana_varijabla naziv="DomainObject.Predmet.StrankaFormatedWithAdressOIB_1"> LANDIA d.o.o. za usluge i trgovinu, OIB 86812953672, Vukovarska 27, 32213 Tordinci</derivirana_varijabla>
  </DomainObject.Predmet.StrankaFormatedWithAdressOIB>
  <DomainObject.Predmet.StrankaWithAdress>
    <izvorni_sadrzaj>LANDIA d.o.o. za usluge i trgovinu Vukovarska 27,32213 Tordinci</izvorni_sadrzaj>
    <derivirana_varijabla naziv="DomainObject.Predmet.StrankaWithAdress_1">LANDIA d.o.o. za usluge i trgovinu Vukovarska 27,32213 Tordinci</derivirana_varijabla>
  </DomainObject.Predmet.StrankaWithAdress>
  <DomainObject.Predmet.StrankaWithAdressOIB>
    <izvorni_sadrzaj>LANDIA d.o.o. za usluge i trgovinu, OIB 86812953672, Vukovarska 27,32213 Tordinci</izvorni_sadrzaj>
    <derivirana_varijabla naziv="DomainObject.Predmet.StrankaWithAdressOIB_1">LANDIA d.o.o. za usluge i trgovinu, OIB 86812953672, Vukovarska 27,32213 Tordinci</derivirana_varijabla>
  </DomainObject.Predmet.StrankaWithAdressOIB>
  <DomainObject.Predmet.StrankaNazivFormated>
    <izvorni_sadrzaj>LANDIA d.o.o. za usluge i trgovinu</izvorni_sadrzaj>
    <derivirana_varijabla naziv="DomainObject.Predmet.StrankaNazivFormated_1">LANDIA d.o.o. za usluge i trgovinu</derivirana_varijabla>
  </DomainObject.Predmet.StrankaNazivFormated>
  <DomainObject.Predmet.StrankaNazivFormatedOIB>
    <izvorni_sadrzaj>LANDIA d.o.o. za usluge i trgovinu, OIB 86812953672</izvorni_sadrzaj>
    <derivirana_varijabla naziv="DomainObject.Predmet.StrankaNazivFormatedOIB_1">LANDIA d.o.o. za usluge i trgovinu, OIB 86812953672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LANDIA d.o.o. za usluge i trgovinu</item>
    </izvorni_sadrzaj>
    <derivirana_varijabla naziv="DomainObject.Predmet.StrankaListFormated_1">
      <item>LANDIA d.o.o. za usluge i trgovinu</item>
    </derivirana_varijabla>
  </DomainObject.Predmet.StrankaListFormated>
  <DomainObject.Predmet.StrankaListFormatedOIB>
    <izvorni_sadrzaj>
      <item>LANDIA d.o.o. za usluge i trgovinu, OIB 86812953672</item>
    </izvorni_sadrzaj>
    <derivirana_varijabla naziv="DomainObject.Predmet.StrankaListFormatedOIB_1">
      <item>LANDIA d.o.o. za usluge i trgovinu, OIB 86812953672</item>
    </derivirana_varijabla>
  </DomainObject.Predmet.StrankaListFormatedOIB>
  <DomainObject.Predmet.StrankaListFormatedWithAdress>
    <izvorni_sadrzaj>
      <item>LANDIA d.o.o. za usluge i trgovinu, Vukovarska 27, 32213 Tordinci</item>
    </izvorni_sadrzaj>
    <derivirana_varijabla naziv="DomainObject.Predmet.StrankaListFormatedWithAdress_1">
      <item>LANDIA d.o.o. za usluge i trgovinu, Vukovarska 27, 32213 Tordinci</item>
    </derivirana_varijabla>
  </DomainObject.Predmet.StrankaListFormatedWithAdress>
  <DomainObject.Predmet.StrankaListFormatedWithAdressOIB>
    <izvorni_sadrzaj>
      <item>LANDIA d.o.o. za usluge i trgovinu, OIB 86812953672, Vukovarska 27, 32213 Tordinci</item>
    </izvorni_sadrzaj>
    <derivirana_varijabla naziv="DomainObject.Predmet.StrankaListFormatedWithAdressOIB_1">
      <item>LANDIA d.o.o. za usluge i trgovinu, OIB 86812953672, Vukovarska 27, 32213 Tordinci</item>
    </derivirana_varijabla>
  </DomainObject.Predmet.StrankaListFormatedWithAdressOIB>
  <DomainObject.Predmet.StrankaListNazivFormated>
    <izvorni_sadrzaj>
      <item>LANDIA d.o.o. za usluge i trgovinu</item>
    </izvorni_sadrzaj>
    <derivirana_varijabla naziv="DomainObject.Predmet.StrankaListNazivFormated_1">
      <item>LANDIA d.o.o. za usluge i trgovinu</item>
    </derivirana_varijabla>
  </DomainObject.Predmet.StrankaListNazivFormated>
  <DomainObject.Predmet.StrankaListNazivFormatedOIB>
    <izvorni_sadrzaj>
      <item>LANDIA d.o.o. za usluge i trgovinu, OIB 86812953672</item>
    </izvorni_sadrzaj>
    <derivirana_varijabla naziv="DomainObject.Predmet.StrankaListNazivFormatedOIB_1">
      <item>LANDIA d.o.o. za usluge i trgovinu, OIB 86812953672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LANDIA d.o.o. za usluge i trgovinu</izvorni_sadrzaj>
    <derivirana_varijabla naziv="DomainObject.Predmet.StrankaIDrugi_1">LANDIA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LANDIA d.o.o. za usluge i trgovinu, OIB 86812953672, Vukovarska 27, 32213 Tordinci</izvorni_sadrzaj>
    <derivirana_varijabla naziv="DomainObject.Predmet.StrankaIDrugiAdressOIB_1">LANDIA d.o.o. za usluge i trgovinu, OIB 86812953672, Vukovarska 27, 32213 Tordinci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LANDIA d.o.o. za usluge i trgovinu</item>
    </izvorni_sadrzaj>
    <derivirana_varijabla naziv="DomainObject.Predmet.SudioniciListNaziv_1">
      <item>LANDIA d.o.o. za usluge i trgovinu</item>
    </derivirana_varijabla>
  </DomainObject.Predmet.SudioniciListNaziv>
  <DomainObject.Predmet.SudioniciListAdressOIB>
    <izvorni_sadrzaj>
      <item>LANDIA d.o.o. za usluge i trgovinu, OIB 86812953672, Vukovarska 27,32213 Tordinci</item>
    </izvorni_sadrzaj>
    <derivirana_varijabla naziv="DomainObject.Predmet.SudioniciListAdressOIB_1">
      <item>LANDIA d.o.o. za usluge i trgovinu, OIB 86812953672, Vukovarska 27,32213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86812953672</item>
    </izvorni_sadrzaj>
    <derivirana_varijabla naziv="DomainObject.Predmet.SudioniciListNazivOIB_1">
      <item>, OIB 86812953672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C2658-4303-4BCF-8786-9778156F7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3651</properties:Words>
  <properties:Characters>21203</properties:Characters>
  <properties:Lines>1507</properties:Lines>
  <properties:Paragraphs>784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2018-01-12T09:39:00Z</dcterms:created>
  <dc:creator>wsadmin</dc:creator>
  <cp:lastModifiedBy>Danijela Sekulić</cp:lastModifiedBy>
  <cp:lastPrinted>2018-01-12T11:15:00Z</cp:lastPrinted>
  <dcterms:modified xmlns:xsi="http://www.w3.org/2001/XMLSchema-instance" xsi:type="dcterms:W3CDTF">2018-01-12T11:15:00Z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13</vt:i4>
  </prop:property>
</prop:Properties>
</file>