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d434d" w14:paraId="3fd434d" w:rsidRDefault="005C3E78" w:rsidP="005C3E78" w:rsidR="005C3E78">
      <w:pPr>
        <w15:collapsed w:val="false"/>
      </w:pPr>
      <w:bookmarkStart w:name="_GoBack" w:id="0"/>
      <w:bookmarkEnd w:id="0"/>
    </w:p>
    <w:p w:rsidRDefault="00741A11" w:rsidP="005C3E78" w:rsidR="005C3E78">
      <w:r>
        <w:rPr>
          <w:noProof/>
        </w:rPr>
        <w:drawing>
          <wp:anchor allowOverlap="true" layoutInCell="true" locked="false" behindDoc="false" relativeHeight="251657728" simplePos="false" distR="114300" distL="114300" distB="0" distT="0">
            <wp:simplePos y="0" x="0"/>
            <wp:positionH relativeFrom="column">
              <wp:posOffset>112395</wp:posOffset>
            </wp:positionH>
            <wp:positionV relativeFrom="paragraph">
              <wp:posOffset>53975</wp:posOffset>
            </wp:positionV>
            <wp:extent cy="716280" cx="543560"/>
            <wp:effectExtent b="0" r="0" t="0" l="0"/>
            <wp:wrapSquare wrapText="right"/>
            <wp:docPr descr="Opis: Opis: grb rh" name="Slika 1" id="2"/>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anchor>
        </w:drawing>
      </w:r>
    </w:p>
    <w:p w:rsidRDefault="00852B49" w:rsidP="005C3E78" w:rsidR="00852B49"/>
    <w:p w:rsidRDefault="00852B49" w:rsidP="005C3E78" w:rsidR="00852B49"/>
    <w:p w:rsidRDefault="00852B49" w:rsidP="005C3E78" w:rsidR="00852B49"/>
    <w:p w:rsidRDefault="00FD182B" w:rsidP="005C3E78" w:rsidR="00FD182B"/>
    <w:p w:rsidRDefault="00FD182B" w:rsidP="005C3E78" w:rsidR="00FD182B"/>
    <w:p w:rsidRDefault="00783B74" w:rsidP="00783B74" w:rsidR="00783B74">
      <w:r>
        <w:t xml:space="preserve">REPUBLIKA HRVATSKA </w:t>
      </w:r>
    </w:p>
    <w:p w:rsidRDefault="00783B74" w:rsidP="00783B74" w:rsidR="00783B74">
      <w:r>
        <w:t>TRGOVAČKI SUD U OSIJEKU</w:t>
      </w:r>
      <w:r>
        <w:br/>
        <w:t>STALNA SLUŽBA U SLAVONSKOM BRODU</w:t>
      </w:r>
    </w:p>
    <w:p w:rsidRDefault="00783B74" w:rsidP="00783B74" w:rsidR="00783B74">
      <w:r>
        <w:t>Trg pobjede 13</w:t>
      </w:r>
    </w:p>
    <w:p w:rsidRDefault="00783B74" w:rsidP="00783B74" w:rsidR="00783B74">
      <w:r>
        <w:t>35000 SLAVONSKI BROD                                                      Broj: St-707/2015-5</w:t>
      </w:r>
    </w:p>
    <w:p w:rsidRDefault="00783B74" w:rsidP="00783B74" w:rsidR="00783B74"/>
    <w:p w:rsidRDefault="00783B74" w:rsidP="00783B74" w:rsidR="00783B74"/>
    <w:p w:rsidRDefault="00783B74" w:rsidP="00783B74" w:rsidR="00783B74">
      <w:pPr>
        <w:jc w:val="center"/>
      </w:pPr>
      <w:r>
        <w:t xml:space="preserve"> R E P U B L I K A  H R V A T S K A</w:t>
      </w:r>
    </w:p>
    <w:p w:rsidRDefault="00783B74" w:rsidP="00783B74" w:rsidR="00783B74">
      <w:pPr>
        <w:jc w:val="center"/>
      </w:pPr>
    </w:p>
    <w:p w:rsidRDefault="00783B74" w:rsidP="00783B74" w:rsidR="00783B74">
      <w:pPr>
        <w:jc w:val="center"/>
      </w:pPr>
      <w:r>
        <w:t xml:space="preserve">R J E Š E N J E </w:t>
      </w:r>
    </w:p>
    <w:p w:rsidRDefault="00783B74" w:rsidP="00783B74" w:rsidR="00783B74">
      <w:pPr>
        <w:jc w:val="center"/>
      </w:pPr>
    </w:p>
    <w:p w:rsidRDefault="00783B74" w:rsidP="00783B74" w:rsidR="00783B74"/>
    <w:p w:rsidRDefault="00783B74" w:rsidP="00783B74" w:rsidR="00783B74">
      <w:r>
        <w:t>TRGOVAČKI SUD U OSIJEKU STALNA SLUŽBA TRGOVAČKOG SUDA U SLAVONSKOM BRODU, po stečajnom sucu Davorinu Pavičić, odlučujući o prijedlogu FINE za otvaranje stečajnog postupka nad dužnikom SUNČANA d.o.o. Slavonski Brod , dana 9. svibnja2017.</w:t>
      </w:r>
    </w:p>
    <w:p w:rsidRDefault="00783B74" w:rsidP="00783B74" w:rsidR="00783B74"/>
    <w:p w:rsidRDefault="00783B74" w:rsidP="00783B74" w:rsidR="00783B74"/>
    <w:p w:rsidRDefault="00783B74" w:rsidP="00783B74" w:rsidR="00783B74">
      <w:pPr>
        <w:jc w:val="center"/>
      </w:pPr>
      <w:r>
        <w:t>r i j e š i o   j e</w:t>
      </w:r>
    </w:p>
    <w:p w:rsidRDefault="00783B74" w:rsidP="00783B74" w:rsidR="00783B74">
      <w:pPr>
        <w:jc w:val="center"/>
      </w:pPr>
    </w:p>
    <w:p w:rsidRDefault="00783B74" w:rsidP="00783B74" w:rsidR="00783B74">
      <w:pPr>
        <w:jc w:val="center"/>
      </w:pPr>
    </w:p>
    <w:p w:rsidRDefault="00783B74" w:rsidP="00783B74" w:rsidR="00783B74">
      <w:r>
        <w:t>I Pokreće se prethodni postupak radi utvrđivanja pretpostavki za otvaranje stečajnog postupka nad dužnikom SUNČANA d.o.o.  za trgovinu i usluge Slavonski Brod, Zlatka Balokovića 20 B , OIB: 45813060824.</w:t>
      </w:r>
    </w:p>
    <w:p w:rsidRDefault="00783B74" w:rsidP="00783B74" w:rsidR="00783B74"/>
    <w:p w:rsidRDefault="00783B74" w:rsidP="00783B74" w:rsidR="00783B74">
      <w:r>
        <w:t>II Ročište radi očitovanja o prijedlogu za otvaranje stečajnog postupka zakazuje se na dan</w:t>
      </w:r>
    </w:p>
    <w:p w:rsidRDefault="00783B74" w:rsidP="00783B74" w:rsidR="00783B74"/>
    <w:p w:rsidRDefault="00783B74" w:rsidP="00783B74" w:rsidR="00783B74">
      <w:r>
        <w:t xml:space="preserve">   22. svibnja 2017. u  sati 08,30 sati  kod Trgovačkog suda u Stalnoj službi Slav. Brod, Trg pobjede 13/III sudnica 77/III.</w:t>
      </w:r>
    </w:p>
    <w:p w:rsidRDefault="00783B74" w:rsidP="00783B74" w:rsidR="00783B74"/>
    <w:p w:rsidRDefault="00783B74" w:rsidP="00783B74" w:rsidR="00783B74">
      <w:r>
        <w:t xml:space="preserve">     Na ročište se poziva :</w:t>
      </w:r>
    </w:p>
    <w:p w:rsidRDefault="00783B74" w:rsidP="00783B74" w:rsidR="00783B74">
      <w:pPr>
        <w:pStyle w:val="Odlomakpopisa"/>
        <w:numPr>
          <w:ilvl w:val="0"/>
          <w:numId w:val="3"/>
        </w:numPr>
      </w:pPr>
      <w:r>
        <w:t>predlagatelj</w:t>
      </w:r>
    </w:p>
    <w:p w:rsidRDefault="00783B74" w:rsidP="00783B74" w:rsidR="00783B74">
      <w:pPr>
        <w:pStyle w:val="Odlomakpopisa"/>
        <w:numPr>
          <w:ilvl w:val="0"/>
          <w:numId w:val="3"/>
        </w:numPr>
      </w:pPr>
      <w:r>
        <w:t xml:space="preserve">dužnik </w:t>
      </w:r>
    </w:p>
    <w:p w:rsidRDefault="00783B74" w:rsidP="00783B74" w:rsidR="00783B74"/>
    <w:p w:rsidRDefault="00783B74" w:rsidP="00783B74" w:rsidR="00783B74"/>
    <w:p w:rsidRDefault="00783B74" w:rsidP="00783B74" w:rsidR="00783B74">
      <w:r>
        <w:t xml:space="preserve">III Nalaže se zakonskom zastupniku dužnika Svjetlani </w:t>
      </w:r>
      <w:proofErr w:type="spellStart"/>
      <w:r>
        <w:t>Lukačić</w:t>
      </w:r>
      <w:proofErr w:type="spellEnd"/>
      <w:r>
        <w:t xml:space="preserve"> iz Slavonskog Broda, Franje Krežme 21. da najkasnije do zakazanog ročišta dostavi stečajnom sucu javnobilježnički ovjerovljeni popis imovine i obveza na propisanom obrascu, te bilance za posljednje tri poslovne godine.</w:t>
      </w:r>
    </w:p>
    <w:p w:rsidRDefault="00783B74" w:rsidP="00783B74" w:rsidR="00783B74"/>
    <w:p w:rsidRDefault="00783B74" w:rsidP="00783B74" w:rsidR="00783B74"/>
    <w:p w:rsidRDefault="00783B74" w:rsidP="00783B74" w:rsidR="00783B74"/>
    <w:p w:rsidRDefault="00783B74" w:rsidP="00783B74" w:rsidR="00783B74"/>
    <w:p w:rsidRDefault="00783B74" w:rsidP="00783B74" w:rsidR="00783B74"/>
    <w:p w:rsidRDefault="00783B74" w:rsidP="00783B74" w:rsidR="00783B74"/>
    <w:p w:rsidRDefault="00783B74" w:rsidP="00783B74" w:rsidR="00783B74">
      <w:pPr>
        <w:jc w:val="center"/>
      </w:pPr>
      <w:r>
        <w:t xml:space="preserve">O b r a z l o ž e n j e </w:t>
      </w:r>
    </w:p>
    <w:p w:rsidRDefault="00783B74" w:rsidP="00783B74" w:rsidR="00783B74">
      <w:pPr>
        <w:jc w:val="center"/>
      </w:pPr>
    </w:p>
    <w:p w:rsidRDefault="00783B74" w:rsidP="00783B74" w:rsidR="00783B74">
      <w:pPr>
        <w:jc w:val="center"/>
      </w:pPr>
    </w:p>
    <w:p w:rsidRDefault="00783B74" w:rsidP="00783B74" w:rsidR="00783B74">
      <w:r>
        <w:t xml:space="preserve">     Financijska agencija RC Osijek Podružnica  Slavonski Brod podnijela je ovom sudu prijedlog za otvaranje stečajnog postupka nad dužnikom SUNČANA d.o.o. Slavonski Brod temeljem članka 110 stav 1. Stečajnog zakona (NN 71/15). U prijedlogu navodi da dužnik na dan 7.10.2015. u očevidniku redoslijeda osnova plaćanja ima evidentirane neizvršene osnove za plaćanje u neprekidnom razdoblju od120 dana  ukupnom iznosu 94.145,36 kn</w:t>
      </w:r>
    </w:p>
    <w:p w:rsidRDefault="00783B74" w:rsidP="00783B74" w:rsidR="00783B74">
      <w:r>
        <w:t xml:space="preserve">     Temeljem iznesenih podataka sud je utvrdio da je predlagatelj ovlašten za podnošenje prijedloga za otvaranje stečajnog postupka temeljem odredbe čl.110 stav 2. SZ-a, a da bi sud mogao utvrditi sve činjenice vezane za strukturu i  obim imovine koja bi mogla ući u stečajnu masu , te da bi zakonskom zastupniku omogućio da se očituje o podnesenom prijedlogu , valjalo je temeljem prijedloga pokrenuti prethodni postupak i zakazati ročište, zbog čega je odlučeno kao u izreci ovog rješenja na temelju odredbe čl. 115 stav 1. i čl.123 SZ-a.</w:t>
      </w:r>
    </w:p>
    <w:p w:rsidRDefault="00783B74" w:rsidP="00783B74" w:rsidR="00783B74"/>
    <w:p w:rsidRDefault="00783B74" w:rsidP="00783B74" w:rsidR="00783B74"/>
    <w:p w:rsidRDefault="00783B74" w:rsidP="00783B74" w:rsidR="00783B74">
      <w:r>
        <w:t xml:space="preserve">                       U Slavonskom Brodu, 9. svibnja 2017.</w:t>
      </w:r>
    </w:p>
    <w:p w:rsidRDefault="00783B74" w:rsidP="00783B74" w:rsidR="00783B74"/>
    <w:p w:rsidRDefault="00783B74" w:rsidP="00783B74" w:rsidR="00783B74"/>
    <w:p w:rsidRDefault="00783B74" w:rsidP="00783B74" w:rsidR="00783B74">
      <w:r>
        <w:t xml:space="preserve">                                                                                                         Stečajni sudac:</w:t>
      </w:r>
    </w:p>
    <w:p w:rsidRDefault="00783B74" w:rsidP="00783B74" w:rsidR="00783B74"/>
    <w:p w:rsidRDefault="00783B74" w:rsidP="00783B74" w:rsidR="00783B74">
      <w:r>
        <w:t xml:space="preserve">                                                                                                          Davorin Pavičić</w:t>
      </w:r>
    </w:p>
    <w:p w:rsidRDefault="00783B74" w:rsidP="00783B74" w:rsidR="00783B74"/>
    <w:p w:rsidRDefault="00783B74" w:rsidP="00783B74" w:rsidR="00783B74">
      <w:r>
        <w:t>NAPUTAK OPRAVNOM LIJEKU</w:t>
      </w:r>
    </w:p>
    <w:p w:rsidRDefault="00783B74" w:rsidP="00783B74" w:rsidR="00783B74">
      <w:r>
        <w:t>Protiv ovog rješenja posebna žalba nije dopuštena.</w:t>
      </w:r>
    </w:p>
    <w:p w:rsidRDefault="00783B74" w:rsidP="00783B74" w:rsidR="00783B74"/>
    <w:p w:rsidRDefault="00783B74" w:rsidP="00783B74" w:rsidR="00783B74"/>
    <w:p w:rsidRDefault="00783B74" w:rsidP="00783B74" w:rsidR="00783B74"/>
    <w:p w:rsidRDefault="00783B74" w:rsidP="00783B74" w:rsidR="00783B74">
      <w:r>
        <w:t>Dostaviti putem mrežne stranice e- Oglasna ploča</w:t>
      </w:r>
    </w:p>
    <w:p w:rsidRDefault="00783B74" w:rsidP="00783B74" w:rsidR="00783B74">
      <w:pPr>
        <w:pStyle w:val="Odlomakpopisa"/>
        <w:numPr>
          <w:ilvl w:val="0"/>
          <w:numId w:val="4"/>
        </w:numPr>
      </w:pPr>
      <w:r>
        <w:t>predlagatelju</w:t>
      </w:r>
    </w:p>
    <w:p w:rsidRDefault="00783B74" w:rsidP="00783B74" w:rsidR="00783B74">
      <w:pPr>
        <w:pStyle w:val="Odlomakpopisa"/>
        <w:numPr>
          <w:ilvl w:val="0"/>
          <w:numId w:val="4"/>
        </w:numPr>
      </w:pPr>
      <w:r>
        <w:t xml:space="preserve">dužniku </w:t>
      </w:r>
    </w:p>
    <w:p w:rsidRDefault="00783B74" w:rsidP="00783B74" w:rsidR="00783B74"/>
    <w:p w:rsidRDefault="00783B74" w:rsidP="00783B74" w:rsidR="00783B74"/>
    <w:p w:rsidRDefault="00783B74" w:rsidP="00783B74" w:rsidR="00783B74"/>
    <w:p w:rsidRDefault="00B058D3" w:rsidR="00B058D3"/>
    <w:sectPr w:rsidR="00B058D3">
      <w:pgSz w:h="16838" w:w="11906"/>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2C54F9"/>
    <w:multiLevelType w:val="hybridMultilevel"/>
    <w:tmpl w:val="A6D0F99E"/>
    <w:lvl w:tplc="A41C3326" w:ilvl="0">
      <w:start w:val="1"/>
      <w:numFmt w:val="decimal"/>
      <w:lvlText w:val="%1."/>
      <w:lvlJc w:val="left"/>
      <w:pPr>
        <w:ind w:hanging="360" w:left="3240"/>
      </w:pPr>
      <w:rPr>
        <w:rFonts w:cs="Times New Roman" w:hint="default"/>
      </w:rPr>
    </w:lvl>
    <w:lvl w:tentative="true" w:tplc="041A0019" w:ilvl="1">
      <w:start w:val="1"/>
      <w:numFmt w:val="lowerLetter"/>
      <w:lvlText w:val="%2."/>
      <w:lvlJc w:val="left"/>
      <w:pPr>
        <w:ind w:hanging="360" w:left="3960"/>
      </w:pPr>
      <w:rPr>
        <w:rFonts w:cs="Times New Roman"/>
      </w:rPr>
    </w:lvl>
    <w:lvl w:tentative="true" w:tplc="041A001B" w:ilvl="2">
      <w:start w:val="1"/>
      <w:numFmt w:val="lowerRoman"/>
      <w:lvlText w:val="%3."/>
      <w:lvlJc w:val="right"/>
      <w:pPr>
        <w:ind w:hanging="180" w:left="4680"/>
      </w:pPr>
      <w:rPr>
        <w:rFonts w:cs="Times New Roman"/>
      </w:rPr>
    </w:lvl>
    <w:lvl w:tentative="true" w:tplc="041A000F" w:ilvl="3">
      <w:start w:val="1"/>
      <w:numFmt w:val="decimal"/>
      <w:lvlText w:val="%4."/>
      <w:lvlJc w:val="left"/>
      <w:pPr>
        <w:ind w:hanging="360" w:left="5400"/>
      </w:pPr>
      <w:rPr>
        <w:rFonts w:cs="Times New Roman"/>
      </w:rPr>
    </w:lvl>
    <w:lvl w:tentative="true" w:tplc="041A0019" w:ilvl="4">
      <w:start w:val="1"/>
      <w:numFmt w:val="lowerLetter"/>
      <w:lvlText w:val="%5."/>
      <w:lvlJc w:val="left"/>
      <w:pPr>
        <w:ind w:hanging="360" w:left="6120"/>
      </w:pPr>
      <w:rPr>
        <w:rFonts w:cs="Times New Roman"/>
      </w:rPr>
    </w:lvl>
    <w:lvl w:tentative="true" w:tplc="041A001B" w:ilvl="5">
      <w:start w:val="1"/>
      <w:numFmt w:val="lowerRoman"/>
      <w:lvlText w:val="%6."/>
      <w:lvlJc w:val="right"/>
      <w:pPr>
        <w:ind w:hanging="180" w:left="6840"/>
      </w:pPr>
      <w:rPr>
        <w:rFonts w:cs="Times New Roman"/>
      </w:rPr>
    </w:lvl>
    <w:lvl w:tentative="true" w:tplc="041A000F" w:ilvl="6">
      <w:start w:val="1"/>
      <w:numFmt w:val="decimal"/>
      <w:lvlText w:val="%7."/>
      <w:lvlJc w:val="left"/>
      <w:pPr>
        <w:ind w:hanging="360" w:left="7560"/>
      </w:pPr>
      <w:rPr>
        <w:rFonts w:cs="Times New Roman"/>
      </w:rPr>
    </w:lvl>
    <w:lvl w:tentative="true" w:tplc="041A0019" w:ilvl="7">
      <w:start w:val="1"/>
      <w:numFmt w:val="lowerLetter"/>
      <w:lvlText w:val="%8."/>
      <w:lvlJc w:val="left"/>
      <w:pPr>
        <w:ind w:hanging="360" w:left="8280"/>
      </w:pPr>
      <w:rPr>
        <w:rFonts w:cs="Times New Roman"/>
      </w:rPr>
    </w:lvl>
    <w:lvl w:tentative="true" w:tplc="041A001B" w:ilvl="8">
      <w:start w:val="1"/>
      <w:numFmt w:val="lowerRoman"/>
      <w:lvlText w:val="%9."/>
      <w:lvlJc w:val="right"/>
      <w:pPr>
        <w:ind w:hanging="180" w:left="9000"/>
      </w:pPr>
      <w:rPr>
        <w:rFonts w:cs="Times New Roman"/>
      </w:rPr>
    </w:lvl>
  </w:abstractNum>
  <w:abstractNum w:abstractNumId="1">
    <w:nsid w:val="52ED1632"/>
    <w:multiLevelType w:val="hybridMultilevel"/>
    <w:tmpl w:val="5EEE6E0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90F2129"/>
    <w:multiLevelType w:val="hybridMultilevel"/>
    <w:tmpl w:val="7E6A4A4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7C856079"/>
    <w:multiLevelType w:val="hybridMultilevel"/>
    <w:tmpl w:val="BE44F050"/>
    <w:lvl w:tplc="2F22A112"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5441"/>
    <w:rsid w:val="000156A1"/>
    <w:rsid w:val="00023C86"/>
    <w:rsid w:val="00065A90"/>
    <w:rsid w:val="001E5B32"/>
    <w:rsid w:val="00286A01"/>
    <w:rsid w:val="00470435"/>
    <w:rsid w:val="004B5441"/>
    <w:rsid w:val="005C3E78"/>
    <w:rsid w:val="006A03D5"/>
    <w:rsid w:val="006A5169"/>
    <w:rsid w:val="00741A11"/>
    <w:rsid w:val="00750816"/>
    <w:rsid w:val="00783B74"/>
    <w:rsid w:val="007D0998"/>
    <w:rsid w:val="008326F0"/>
    <w:rsid w:val="00852B49"/>
    <w:rsid w:val="008D7B30"/>
    <w:rsid w:val="009E0D58"/>
    <w:rsid w:val="00A72DB5"/>
    <w:rsid w:val="00B058D3"/>
    <w:rsid w:val="00CD08B1"/>
    <w:rsid w:val="00CF163C"/>
    <w:rsid w:val="00D55168"/>
    <w:rsid w:val="00DB6EC7"/>
    <w:rsid w:val="00EC24EA"/>
    <w:rsid w:val="00F07921"/>
    <w:rsid w:val="00FD18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3E78"/>
    <w:rPr>
      <w:rFonts w:eastAsia="Calibri"/>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rsid w:val="005C3E78"/>
    <w:pPr>
      <w:ind w:left="720"/>
      <w:contextualSpacing/>
    </w:pPr>
  </w:style>
  <w:style w:styleId="Odlomakpopisa" w:type="paragraph">
    <w:name w:val="List Paragraph"/>
    <w:basedOn w:val="Normal"/>
    <w:uiPriority w:val="34"/>
    <w:qFormat/>
    <w:rsid w:val="00783B74"/>
    <w:pPr>
      <w:ind w:left="720"/>
      <w:contextualSpacing/>
    </w:pPr>
  </w:style>
  <w:style w:styleId="Tekstrezerviranogmjesta" w:type="character">
    <w:name w:val="Placeholder Text"/>
    <w:basedOn w:val="Zadanifontodlomka"/>
    <w:uiPriority w:val="99"/>
    <w:semiHidden/>
    <w:rsid w:val="00023C86"/>
    <w:rPr>
      <w:color w:val="808080"/>
      <w:bdr w:space="0" w:sz="0" w:color="auto" w:val="none"/>
      <w:shd w:fill="auto" w:color="auto" w:val="clear"/>
    </w:rPr>
  </w:style>
  <w:style w:customStyle="true" w:styleId="eSPISCCParagraphDefaultFont" w:type="character">
    <w:name w:val="eSPIS_CC_Paragraph Default Font"/>
    <w:basedOn w:val="Zadanifontodlomka"/>
    <w:rsid w:val="00023C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3C86"/>
    <w:rPr>
      <w:bdr w:space="0" w:sz="0" w:color="auto" w:val="none"/>
      <w:shd w:fill="FFFFCC" w:color="auto" w:val="clear"/>
      <w:lang w:val="hr-HR"/>
    </w:rPr>
  </w:style>
  <w:style w:customStyle="true" w:styleId="PozadinaSvijetloCrvena" w:type="character">
    <w:name w:val="Pozadina_SvijetloCrvena"/>
    <w:basedOn w:val="eSPISCCParagraphDefaultFont"/>
    <w:rsid w:val="00023C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3C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3E78"/>
    <w:rPr>
      <w:rFonts w:eastAsia="Calibri"/>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rsid w:val="005C3E78"/>
    <w:pPr>
      <w:ind w:left="720"/>
      <w:contextualSpacing/>
    </w:pPr>
  </w:style>
  <w:style w:styleId="Odlomakpopisa" w:type="paragraph">
    <w:name w:val="List Paragraph"/>
    <w:basedOn w:val="Normal"/>
    <w:uiPriority w:val="34"/>
    <w:qFormat/>
    <w:rsid w:val="00783B74"/>
    <w:pPr>
      <w:ind w:left="720"/>
      <w:contextualSpacing/>
    </w:pPr>
  </w:style>
  <w:style w:styleId="Tekstrezerviranogmjesta" w:type="character">
    <w:name w:val="Placeholder Text"/>
    <w:basedOn w:val="Zadanifontodlomka"/>
    <w:uiPriority w:val="99"/>
    <w:semiHidden/>
    <w:rsid w:val="00023C86"/>
    <w:rPr>
      <w:color w:val="808080"/>
      <w:bdr w:color="auto" w:space="0" w:sz="0" w:val="none"/>
      <w:shd w:color="auto" w:fill="auto" w:val="clear"/>
    </w:rPr>
  </w:style>
  <w:style w:customStyle="1" w:styleId="eSPISCCParagraphDefaultFont" w:type="character">
    <w:name w:val="eSPIS_CC_Paragraph Default Font"/>
    <w:basedOn w:val="Zadanifontodlomka"/>
    <w:rsid w:val="00023C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3C86"/>
    <w:rPr>
      <w:bdr w:color="auto" w:space="0" w:sz="0" w:val="none"/>
      <w:shd w:color="auto" w:fill="FFFFCC" w:val="clear"/>
      <w:lang w:val="hr-HR"/>
    </w:rPr>
  </w:style>
  <w:style w:customStyle="1" w:styleId="PozadinaSvijetloCrvena" w:type="character">
    <w:name w:val="Pozadina_SvijetloCrvena"/>
    <w:basedOn w:val="eSPISCCParagraphDefaultFont"/>
    <w:rsid w:val="00023C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3C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7487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izvorni_sadrzaj>
    <derivirana_varijabla naziv="DomainObject.Predmet.Broj_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izvorni_sadrzaj>
    <derivirana_varijabla naziv="DomainObject.Predmet.Opis_1">čl.110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St-707/2015</izvorni_sadrzaj>
    <derivirana_varijabla naziv="DomainObject.Predmet.OznakaBroj_1">St-707/2015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SUNČANA d.o.o. za trgovinu i usluge</izvorni_sadrzaj>
    <derivirana_varijabla naziv="DomainObject.Predmet.ProtustrankaFormated_1">  SUNČANA d.o.o. za trgovinu i usluge</derivirana_varijabla>
  </DomainObject.Predmet.ProtustrankaFormated>
  <DomainObject.Predmet.ProtustrankaFormatedOIB>
    <izvorni_sadrzaj>  SUNČANA d.o.o. za trgovinu i usluge, OIB 45813060824</izvorni_sadrzaj>
    <derivirana_varijabla naziv="DomainObject.Predmet.ProtustrankaFormatedOIB_1">  SUNČANA d.o.o. za trgovinu i usluge, OIB 45813060824</derivirana_varijabla>
  </DomainObject.Predmet.ProtustrankaFormatedOIB>
  <DomainObject.Predmet.ProtustrankaFormatedWithAdress>
    <izvorni_sadrzaj> SUNČANA d.o.o. za trgovinu i usluge, Zlatka Balokovića 20 B, 35000 Slavonski Brod</izvorni_sadrzaj>
    <derivirana_varijabla naziv="DomainObject.Predmet.ProtustrankaFormatedWithAdress_1"> SUNČANA d.o.o. za trgovinu i usluge, Zlatka Balokovića 20 B, 35000 Slavonski Brod</derivirana_varijabla>
  </DomainObject.Predmet.ProtustrankaFormatedWithAdress>
  <DomainObject.Predmet.ProtustrankaFormatedWithAdressOIB>
    <izvorni_sadrzaj> SUNČANA d.o.o. za trgovinu i usluge, OIB 45813060824, Zlatka Balokovića 20 B, 35000 Slavonski Brod</izvorni_sadrzaj>
    <derivirana_varijabla naziv="DomainObject.Predmet.ProtustrankaFormatedWithAdressOIB_1"> SUNČANA d.o.o. za trgovinu i usluge, OIB 45813060824, Zlatka Balokovića 20 B, 35000 Slavonski Brod</derivirana_varijabla>
  </DomainObject.Predmet.ProtustrankaFormatedWithAdressOIB>
  <DomainObject.Predmet.ProtustrankaWithAdress>
    <izvorni_sadrzaj>SUNČANA d.o.o. za trgovinu i usluge Zlatka Balokovića 20 B, 35000 Slavonski Brod</izvorni_sadrzaj>
    <derivirana_varijabla naziv="DomainObject.Predmet.ProtustrankaWithAdress_1">SUNČANA d.o.o. za trgovinu i usluge Zlatka Balokovića 20 B, 35000 Slavonski Brod</derivirana_varijabla>
  </DomainObject.Predmet.ProtustrankaWithAdress>
  <DomainObject.Predmet.ProtustrankaWithAdressOIB>
    <izvorni_sadrzaj>SUNČANA d.o.o. za trgovinu i usluge, OIB 45813060824, Zlatka Balokovića 20 B, 35000 Slavonski Brod</izvorni_sadrzaj>
    <derivirana_varijabla naziv="DomainObject.Predmet.ProtustrankaWithAdressOIB_1">SUNČANA d.o.o. za trgovinu i usluge, OIB 45813060824, Zlatka Balokovića 20 B, 35000 Slavonski Brod</derivirana_varijabla>
  </DomainObject.Predmet.ProtustrankaWithAdressOIB>
  <DomainObject.Predmet.ProtustrankaNazivFormated>
    <izvorni_sadrzaj>SUNČANA d.o.o. za trgovinu i usluge</izvorni_sadrzaj>
    <derivirana_varijabla naziv="DomainObject.Predmet.ProtustrankaNazivFormated_1">SUNČANA d.o.o. za trgovinu i usluge</derivirana_varijabla>
  </DomainObject.Predmet.ProtustrankaNazivFormated>
  <DomainObject.Predmet.ProtustrankaNazivFormatedOIB>
    <izvorni_sadrzaj>SUNČANA d.o.o. za trgovinu i usluge, OIB 45813060824</izvorni_sadrzaj>
    <derivirana_varijabla naziv="DomainObject.Predmet.ProtustrankaNazivFormatedOIB_1">SUNČANA d.o.o. za trgovinu i usluge, OIB 45813060824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94145.36</izvorni_sadrzaj>
    <derivirana_varijabla naziv="DomainObject.Predmet.TrenutnaVrijednost_1">94145.36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SUNČANA d.o.o. za trgovinu i usluge</item>
    </izvorni_sadrzaj>
    <derivirana_varijabla naziv="DomainObject.Predmet.ProtuStrankaListFormated_1">
      <item>SUNČANA d.o.o. za trgovinu i usluge</item>
    </derivirana_varijabla>
  </DomainObject.Predmet.ProtuStrankaListFormated>
  <DomainObject.Predmet.ProtuStrankaListFormatedOIB>
    <izvorni_sadrzaj>
      <item>SUNČANA d.o.o. za trgovinu i usluge, OIB 45813060824</item>
    </izvorni_sadrzaj>
    <derivirana_varijabla naziv="DomainObject.Predmet.ProtuStrankaListFormatedOIB_1">
      <item>SUNČANA d.o.o. za trgovinu i usluge, OIB 45813060824</item>
    </derivirana_varijabla>
  </DomainObject.Predmet.ProtuStrankaListFormatedOIB>
  <DomainObject.Predmet.ProtuStrankaListFormatedWithAdress>
    <izvorni_sadrzaj>
      <item>SUNČANA d.o.o. za trgovinu i usluge, Zlatka Balokovića 20 B, 35000 Slavonski Brod</item>
    </izvorni_sadrzaj>
    <derivirana_varijabla naziv="DomainObject.Predmet.ProtuStrankaListFormatedWithAdress_1">
      <item>SUNČANA d.o.o. za trgovinu i usluge, Zlatka Balokovića 20 B, 35000 Slavonski Brod</item>
    </derivirana_varijabla>
  </DomainObject.Predmet.ProtuStrankaListFormatedWithAdress>
  <DomainObject.Predmet.ProtuStrankaListFormatedWithAdressOIB>
    <izvorni_sadrzaj>
      <item>SUNČANA d.o.o. za trgovinu i usluge, OIB 45813060824, Zlatka Balokovića 20 B, 35000 Slavonski Brod</item>
    </izvorni_sadrzaj>
    <derivirana_varijabla naziv="DomainObject.Predmet.ProtuStrankaListFormatedWithAdressOIB_1">
      <item>SUNČANA d.o.o. za trgovinu i usluge, OIB 45813060824, Zlatka Balokovića 20 B, 35000 Slavonski Brod</item>
    </derivirana_varijabla>
  </DomainObject.Predmet.ProtuStrankaListFormatedWithAdressOIB>
  <DomainObject.Predmet.ProtuStrankaListNazivFormated>
    <izvorni_sadrzaj>
      <item>SUNČANA d.o.o. za trgovinu i usluge</item>
    </izvorni_sadrzaj>
    <derivirana_varijabla naziv="DomainObject.Predmet.ProtuStrankaListNazivFormated_1">
      <item>SUNČANA d.o.o. za trgovinu i usluge</item>
    </derivirana_varijabla>
  </DomainObject.Predmet.ProtuStrankaListNazivFormated>
  <DomainObject.Predmet.ProtuStrankaListNazivFormatedOIB>
    <izvorni_sadrzaj>
      <item>SUNČANA d.o.o. za trgovinu i usluge, OIB 45813060824</item>
    </izvorni_sadrzaj>
    <derivirana_varijabla naziv="DomainObject.Predmet.ProtuStrankaListNazivFormatedOIB_1">
      <item>SUNČANA d.o.o. za trgovinu i usluge, OIB 45813060824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SUNČANA d.o.o. za trgovinu i usluge</izvorni_sadrzaj>
    <derivirana_varijabla naziv="DomainObject.Predmet.ProtustrankaIDrugi_1">SUNČANA d.o.o. za trgovinu i usluge</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SUNČANA d.o.o. za trgovinu i usluge, OIB 45813060824, Zlatka Balokovića 20 B, 35000 Slavonski Brod</izvorni_sadrzaj>
    <derivirana_varijabla naziv="DomainObject.Predmet.ProtustrankaIDrugiAdressOIB_1">SUNČANA d.o.o. za trgovinu i usluge, OIB 45813060824, Zlatka Balokovića 20 B,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SUNČANA d.o.o. za trgovinu i usluge</item>
    </izvorni_sadrzaj>
    <derivirana_varijabla naziv="DomainObject.Predmet.SudioniciListNaziv_1">
      <item>Financijska agencija</item>
      <item>SUNČANA d.o.o. za trgovinu i usluge</item>
    </derivirana_varijabla>
  </DomainObject.Predmet.SudioniciListNaziv>
  <DomainObject.Predmet.SudioniciListAdressOIB>
    <izvorni_sadrzaj>
      <item>Financijska agencija, OIB 85821130368, Ulica grada Vukovara 70,Zagreb</item>
      <item>SUNČANA d.o.o. za trgovinu i usluge, OIB 45813060824, Zlatka Balokovića 20 B,35000 Slavonski Brod</item>
    </izvorni_sadrzaj>
    <derivirana_varijabla naziv="DomainObject.Predmet.SudioniciListAdressOIB_1">
      <item>Financijska agencija, OIB 85821130368, Ulica grada Vukovara 70,Zagreb</item>
      <item>SUNČANA d.o.o. za trgovinu i usluge, OIB 45813060824, Zlatka Balokovića 20 B,35000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45813060824</item>
    </izvorni_sadrzaj>
    <derivirana_varijabla naziv="DomainObject.Predmet.SudioniciListNazivOIB_1">
      <item>, OIB 85821130368</item>
      <item>, OIB 45813060824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386</properties:Words>
  <properties:Characters>1993</properties:Characters>
  <properties:Lines>89</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2017-05-09T08:59:00Z</dcterms:created>
  <dc:creator>bconka</dc:creator>
  <cp:lastModifiedBy>wsadmin</cp:lastModifiedBy>
  <cp:lastPrinted>2017-05-09T08:56:00Z</cp:lastPrinted>
  <dcterms:modified xmlns:xsi="http://www.w3.org/2001/XMLSchema-instance" xsi:type="dcterms:W3CDTF">2017-05-09T08:59:00Z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