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e2d0" w14:paraId="fafe2d0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351758">
        <w:rPr>
          <w:rFonts w:cs="Times New Roman"/>
        </w:rPr>
        <w:t xml:space="preserve"> SUKA j.d.o.o., Dubrava Križovljanska, Vinogradska 50, OIB: 31625454130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51758" w:rsidP="005F7221" w:rsidR="005F7221" w:rsidRPr="00412CB1">
      <w:pPr>
        <w:jc w:val="center"/>
        <w:rPr>
          <w:b/>
        </w:rPr>
      </w:pPr>
      <w:r>
        <w:rPr>
          <w:b/>
        </w:rPr>
        <w:t>4.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09,15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351758">
        <w:t>Elvis Kralj, Dubrava Križovljanska, Vinogradska 50,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351758">
        <w:rPr>
          <w:rFonts w:cs="Times New Roman"/>
        </w:rPr>
        <w:t xml:space="preserve">SUKA j.d.o.o., Dubrava Križovljanska, Vinogradska 50,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B647CC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351758">
        <w:t xml:space="preserve"> Elvisu Kralj, Dubrava Križovljanska, Vinogradska 50, OIB: 76970337157</w:t>
      </w:r>
      <w:r w:rsidR="00B647CC">
        <w:t xml:space="preserve">, </w:t>
      </w:r>
      <w:r w:rsidRPr="00412CB1">
        <w:t xml:space="preserve">da na zakazano ročište kod ovoga suda, </w:t>
      </w:r>
      <w:r w:rsidR="00351758">
        <w:t>4. svibnja</w:t>
      </w:r>
      <w:r>
        <w:t xml:space="preserve"> 2016. u </w:t>
      </w:r>
      <w:r w:rsidR="00351758">
        <w:t>09,15</w:t>
      </w:r>
      <w:r w:rsidRPr="00412CB1">
        <w:t xml:space="preserve"> sati, dostavi javnobilježnički ovjerovljen prokazni popis imovine za dužnika</w:t>
      </w:r>
      <w:r w:rsidR="00351758">
        <w:t xml:space="preserve"> </w:t>
      </w:r>
      <w:r w:rsidR="00351758">
        <w:rPr>
          <w:rFonts w:cs="Times New Roman"/>
        </w:rPr>
        <w:t>SUKA j.d.o.o., Dubrava Križovljanska, Vinogradska 50, OIB: 31625454130</w:t>
      </w:r>
      <w:r w:rsidR="00114F1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351758">
        <w:rPr>
          <w:rFonts w:cs="Times New Roman"/>
        </w:rPr>
        <w:t xml:space="preserve">SUKA j.d.o.o., Dubrava Križovljanska, Vinogradska 50, </w:t>
      </w:r>
    </w:p>
    <w:p w:rsidRDefault="00D27615" w:rsidP="005747A5" w:rsidR="007470CB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351758">
        <w:t xml:space="preserve">Elvis Kralj, </w:t>
      </w:r>
      <w:r w:rsidR="00351758">
        <w:rPr>
          <w:rFonts w:cs="Times New Roman"/>
        </w:rPr>
        <w:t>Dubrava Križovljanska, Vinogradska 50,</w:t>
      </w:r>
    </w:p>
    <w:p w:rsidRDefault="00CE6118" w:rsidP="005747A5" w:rsidR="005A09E6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470CB">
        <w:rPr>
          <w:rFonts w:cs="Times New Roman"/>
        </w:rPr>
        <w:t xml:space="preserve">Financijska </w:t>
      </w:r>
      <w:r w:rsidR="00926C33" w:rsidRPr="007470CB">
        <w:rPr>
          <w:rFonts w:cs="Times New Roman"/>
        </w:rPr>
        <w:t>agencija</w:t>
      </w:r>
      <w:r w:rsidR="008B6A82" w:rsidRPr="007470CB">
        <w:rPr>
          <w:rFonts w:cs="Times New Roman"/>
        </w:rPr>
        <w:t xml:space="preserve"> Zagreb, Podružnica</w:t>
      </w:r>
      <w:r w:rsidR="00926C33" w:rsidRPr="007470CB">
        <w:rPr>
          <w:rFonts w:cs="Times New Roman"/>
        </w:rPr>
        <w:t xml:space="preserve"> </w:t>
      </w:r>
      <w:r w:rsidR="0079114C" w:rsidRPr="007470CB">
        <w:rPr>
          <w:rFonts w:cs="Times New Roman"/>
        </w:rPr>
        <w:t>Varaždin, A. Cesarca 2,</w:t>
      </w:r>
      <w:r w:rsidRPr="007470CB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0B" w:rsidP="00BA0147" w:rsidR="00434E0B">
      <w:r>
        <w:separator/>
      </w:r>
    </w:p>
  </w:endnote>
  <w:endnote w:id="0" w:type="continuationSeparator">
    <w:p w:rsidRDefault="00434E0B" w:rsidP="00BA0147" w:rsidR="00434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0B" w:rsidP="00BA0147" w:rsidR="00434E0B">
      <w:r>
        <w:separator/>
      </w:r>
    </w:p>
  </w:footnote>
  <w:footnote w:id="0" w:type="continuationSeparator">
    <w:p w:rsidRDefault="00434E0B" w:rsidP="00BA0147" w:rsidR="00434E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0110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351758">
      <w:t>433</w:t>
    </w:r>
    <w:r w:rsidR="005E33DB">
      <w:t>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351758">
      <w:t>433</w:t>
    </w:r>
    <w:r w:rsidR="00304F72">
      <w:t>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1758"/>
    <w:rsid w:val="00352B19"/>
    <w:rsid w:val="003538D1"/>
    <w:rsid w:val="0036084A"/>
    <w:rsid w:val="00363E19"/>
    <w:rsid w:val="00377F5F"/>
    <w:rsid w:val="003A689F"/>
    <w:rsid w:val="003B3055"/>
    <w:rsid w:val="003D04B7"/>
    <w:rsid w:val="003F0BEA"/>
    <w:rsid w:val="00434E0B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470CB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00110"/>
    <w:rsid w:val="00D20DAD"/>
    <w:rsid w:val="00D22FDA"/>
    <w:rsid w:val="00D27615"/>
    <w:rsid w:val="00D33E0A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00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00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1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SUKA jednostavno društvo s ograničenom odgovornošću za ugostiteljstvo i usluge</izvorni_sadrzaj>
    <derivirana_varijabla naziv="DomainObject.Predmet.ProtustrankaFormated_1">  SUKA jednostavno društvo s ograničenom odgovornošću za ugostiteljstvo i usluge</derivirana_varijabla>
  </DomainObject.Predmet.ProtustrankaFormated>
  <DomainObject.Predmet.ProtustrankaFormatedOIB>
    <izvorni_sadrzaj>  SUKA jednostavno društvo s ograničenom odgovornošću za ugostiteljstvo i usluge, OIB 31625454130</izvorni_sadrzaj>
    <derivirana_varijabla naziv="DomainObject.Predmet.ProtustrankaFormatedOIB_1">  SUKA jednostavno društvo s ograničenom odgovornošću za ugostiteljstvo i usluge, OIB 31625454130</derivirana_varijabla>
  </DomainObject.Predmet.ProtustrankaFormatedOIB>
  <DomainObject.Predmet.ProtustrankaFormatedWithAdress>
    <izvorni_sadrzaj> SUKA jednostavno društvo s ograničenom odgovornošću za ugostiteljstvo i usluge, Vinogradska 50, 42208 Dubrava Križovljanska</izvorni_sadrzaj>
    <derivirana_varijabla naziv="DomainObject.Predmet.ProtustrankaFormatedWithAdress_1"> SUKA jednostavno društvo s ograničenom odgovornošću za ugostiteljstvo i usluge, Vinogradska 50, 42208 Dubrava Križovljanska</derivirana_varijabla>
  </DomainObject.Predmet.ProtustrankaFormatedWithAdress>
  <DomainObject.Predmet.ProtustrankaFormatedWithAdressOIB>
    <izvorni_sadrzaj> SUKA jednostavno društvo s ograničenom odgovornošću za ugostiteljstvo i usluge, OIB 31625454130, Vinogradska 50, 42208 Dubrava Križovljanska</izvorni_sadrzaj>
    <derivirana_varijabla naziv="DomainObject.Predmet.ProtustrankaFormatedWithAdressOIB_1"> SUKA jednostavno društvo s ograničenom odgovornošću za ugostiteljstvo i usluge, OIB 31625454130, Vinogradska 50, 42208 Dubrava Križovljanska</derivirana_varijabla>
  </DomainObject.Predmet.ProtustrankaFormatedWithAdressOIB>
  <DomainObject.Predmet.ProtustrankaWithAdress>
    <izvorni_sadrzaj>SUKA jednostavno društvo s ograničenom odgovornošću za ugostiteljstvo i usluge Vinogradska 50, 42208 Dubrava Križovljanska</izvorni_sadrzaj>
    <derivirana_varijabla naziv="DomainObject.Predmet.ProtustrankaWithAdress_1">SUKA jednostavno društvo s ograničenom odgovornošću za ugostiteljstvo i usluge Vinogradska 50, 42208 Dubrava Križovljanska</derivirana_varijabla>
  </DomainObject.Predmet.ProtustrankaWithAdress>
  <DomainObject.Predmet.ProtustrankaWithAdressOIB>
    <izvorni_sadrzaj>SUKA jednostavno društvo s ograničenom odgovornošću za ugostiteljstvo i usluge, OIB 31625454130, Vinogradska 50, 42208 Dubrava Križovljanska</izvorni_sadrzaj>
    <derivirana_varijabla naziv="DomainObject.Predmet.ProtustrankaWithAdressOIB_1">SUKA jednostavno društvo s ograničenom odgovornošću za ugostiteljstvo i usluge, OIB 31625454130, Vinogradska 50, 42208 Dubrava Križovljanska</derivirana_varijabla>
  </DomainObject.Predmet.ProtustrankaWithAdressOIB>
  <DomainObject.Predmet.ProtustrankaNazivFormated>
    <izvorni_sadrzaj>SUKA jednostavno društvo s ograničenom odgovornošću za ugostiteljstvo i usluge</izvorni_sadrzaj>
    <derivirana_varijabla naziv="DomainObject.Predmet.ProtustrankaNazivFormated_1">SUKA jednostavno društvo s ograničenom odgovornošću za ugostiteljstvo i usluge</derivirana_varijabla>
  </DomainObject.Predmet.ProtustrankaNazivFormated>
  <DomainObject.Predmet.ProtustrankaNazivFormatedOIB>
    <izvorni_sadrzaj>SUKA jednostavno društvo s ograničenom odgovornošću za ugostiteljstvo i usluge, OIB 31625454130</izvorni_sadrzaj>
    <derivirana_varijabla naziv="DomainObject.Predmet.ProtustrankaNazivFormatedOIB_1">SUKA jednostavno društvo s ograničenom odgovornošću za ugostiteljstvo i usluge, OIB 31625454130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124042.61</izvorni_sadrzaj>
    <derivirana_varijabla naziv="DomainObject.Predmet.TrenutnaVrijednost_1">124042.61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SUKA jednostavno društvo s ograničenom odgovornošću za ugostiteljstvo i usluge</item>
    </izvorni_sadrzaj>
    <derivirana_varijabla naziv="DomainObject.Predmet.ProtuStrankaListFormated_1">
      <item>SUKA jednostavno društvo s ograničenom odgovornošću za ugostiteljstvo i usluge</item>
    </derivirana_varijabla>
  </DomainObject.Predmet.ProtuStrankaListFormated>
  <DomainObject.Predmet.ProtuStrankaListFormatedOIB>
    <izvorni_sadrzaj>
      <item>SUKA jednostavno društvo s ograničenom odgovornošću za ugostiteljstvo i usluge, OIB 31625454130</item>
    </izvorni_sadrzaj>
    <derivirana_varijabla naziv="DomainObject.Predmet.ProtuStrankaListFormatedOIB_1">
      <item>SUKA jednostavno društvo s ograničenom odgovornošću za ugostiteljstvo i usluge, OIB 31625454130</item>
    </derivirana_varijabla>
  </DomainObject.Predmet.ProtuStrankaListFormatedOIB>
  <DomainObject.Predmet.ProtuStrankaListFormatedWithAdress>
    <izvorni_sadrzaj>
      <item>SUKA jednostavno društvo s ograničenom odgovornošću za ugostiteljstvo i usluge, Vinogradska 50, 42208 Dubrava Križovljanska</item>
    </izvorni_sadrzaj>
    <derivirana_varijabla naziv="DomainObject.Predmet.ProtuStrankaListFormatedWithAdress_1">
      <item>SUKA jednostavno društvo s ograničenom odgovornošću za ugostiteljstvo i usluge, Vinogradska 50, 42208 Dubrava Križovljanska</item>
    </derivirana_varijabla>
  </DomainObject.Predmet.ProtuStrankaListFormatedWithAdress>
  <DomainObject.Predmet.ProtuStrankaListFormatedWithAdressOIB>
    <izvorni_sadrzaj>
      <item>SUKA jednostavno društvo s ograničenom odgovornošću za ugostiteljstvo i usluge, OIB 31625454130, Vinogradska 50, 42208 Dubrava Križovljanska</item>
    </izvorni_sadrzaj>
    <derivirana_varijabla naziv="DomainObject.Predmet.ProtuStrankaListFormatedWithAdressOIB_1">
      <item>SUKA jednostavno društvo s ograničenom odgovornošću za ugostiteljstvo i usluge, OIB 31625454130, Vinogradska 50, 42208 Dubrava Križovljanska</item>
    </derivirana_varijabla>
  </DomainObject.Predmet.ProtuStrankaListFormatedWithAdressOIB>
  <DomainObject.Predmet.ProtuStrankaListNazivFormated>
    <izvorni_sadrzaj>
      <item>SUKA jednostavno društvo s ograničenom odgovornošću za ugostiteljstvo i usluge</item>
    </izvorni_sadrzaj>
    <derivirana_varijabla naziv="DomainObject.Predmet.ProtuStrankaListNazivFormated_1">
      <item>SUKA jednostavno društvo s ograničenom odgovornošću za ugostiteljstvo i usluge</item>
    </derivirana_varijabla>
  </DomainObject.Predmet.ProtuStrankaListNazivFormated>
  <DomainObject.Predmet.ProtuStrankaListNazivFormatedOIB>
    <izvorni_sadrzaj>
      <item>SUKA jednostavno društvo s ograničenom odgovornošću za ugostiteljstvo i usluge, OIB 31625454130</item>
    </izvorni_sadrzaj>
    <derivirana_varijabla naziv="DomainObject.Predmet.ProtuStrankaListNazivFormatedOIB_1">
      <item>SUKA jednostavno društvo s ograničenom odgovornošću za ugostiteljstvo i usluge, OIB 31625454130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SUKA jednostavno društvo s ograničenom odgovornošću za ugostiteljstvo i usluge</izvorni_sadrzaj>
    <derivirana_varijabla naziv="DomainObject.Predmet.ProtustrankaIDrugi_1">SUKA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SUKA jednostavno društvo s ograničenom odgovornošću za ugostiteljstvo i usluge, OIB 31625454130, Vinogradska 50, 42208 Dubrava Križovljanska</izvorni_sadrzaj>
    <derivirana_varijabla naziv="DomainObject.Predmet.ProtustrankaIDrugiAdressOIB_1">SUKA jednostavno društvo s ograničenom odgovornošću za ugostiteljstvo i usluge, OIB 31625454130, Vinogradska 50, 42208 Dubrava Križovljanska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SUKA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SUKA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SUKA jednostavno društvo s ograničenom odgovornošću za ugostiteljstvo i usluge, OIB 31625454130, Vinogradska 50,42208 Dubrava Križovljanska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SUKA jednostavno društvo s ograničenom odgovornošću za ugostiteljstvo i usluge, OIB 31625454130, Vinogradska 50,42208 Dubrava Križovljanska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31625454130</item>
      <item>, OIB null</item>
      <item>, OIB null</item>
    </izvorni_sadrzaj>
    <derivirana_varijabla naziv="DomainObject.Predmet.SudioniciListNazivOIB_1">
      <item>, OIB 85821130368</item>
      <item>, OIB 31625454130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45C09-ED80-462B-AE61-7C394A107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2055</properties:Characters>
  <properties:Lines>64</properties:Lines>
  <properties:Paragraphs>28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2016-03-21T11:08:00Z</cp:lastPrinted>
  <dcterms:modified xmlns:xsi="http://www.w3.org/2001/XMLSchema-instance" xsi:type="dcterms:W3CDTF">2016-03-21T11:08:00Z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