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bcae" w14:paraId="8d1bcae" w:rsidRDefault="00A751CA" w:rsidP="00A751CA" w:rsidR="00A751C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1CA" w:rsidP="00A751CA" w:rsidR="00A751C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751CA" w:rsidP="00A751CA" w:rsidR="00A751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751CA" w:rsidP="00A751CA" w:rsidR="00A751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751CA" w:rsidP="00A751CA" w:rsidR="00A751C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751CA" w:rsidP="00A751CA" w:rsidR="00A751C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751CA" w:rsidP="00A751CA" w:rsidR="00A751CA" w:rsidRPr="005D578C">
      <w:pPr>
        <w:jc w:val="center"/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751CA" w:rsidP="00A751CA" w:rsidR="00A751CA" w:rsidRPr="005D578C">
      <w:pPr>
        <w:rPr>
          <w:rFonts w:cs="Times New Roman" w:eastAsia="Times New Roman"/>
          <w:szCs w:val="24"/>
        </w:rPr>
      </w:pPr>
    </w:p>
    <w:p w:rsidRDefault="00A751CA" w:rsidP="00A751CA" w:rsidR="00A751CA" w:rsidRPr="00A751CA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Zadruga osoba s invaliditetom, Pula, </w:t>
      </w:r>
      <w:proofErr w:type="spellStart"/>
      <w:r>
        <w:rPr>
          <w:rFonts w:cs="Times New Roman" w:eastAsia="Times New Roman"/>
          <w:szCs w:val="24"/>
        </w:rPr>
        <w:t>Zoranićeva</w:t>
      </w:r>
      <w:proofErr w:type="spellEnd"/>
      <w:r>
        <w:rPr>
          <w:rFonts w:cs="Times New Roman" w:eastAsia="Times New Roman"/>
          <w:szCs w:val="24"/>
        </w:rPr>
        <w:t xml:space="preserve"> 13, OIB 71425197582, MBS 130000679, </w:t>
      </w:r>
      <w:r w:rsidR="00626B77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</w:t>
      </w:r>
      <w:r w:rsidR="00626B77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A751CA" w:rsidP="00A751CA" w:rsidR="00A751CA" w:rsidRPr="005D578C">
      <w:pPr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751CA" w:rsidP="00A751CA" w:rsidR="00A751CA" w:rsidRPr="005D578C">
      <w:pPr>
        <w:rPr>
          <w:rFonts w:cs="Times New Roman" w:eastAsia="Times New Roman"/>
          <w:szCs w:val="24"/>
        </w:rPr>
      </w:pPr>
    </w:p>
    <w:p w:rsidRDefault="00A751CA" w:rsidP="00A751CA" w:rsidR="00A751CA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Zadruga osoba s invaliditetom, Pula, </w:t>
      </w:r>
      <w:proofErr w:type="spellStart"/>
      <w:r>
        <w:rPr>
          <w:rFonts w:cs="Times New Roman" w:eastAsia="Times New Roman"/>
          <w:szCs w:val="24"/>
        </w:rPr>
        <w:t>Zoranićeva</w:t>
      </w:r>
      <w:proofErr w:type="spellEnd"/>
      <w:r>
        <w:rPr>
          <w:rFonts w:cs="Times New Roman" w:eastAsia="Times New Roman"/>
          <w:szCs w:val="24"/>
        </w:rPr>
        <w:t xml:space="preserve"> 13, OIB 71425197582, MBS 130000679.</w:t>
      </w:r>
    </w:p>
    <w:p w:rsidRDefault="00A751CA" w:rsidP="00A751CA" w:rsidR="00A751CA" w:rsidRPr="005D578C">
      <w:pPr>
        <w:ind w:firstLine="709"/>
        <w:rPr>
          <w:rFonts w:cs="Times New Roman" w:eastAsia="Times New Roman"/>
          <w:szCs w:val="24"/>
        </w:rPr>
      </w:pPr>
    </w:p>
    <w:p w:rsidRDefault="00A751CA" w:rsidP="00A751CA" w:rsidR="00A751C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751CA">
        <w:rPr>
          <w:rFonts w:cs="Times New Roman" w:eastAsia="Times New Roman"/>
          <w:szCs w:val="20"/>
        </w:rPr>
        <w:t xml:space="preserve">Nikola Delić iz Pule, </w:t>
      </w:r>
      <w:proofErr w:type="spellStart"/>
      <w:r w:rsidRPr="00A751CA">
        <w:rPr>
          <w:rFonts w:cs="Times New Roman" w:eastAsia="Times New Roman"/>
          <w:szCs w:val="20"/>
        </w:rPr>
        <w:t>Kranjčevićeva</w:t>
      </w:r>
      <w:proofErr w:type="spellEnd"/>
      <w:r w:rsidRPr="00A751CA">
        <w:rPr>
          <w:rFonts w:cs="Times New Roman" w:eastAsia="Times New Roman"/>
          <w:szCs w:val="20"/>
        </w:rPr>
        <w:t xml:space="preserve"> 16, OIB 58474163165</w:t>
      </w:r>
      <w:r>
        <w:rPr>
          <w:rFonts w:cs="Times New Roman" w:eastAsia="Times New Roman"/>
          <w:szCs w:val="20"/>
        </w:rPr>
        <w:t>.</w:t>
      </w:r>
    </w:p>
    <w:p w:rsidRDefault="00A751CA" w:rsidP="00A751CA" w:rsidR="00A751CA">
      <w:pPr>
        <w:ind w:firstLine="708"/>
        <w:rPr>
          <w:rFonts w:cs="Times New Roman" w:eastAsia="Times New Roman"/>
          <w:szCs w:val="20"/>
        </w:rPr>
      </w:pPr>
    </w:p>
    <w:p w:rsidRDefault="00A751CA" w:rsidP="00A751CA" w:rsidR="00A751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Zadruga osoba s invaliditetom, Pula, </w:t>
      </w:r>
      <w:proofErr w:type="spellStart"/>
      <w:r>
        <w:rPr>
          <w:rFonts w:cs="Times New Roman" w:eastAsia="Times New Roman"/>
          <w:szCs w:val="24"/>
        </w:rPr>
        <w:t>Zoranićeva</w:t>
      </w:r>
      <w:proofErr w:type="spellEnd"/>
      <w:r>
        <w:rPr>
          <w:rFonts w:cs="Times New Roman" w:eastAsia="Times New Roman"/>
          <w:szCs w:val="24"/>
        </w:rPr>
        <w:t xml:space="preserve"> 13, OIB 71425197582, MBS 130000679.</w:t>
      </w:r>
    </w:p>
    <w:p w:rsidRDefault="00A751CA" w:rsidP="00A751CA" w:rsidR="00A751CA">
      <w:pPr>
        <w:ind w:firstLine="709"/>
        <w:rPr>
          <w:rFonts w:cs="Times New Roman" w:eastAsia="Times New Roman"/>
          <w:szCs w:val="24"/>
        </w:rPr>
      </w:pPr>
    </w:p>
    <w:p w:rsidRDefault="00A751CA" w:rsidP="00A751CA" w:rsidR="00A751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Zadruga osoba s invaliditetom, Pula, </w:t>
      </w:r>
      <w:proofErr w:type="spellStart"/>
      <w:r>
        <w:rPr>
          <w:rFonts w:cs="Times New Roman" w:eastAsia="Times New Roman"/>
          <w:szCs w:val="24"/>
        </w:rPr>
        <w:t>Zoranićeva</w:t>
      </w:r>
      <w:proofErr w:type="spellEnd"/>
      <w:r>
        <w:rPr>
          <w:rFonts w:cs="Times New Roman" w:eastAsia="Times New Roman"/>
          <w:szCs w:val="24"/>
        </w:rPr>
        <w:t xml:space="preserve"> 13, OIB 71425197582, MBS 130000679.</w:t>
      </w:r>
    </w:p>
    <w:p w:rsidRDefault="00A751CA" w:rsidP="00A751CA" w:rsidR="00A751CA">
      <w:pPr>
        <w:ind w:firstLine="709"/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ind w:firstLine="709"/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751CA" w:rsidP="00A751CA" w:rsidR="00A751CA">
      <w:pPr>
        <w:ind w:firstLine="708"/>
        <w:rPr>
          <w:rFonts w:cs="Times New Roman" w:eastAsia="Times New Roman"/>
          <w:szCs w:val="24"/>
        </w:rPr>
      </w:pPr>
    </w:p>
    <w:p w:rsidRDefault="00A751CA" w:rsidP="00A751CA" w:rsidR="00A751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Zadruga osoba s invaliditetom,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751CA" w:rsidP="00A751CA" w:rsidR="00A751C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751CA" w:rsidP="00A751CA" w:rsidR="00A751CA" w:rsidRPr="005D578C">
      <w:pPr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26B77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</w:t>
      </w:r>
      <w:r w:rsidR="00626B77">
        <w:rPr>
          <w:rFonts w:cs="Times New Roman" w:eastAsia="Times New Roman"/>
          <w:szCs w:val="24"/>
        </w:rPr>
        <w:t>svibnja</w:t>
      </w:r>
      <w:bookmarkStart w:name="_GoBack" w:id="0"/>
      <w:bookmarkEnd w:id="0"/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751CA" w:rsidP="00A751CA" w:rsidR="00A751CA">
      <w:pPr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751CA" w:rsidP="00A751CA" w:rsidR="00A751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A751CA" w:rsidP="00A751CA" w:rsidR="00A751CA">
      <w:pPr>
        <w:jc w:val="left"/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jc w:val="left"/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751CA" w:rsidP="00A751CA" w:rsidR="00A751CA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751CA" w:rsidP="00A751CA" w:rsidR="00A751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751CA" w:rsidP="00A751CA" w:rsidR="00A751CA">
      <w:pPr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rPr>
          <w:rFonts w:cs="Times New Roman" w:eastAsia="Times New Roman"/>
          <w:szCs w:val="24"/>
        </w:rPr>
      </w:pPr>
    </w:p>
    <w:p w:rsidRDefault="00A751CA" w:rsidP="00A751CA" w:rsidR="00A751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751CA" w:rsidP="00A751CA" w:rsidR="00A751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A751CA" w:rsidP="00A751CA" w:rsidR="00A751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Zadruga osoba s invaliditetom, Pula, </w:t>
      </w:r>
      <w:proofErr w:type="spellStart"/>
      <w:r>
        <w:rPr>
          <w:rFonts w:cs="Times New Roman" w:eastAsia="Times New Roman"/>
          <w:szCs w:val="24"/>
        </w:rPr>
        <w:t>Zoranićeva</w:t>
      </w:r>
      <w:proofErr w:type="spellEnd"/>
      <w:r>
        <w:rPr>
          <w:rFonts w:cs="Times New Roman" w:eastAsia="Times New Roman"/>
          <w:szCs w:val="24"/>
        </w:rPr>
        <w:t xml:space="preserve"> 13,</w:t>
      </w:r>
    </w:p>
    <w:p w:rsidRDefault="00A751CA" w:rsidP="00A751CA" w:rsidR="00A751CA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>
        <w:rPr>
          <w:rFonts w:cs="Times New Roman" w:eastAsia="Times New Roman"/>
          <w:szCs w:val="20"/>
        </w:rPr>
        <w:t>Carrarina</w:t>
      </w:r>
      <w:proofErr w:type="spellEnd"/>
      <w:r>
        <w:rPr>
          <w:rFonts w:cs="Times New Roman" w:eastAsia="Times New Roman"/>
          <w:szCs w:val="20"/>
        </w:rPr>
        <w:t xml:space="preserve"> 5, </w:t>
      </w:r>
    </w:p>
    <w:p w:rsidRDefault="00A751CA" w:rsidP="00A751CA" w:rsidR="00A751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A751CA" w:rsidP="00A751CA" w:rsidR="00A751C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</w:t>
      </w:r>
    </w:p>
    <w:p w:rsidRDefault="00A751CA" w:rsidP="00A751CA" w:rsidR="00A751C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751CA" w:rsidP="00A751CA" w:rsidR="00A751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751CA" w:rsidP="00A751CA" w:rsidR="00A751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A751CA" w:rsidP="00A751CA" w:rsidR="00A751CA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C51" w:rsidP="00A751CA" w:rsidR="009E5C51">
      <w:r>
        <w:separator/>
      </w:r>
    </w:p>
  </w:endnote>
  <w:endnote w:id="0" w:type="continuationSeparator">
    <w:p w:rsidRDefault="009E5C51" w:rsidP="00A751CA" w:rsidR="009E5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C51" w:rsidP="00A751CA" w:rsidR="009E5C51">
      <w:r>
        <w:separator/>
      </w:r>
    </w:p>
  </w:footnote>
  <w:footnote w:id="0" w:type="continuationSeparator">
    <w:p w:rsidRDefault="009E5C51" w:rsidP="00A751CA" w:rsidR="009E5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CA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6B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CA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St-1178/2015-5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74E"/>
    <w:rsid w:val="004F5027"/>
    <w:rsid w:val="00626B77"/>
    <w:rsid w:val="009E5C51"/>
    <w:rsid w:val="00A751CA"/>
    <w:rsid w:val="00DF074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1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51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751C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1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1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51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51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B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6B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6B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6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6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1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51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751C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1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1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51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51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B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6B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6B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6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6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osoba s invaliditetom, PULA</izvorni_sadrzaj>
    <derivirana_varijabla naziv="DomainObject.Predmet.ProtustrankaFormated_1">  Zadruga osoba s invaliditetom, PULA</derivirana_varijabla>
  </DomainObject.Predmet.ProtustrankaFormated>
  <DomainObject.Predmet.ProtustrankaFormatedOIB>
    <izvorni_sadrzaj>  Zadruga osoba s invaliditetom, PULA, OIB 71425197582</izvorni_sadrzaj>
    <derivirana_varijabla naziv="DomainObject.Predmet.ProtustrankaFormatedOIB_1">  Zadruga osoba s invaliditetom, PULA, OIB 71425197582</derivirana_varijabla>
  </DomainObject.Predmet.ProtustrankaFormatedOIB>
  <DomainObject.Predmet.ProtustrankaFormatedWithAdress>
    <izvorni_sadrzaj> Zadruga osoba s invaliditetom, PULA, Zoranićeva 13, 52100 Pula</izvorni_sadrzaj>
    <derivirana_varijabla naziv="DomainObject.Predmet.ProtustrankaFormatedWithAdress_1"> Zadruga osoba s invaliditetom, PULA, Zoranićeva 13, 52100 Pula</derivirana_varijabla>
  </DomainObject.Predmet.ProtustrankaFormatedWithAdress>
  <DomainObject.Predmet.ProtustrankaFormatedWithAdressOIB>
    <izvorni_sadrzaj> Zadruga osoba s invaliditetom, PULA, OIB 71425197582, Zoranićeva 13, 52100 Pula</izvorni_sadrzaj>
    <derivirana_varijabla naziv="DomainObject.Predmet.ProtustrankaFormatedWithAdressOIB_1"> Zadruga osoba s invaliditetom, PULA, OIB 71425197582, Zoranićeva 13, 52100 Pula</derivirana_varijabla>
  </DomainObject.Predmet.ProtustrankaFormatedWithAdressOIB>
  <DomainObject.Predmet.ProtustrankaWithAdress>
    <izvorni_sadrzaj>Zadruga osoba s invaliditetom, PULA Zoranićeva 13, 52100 Pula</izvorni_sadrzaj>
    <derivirana_varijabla naziv="DomainObject.Predmet.ProtustrankaWithAdress_1">Zadruga osoba s invaliditetom, PULA Zoranićeva 13, 52100 Pula</derivirana_varijabla>
  </DomainObject.Predmet.ProtustrankaWithAdress>
  <DomainObject.Predmet.ProtustrankaWithAdressOIB>
    <izvorni_sadrzaj>Zadruga osoba s invaliditetom, PULA, OIB 71425197582, Zoranićeva 13, 52100 Pula</izvorni_sadrzaj>
    <derivirana_varijabla naziv="DomainObject.Predmet.ProtustrankaWithAdressOIB_1">Zadruga osoba s invaliditetom, PULA, OIB 71425197582, Zoranićeva 13, 52100 Pula</derivirana_varijabla>
  </DomainObject.Predmet.ProtustrankaWithAdressOIB>
  <DomainObject.Predmet.ProtustrankaNazivFormated>
    <izvorni_sadrzaj>Zadruga osoba s invaliditetom, PULA</izvorni_sadrzaj>
    <derivirana_varijabla naziv="DomainObject.Predmet.ProtustrankaNazivFormated_1">Zadruga osoba s invaliditetom, PULA</derivirana_varijabla>
  </DomainObject.Predmet.ProtustrankaNazivFormated>
  <DomainObject.Predmet.ProtustrankaNazivFormatedOIB>
    <izvorni_sadrzaj>Zadruga osoba s invaliditetom, PULA, OIB 71425197582</izvorni_sadrzaj>
    <derivirana_varijabla naziv="DomainObject.Predmet.ProtustrankaNazivFormatedOIB_1">Zadruga osoba s invaliditetom, PULA, OIB 71425197582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14156582.46</izvorni_sadrzaj>
    <derivirana_varijabla naziv="DomainObject.Predmet.TrenutnaVrijednost_1">14156582.46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osoba s invaliditetom, PULA</item>
    </izvorni_sadrzaj>
    <derivirana_varijabla naziv="DomainObject.Predmet.ProtuStrankaListFormated_1">
      <item>Zadruga osoba s invaliditetom, PULA</item>
    </derivirana_varijabla>
  </DomainObject.Predmet.ProtuStrankaListFormated>
  <DomainObject.Predmet.ProtuStrankaListFormatedOIB>
    <izvorni_sadrzaj>
      <item>Zadruga osoba s invaliditetom, PULA, OIB 71425197582</item>
    </izvorni_sadrzaj>
    <derivirana_varijabla naziv="DomainObject.Predmet.ProtuStrankaListFormatedOIB_1">
      <item>Zadruga osoba s invaliditetom, PULA, OIB 71425197582</item>
    </derivirana_varijabla>
  </DomainObject.Predmet.ProtuStrankaListFormatedOIB>
  <DomainObject.Predmet.ProtuStrankaListFormatedWithAdress>
    <izvorni_sadrzaj>
      <item>Zadruga osoba s invaliditetom, PULA, Zoranićeva 13, 52100 Pula</item>
    </izvorni_sadrzaj>
    <derivirana_varijabla naziv="DomainObject.Predmet.ProtuStrankaListFormatedWithAdress_1">
      <item>Zadruga osoba s invaliditetom, PULA, Zoranićeva 13, 52100 Pula</item>
    </derivirana_varijabla>
  </DomainObject.Predmet.ProtuStrankaListFormatedWithAdress>
  <DomainObject.Predmet.ProtuStrankaListFormatedWithAdressOIB>
    <izvorni_sadrzaj>
      <item>Zadruga osoba s invaliditetom, PULA, OIB 71425197582, Zoranićeva 13, 52100 Pula</item>
    </izvorni_sadrzaj>
    <derivirana_varijabla naziv="DomainObject.Predmet.ProtuStrankaListFormatedWithAdressOIB_1">
      <item>Zadruga osoba s invaliditetom, PULA, OIB 71425197582, Zoranićeva 13, 52100 Pula</item>
    </derivirana_varijabla>
  </DomainObject.Predmet.ProtuStrankaListFormatedWithAdressOIB>
  <DomainObject.Predmet.ProtuStrankaListNazivFormated>
    <izvorni_sadrzaj>
      <item>Zadruga osoba s invaliditetom, PULA</item>
    </izvorni_sadrzaj>
    <derivirana_varijabla naziv="DomainObject.Predmet.ProtuStrankaListNazivFormated_1">
      <item>Zadruga osoba s invaliditetom, PULA</item>
    </derivirana_varijabla>
  </DomainObject.Predmet.ProtuStrankaListNazivFormated>
  <DomainObject.Predmet.ProtuStrankaListNazivFormatedOIB>
    <izvorni_sadrzaj>
      <item>Zadruga osoba s invaliditetom, PULA, OIB 71425197582</item>
    </izvorni_sadrzaj>
    <derivirana_varijabla naziv="DomainObject.Predmet.ProtuStrankaListNazivFormatedOIB_1">
      <item>Zadruga osoba s invaliditetom, PULA, OIB 71425197582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osoba s invaliditetom, PULA</izvorni_sadrzaj>
    <derivirana_varijabla naziv="DomainObject.Predmet.ProtustrankaIDrugi_1">Zadruga osoba s invaliditetom,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Zadruga osoba s invaliditetom, PULA, OIB 71425197582, Zoranićeva 13, 52100 Pula</izvorni_sadrzaj>
    <derivirana_varijabla naziv="DomainObject.Predmet.ProtustrankaIDrugiAdressOIB_1">Zadruga osoba s invaliditetom, PULA, OIB 71425197582, Zoranićeva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Zadruga osoba s invaliditetom, PULA</item>
    </izvorni_sadrzaj>
    <derivirana_varijabla naziv="DomainObject.Predmet.SudioniciListNaziv_1">
      <item>FINANCIJSKA AGENCIJA, RC RIJEKA, PODRUŽNICA PULA, PULA</item>
      <item>Zadruga osoba s invaliditetom,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Zadruga osoba s invaliditetom, PULA, OIB 71425197582, Zoranićeva 13,52100 Pula</item>
    </izvorni_sadrzaj>
    <derivirana_varijabla naziv="DomainObject.Predmet.SudioniciListAdressOIB_1">
      <item>FINANCIJSKA AGENCIJA, RC RIJEKA, PODRUŽNICA PULA, PULA, OIB 85821130368, Giardini 5,52100 Pula</item>
      <item>Zadruga osoba s invaliditetom, PULA, OIB 71425197582, Zoranićeva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71425197582</item>
    </izvorni_sadrzaj>
    <derivirana_varijabla naziv="DomainObject.Predmet.SudioniciListNazivOIB_1">
      <item>, OIB 85821130368</item>
      <item>, OIB 71425197582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3027</properties:Characters>
  <properties:Lines>94</properties:Lines>
  <properties:Paragraphs>29</properties:Paragraphs>
  <properties:TotalTime>5</properties:TotalTime>
  <properties:ScaleCrop>false</properties:ScaleCrop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2016-04-13T07:47:00Z</dcterms:created>
  <dc:creator>Mihaela Kaligari</dc:creator>
  <dc:description/>
  <cp:keywords/>
  <cp:lastModifiedBy>Sanja Prodan</cp:lastModifiedBy>
  <dcterms:modified xmlns:xsi="http://www.w3.org/2001/XMLSchema-instance" xsi:type="dcterms:W3CDTF">2016-05-27T08:31:00Z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