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98083" w14:paraId="5f98083" w:rsidRDefault="00FC1E52" w:rsidP="00E62B36" w:rsidR="00CB0A79">
      <w:pPr>
        <w15:collapsed w:val="false"/>
      </w:pPr>
      <w:bookmarkStart w:name="_GoBack" w:id="0"/>
      <w:bookmarkEnd w:id="0"/>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E62B36" w:rsidP="00E62B36" w:rsidR="00E62B36">
      <w:r>
        <w:t>REPUBLIKA HRVATSKA</w:t>
      </w:r>
    </w:p>
    <w:p w:rsidRDefault="00E62B36" w:rsidP="00E62B36" w:rsidR="00E62B36">
      <w:r>
        <w:t xml:space="preserve">TRGOVAČKI SUD U SPLITU                                        </w:t>
      </w:r>
      <w:r w:rsidR="00420F48">
        <w:t xml:space="preserve">                               </w:t>
      </w:r>
    </w:p>
    <w:p w:rsidRDefault="00E62B36" w:rsidP="00E62B36" w:rsidR="00E62B36">
      <w:r>
        <w:t>Split, Sukoišanska 6</w:t>
      </w:r>
    </w:p>
    <w:p w:rsidRDefault="00E62B36" w:rsidP="00E62B36" w:rsidR="00E62B36"/>
    <w:p w:rsidRDefault="00E62B36" w:rsidP="00E62B36" w:rsidR="00E62B36"/>
    <w:p w:rsidRDefault="00E62B36" w:rsidP="00420F48" w:rsidR="00E62B36">
      <w:pPr>
        <w:jc w:val="center"/>
      </w:pPr>
      <w:r>
        <w:t>U   I M E  R E P U B L I K E   H R V A T S K E</w:t>
      </w:r>
    </w:p>
    <w:p w:rsidRDefault="00E62B36" w:rsidP="00420F48" w:rsidR="00E62B36">
      <w:pPr>
        <w:jc w:val="center"/>
      </w:pPr>
    </w:p>
    <w:p w:rsidRDefault="00E62B36" w:rsidP="00420F48" w:rsidR="00E62B36">
      <w:pPr>
        <w:jc w:val="center"/>
      </w:pPr>
      <w:r>
        <w:t>R J E Š E N J E</w:t>
      </w:r>
    </w:p>
    <w:p w:rsidRDefault="00E62B36" w:rsidP="00E62B36" w:rsidR="00E62B36"/>
    <w:p w:rsidRDefault="00E62B36" w:rsidP="00CE7751" w:rsidR="00E62B36">
      <w:pPr>
        <w:jc w:val="both"/>
      </w:pPr>
      <w:r>
        <w:t xml:space="preserve">               Trgovački sud u Splitu, po sucu </w:t>
      </w:r>
      <w:r w:rsidR="00420F48">
        <w:t>Katarini Mikulić</w:t>
      </w:r>
      <w:r>
        <w:t xml:space="preserve">, kao stečajnom sucu,  </w:t>
      </w:r>
      <w:r w:rsidR="00FC1E52">
        <w:t xml:space="preserve">u stečajnom postupku nad stečajnim dužnikom  </w:t>
      </w:r>
      <w:r w:rsidR="00F012AC">
        <w:t>ALDIKO, d.o.o. "u stečaju", Zagvozd bb, Zagvozd, OIB: 86695892107</w:t>
      </w:r>
      <w:r>
        <w:t xml:space="preserve">,  </w:t>
      </w:r>
      <w:r w:rsidR="008F1A26">
        <w:t>03. siječnja 2017</w:t>
      </w:r>
      <w:r w:rsidR="00420F48">
        <w:t xml:space="preserve">. godine </w:t>
      </w:r>
      <w:r>
        <w:t xml:space="preserve"> </w:t>
      </w:r>
    </w:p>
    <w:p w:rsidRDefault="00E62B36" w:rsidP="00E62B36" w:rsidR="00E62B36"/>
    <w:p w:rsidRDefault="00E62B36" w:rsidP="00420F48" w:rsidR="00E62B36">
      <w:pPr>
        <w:jc w:val="center"/>
      </w:pPr>
      <w:r>
        <w:t>r i j e š i o     j e</w:t>
      </w:r>
    </w:p>
    <w:p w:rsidRDefault="00E62B36" w:rsidP="00E62B36" w:rsidR="00E62B36"/>
    <w:p w:rsidRDefault="00E62B36" w:rsidP="00420F48" w:rsidR="00E62B36">
      <w:pPr>
        <w:pStyle w:val="Odlomakpopisa"/>
        <w:numPr>
          <w:ilvl w:val="0"/>
          <w:numId w:val="1"/>
        </w:numPr>
        <w:jc w:val="both"/>
      </w:pPr>
      <w:r>
        <w:t xml:space="preserve">Zaključuje se stečajni postupak nad stečajnim dužnikom </w:t>
      </w:r>
      <w:r w:rsidR="00F012AC">
        <w:t>ALDIKO, d.o.o. "u stečaju", Zagvozd bb, Zagvozd, OIB: 86695892107</w:t>
      </w:r>
      <w:r w:rsidR="00420F48">
        <w:t>.</w:t>
      </w:r>
    </w:p>
    <w:p w:rsidRDefault="00E62B36" w:rsidP="00420F48" w:rsidR="00E62B36">
      <w:pPr>
        <w:pStyle w:val="Odlomakpopisa"/>
        <w:numPr>
          <w:ilvl w:val="0"/>
          <w:numId w:val="1"/>
        </w:numPr>
        <w:jc w:val="both"/>
      </w:pPr>
      <w:r>
        <w:t>Registarski odjel ovog suda nakon pravomoćnosti ovog rješenje izvršit će brisanje stečajnog dužnika iz sudskog registra.</w:t>
      </w:r>
    </w:p>
    <w:p w:rsidRDefault="00D7081E" w:rsidP="00D7081E" w:rsidR="00D7081E">
      <w:pPr>
        <w:pStyle w:val="Odlomakpopisa"/>
        <w:numPr>
          <w:ilvl w:val="0"/>
          <w:numId w:val="1"/>
        </w:numPr>
        <w:jc w:val="both"/>
      </w:pPr>
      <w:r>
        <w:t>Stečajni upravitelj Ante Mrkonjić, Kneza Domagoja 3, Zmijavci, OIB: 84299598589 može i nakon zaključenja stečajnog postupka  u ime  i za račun stečajne mase stečajnog dužnika ALDIKO, d.o.o. "u stečaju", Zagvozd bb, Zagvozd, OIB: 86695892107,  unovčiti preostalu imov</w:t>
      </w:r>
      <w:r w:rsidR="00AC76BA">
        <w:t>i</w:t>
      </w:r>
      <w:r>
        <w:t xml:space="preserve">nu dužnika koja predstavlja stečajnu masu, nastaviti  postupke  radi ostvarivanja i naplate  tražbina  stečajnog dužnika prema trećim osobama </w:t>
      </w:r>
      <w:r w:rsidR="00AC76BA">
        <w:t xml:space="preserve">u onim slučajevima u kojima se </w:t>
      </w:r>
      <w:r>
        <w:t>osnovano može pretpostaviti da će vođenjem tih postupaka biti ostvarena imovinska korist za stečajnu masu stečajnog dužnika,</w:t>
      </w:r>
      <w:r w:rsidR="00AC76BA">
        <w:t xml:space="preserve"> te u ime i za račun stečajne mase voditi sporove radi prikupljanja imovine koja u nju ulazi,</w:t>
      </w:r>
      <w:r>
        <w:t xml:space="preserve"> te o obavlj</w:t>
      </w:r>
      <w:r w:rsidR="00AC76BA">
        <w:t>enim radnjama</w:t>
      </w:r>
      <w:r>
        <w:t xml:space="preserve"> podnositi izvješća  stečajnom sucu. </w:t>
      </w:r>
    </w:p>
    <w:p w:rsidRDefault="00E62B36" w:rsidP="00E62B36" w:rsidR="00E62B36">
      <w:pPr>
        <w:pStyle w:val="Odlomakpopisa"/>
        <w:numPr>
          <w:ilvl w:val="0"/>
          <w:numId w:val="1"/>
        </w:numPr>
        <w:jc w:val="both"/>
      </w:pPr>
      <w:r>
        <w:t xml:space="preserve">Ovo rješenje bit će objavljeno </w:t>
      </w:r>
      <w:r w:rsidR="00FC1E52">
        <w:t>na mrežnoj stranici e-oglasna ploča Trgovačkog suda u Splitu</w:t>
      </w:r>
      <w:r>
        <w:t xml:space="preserve">. </w:t>
      </w:r>
    </w:p>
    <w:p w:rsidRDefault="00F012AC" w:rsidP="00E62B36" w:rsidR="00E62B36">
      <w:r>
        <w:t xml:space="preserve"> </w:t>
      </w:r>
    </w:p>
    <w:p w:rsidRDefault="00E62B36" w:rsidP="00420F48" w:rsidR="00E62B36">
      <w:pPr>
        <w:jc w:val="center"/>
      </w:pPr>
      <w:r>
        <w:t>Obrazloženje</w:t>
      </w:r>
    </w:p>
    <w:p w:rsidRDefault="00E62B36" w:rsidP="00E62B36" w:rsidR="00E62B36"/>
    <w:p w:rsidRDefault="00F012AC" w:rsidP="00F012AC" w:rsidR="00F012AC">
      <w:pPr>
        <w:pStyle w:val="Tijeloteksta"/>
        <w:spacing w:after="0"/>
        <w:ind w:firstLine="709"/>
        <w:jc w:val="both"/>
      </w:pPr>
      <w:r>
        <w:t>Rješenjem ovog suda posl. broj: 7. St-53/2010 od 13. siječnja 2011. godine  otvoren je stečajni postupak nad stečajnim dužnikom ALDIKO d.o.o. za proizvodnju i usluge – u stečaju, Zagvozd, Zagvozd b.b.</w:t>
      </w:r>
    </w:p>
    <w:p w:rsidRDefault="00F012AC" w:rsidP="00F012AC" w:rsidR="00F012AC">
      <w:pPr>
        <w:pStyle w:val="Tijeloteksta"/>
        <w:spacing w:after="0"/>
        <w:ind w:firstLine="709"/>
        <w:jc w:val="both"/>
      </w:pPr>
    </w:p>
    <w:p w:rsidRDefault="00F012AC" w:rsidP="00F012AC" w:rsidR="00F012AC">
      <w:pPr>
        <w:pStyle w:val="Tijeloteksta"/>
        <w:spacing w:after="0"/>
        <w:ind w:firstLine="709"/>
        <w:jc w:val="both"/>
      </w:pPr>
      <w:r>
        <w:t>Istim rješenjem za stečajnog upravitelja imenovan je Ante Mrkonjić dipl. iur. iz Imotskog, Bruna Bušića 39.</w:t>
      </w:r>
    </w:p>
    <w:p w:rsidRDefault="00F012AC" w:rsidP="00F012AC" w:rsidR="00F012AC">
      <w:pPr>
        <w:pStyle w:val="Tijeloteksta"/>
        <w:spacing w:after="0"/>
        <w:ind w:firstLine="709"/>
        <w:jc w:val="both"/>
      </w:pPr>
    </w:p>
    <w:p w:rsidRDefault="00E62B36" w:rsidP="00420F48" w:rsidR="008B596A">
      <w:pPr>
        <w:ind w:firstLine="708"/>
        <w:jc w:val="both"/>
      </w:pPr>
      <w:r>
        <w:t>U naprijed navedenom stečajnom postupku ispitane su prijave tražbina stečajnih vjerovnika, unovčen</w:t>
      </w:r>
      <w:r w:rsidR="008B596A">
        <w:t>a</w:t>
      </w:r>
      <w:r>
        <w:t xml:space="preserve"> je imovin</w:t>
      </w:r>
      <w:r w:rsidR="008B596A">
        <w:t>a</w:t>
      </w:r>
      <w:r>
        <w:t xml:space="preserve"> stečajnog dužnika koj</w:t>
      </w:r>
      <w:r w:rsidR="008B596A">
        <w:t>a</w:t>
      </w:r>
      <w:r>
        <w:t xml:space="preserve"> je predstavlja</w:t>
      </w:r>
      <w:r w:rsidR="008B596A">
        <w:t xml:space="preserve">la stečajnu masu </w:t>
      </w:r>
      <w:r>
        <w:t xml:space="preserve">te </w:t>
      </w:r>
      <w:r w:rsidR="003B6852">
        <w:t>su u cijelosti namireni vjerovnici, kao i razlučni vjerovni</w:t>
      </w:r>
      <w:r w:rsidR="00F012AC">
        <w:t>ci</w:t>
      </w:r>
      <w:r w:rsidR="008B596A">
        <w:t>.</w:t>
      </w:r>
    </w:p>
    <w:p w:rsidRDefault="008B596A" w:rsidP="00420F48" w:rsidR="008B596A">
      <w:pPr>
        <w:ind w:firstLine="708"/>
        <w:jc w:val="both"/>
      </w:pPr>
    </w:p>
    <w:p w:rsidRDefault="00E62B36" w:rsidP="00420F48" w:rsidR="00E62B36">
      <w:pPr>
        <w:ind w:firstLine="708"/>
        <w:jc w:val="both"/>
      </w:pPr>
      <w:r>
        <w:lastRenderedPageBreak/>
        <w:t>Stečajn</w:t>
      </w:r>
      <w:r w:rsidR="003B6852">
        <w:t>i upravitelj</w:t>
      </w:r>
      <w:r>
        <w:t xml:space="preserve"> </w:t>
      </w:r>
      <w:r w:rsidR="003B6852">
        <w:t>dostavio</w:t>
      </w:r>
      <w:r>
        <w:t xml:space="preserve"> </w:t>
      </w:r>
      <w:r w:rsidR="00AC76BA">
        <w:t xml:space="preserve">je </w:t>
      </w:r>
      <w:r>
        <w:t xml:space="preserve">sudu </w:t>
      </w:r>
      <w:r w:rsidR="008B596A">
        <w:t>završno izvješće uz</w:t>
      </w:r>
      <w:r>
        <w:t xml:space="preserve"> završni račun. </w:t>
      </w:r>
    </w:p>
    <w:p w:rsidRDefault="00E62B36" w:rsidP="00420F48" w:rsidR="00E62B36">
      <w:pPr>
        <w:jc w:val="both"/>
      </w:pPr>
    </w:p>
    <w:p w:rsidRDefault="00E62B36" w:rsidP="00F012AC" w:rsidR="009A01C2" w:rsidRPr="003B6852">
      <w:pPr>
        <w:ind w:firstLine="708"/>
        <w:jc w:val="both"/>
      </w:pPr>
      <w:r>
        <w:t xml:space="preserve">Rješenjem ovog suda </w:t>
      </w:r>
      <w:r w:rsidR="008B596A">
        <w:t xml:space="preserve">pod gornjim poslovnim brojem od </w:t>
      </w:r>
      <w:r w:rsidR="00F012AC">
        <w:t>22</w:t>
      </w:r>
      <w:r w:rsidR="008B596A">
        <w:t xml:space="preserve">. studenog 2016. godine određeno je </w:t>
      </w:r>
      <w:r>
        <w:t xml:space="preserve">završno ročište vjerovnika za dan  </w:t>
      </w:r>
      <w:r w:rsidR="00F012AC">
        <w:t>22</w:t>
      </w:r>
      <w:r w:rsidR="008B596A">
        <w:t>. prosinca 2016</w:t>
      </w:r>
      <w:r>
        <w:t xml:space="preserve">. godine, radi </w:t>
      </w:r>
      <w:r w:rsidR="00F012AC">
        <w:t xml:space="preserve">raspravljanja o završnom izvješću i završnom računu stečajnog upravitelja i podnošenja prigovora na završni diobeni popis </w:t>
      </w:r>
      <w:r w:rsidR="009A01C2">
        <w:t xml:space="preserve">na kojem ročištu vjerovnici nisu imali prigovora na završni račun </w:t>
      </w:r>
      <w:r w:rsidR="009A01C2" w:rsidRPr="003B6852">
        <w:t>i završni popis, a niti do dana održavanja ročišta nisu u spis pristigli ni pisani prigovori na završni diobeni popis.</w:t>
      </w:r>
    </w:p>
    <w:p w:rsidRDefault="00E62B36" w:rsidP="00420F48" w:rsidR="00E62B36">
      <w:pPr>
        <w:jc w:val="both"/>
      </w:pPr>
    </w:p>
    <w:p w:rsidRDefault="008F1A26" w:rsidP="008F1A26" w:rsidR="008F1A26">
      <w:pPr>
        <w:ind w:firstLine="708"/>
        <w:jc w:val="both"/>
        <w:rPr>
          <w:szCs w:val="24"/>
        </w:rPr>
      </w:pPr>
      <w:r>
        <w:rPr>
          <w:szCs w:val="24"/>
        </w:rPr>
        <w:t>Sukladno odredbama čl. 25. st. 1. točka 13. i čl. 196. Stečajnog zakona ("</w:t>
      </w:r>
      <w:r w:rsidRPr="00B91B71">
        <w:rPr>
          <w:szCs w:val="24"/>
        </w:rPr>
        <w:t xml:space="preserve">Narodne novine" broj </w:t>
      </w:r>
      <w:hyperlink r:id="rId11" w:history="true">
        <w:r w:rsidRPr="00B91B71">
          <w:rPr>
            <w:bCs/>
            <w:szCs w:val="24"/>
          </w:rPr>
          <w:t>44/96</w:t>
        </w:r>
      </w:hyperlink>
      <w:r w:rsidRPr="00B91B71">
        <w:rPr>
          <w:szCs w:val="24"/>
        </w:rPr>
        <w:t xml:space="preserve">, </w:t>
      </w:r>
      <w:hyperlink r:id="rId12" w:history="true">
        <w:r w:rsidRPr="00B91B71">
          <w:rPr>
            <w:bCs/>
            <w:szCs w:val="24"/>
          </w:rPr>
          <w:t>29/99</w:t>
        </w:r>
      </w:hyperlink>
      <w:r w:rsidRPr="00B91B71">
        <w:rPr>
          <w:szCs w:val="24"/>
        </w:rPr>
        <w:t xml:space="preserve">, </w:t>
      </w:r>
      <w:hyperlink r:id="rId13" w:history="true">
        <w:r w:rsidRPr="00B91B71">
          <w:rPr>
            <w:bCs/>
            <w:szCs w:val="24"/>
          </w:rPr>
          <w:t>129/00</w:t>
        </w:r>
      </w:hyperlink>
      <w:r w:rsidRPr="00B91B71">
        <w:rPr>
          <w:szCs w:val="24"/>
        </w:rPr>
        <w:t xml:space="preserve">, </w:t>
      </w:r>
      <w:hyperlink r:id="rId14" w:history="true">
        <w:r w:rsidRPr="00B91B71">
          <w:rPr>
            <w:bCs/>
            <w:szCs w:val="24"/>
          </w:rPr>
          <w:t>123/03</w:t>
        </w:r>
      </w:hyperlink>
      <w:r w:rsidRPr="00B91B71">
        <w:rPr>
          <w:szCs w:val="24"/>
        </w:rPr>
        <w:t xml:space="preserve">, </w:t>
      </w:r>
      <w:hyperlink r:id="rId15" w:history="true">
        <w:r w:rsidRPr="00B91B71">
          <w:rPr>
            <w:bCs/>
            <w:szCs w:val="24"/>
          </w:rPr>
          <w:t>82/06</w:t>
        </w:r>
      </w:hyperlink>
      <w:r w:rsidRPr="00B91B71">
        <w:rPr>
          <w:szCs w:val="24"/>
        </w:rPr>
        <w:t xml:space="preserve">, </w:t>
      </w:r>
      <w:hyperlink r:id="rId16" w:history="true">
        <w:r w:rsidRPr="00B91B71">
          <w:rPr>
            <w:bCs/>
            <w:szCs w:val="24"/>
          </w:rPr>
          <w:t>116/10</w:t>
        </w:r>
      </w:hyperlink>
      <w:r w:rsidRPr="00B91B71">
        <w:rPr>
          <w:szCs w:val="24"/>
        </w:rPr>
        <w:t xml:space="preserve">, </w:t>
      </w:r>
      <w:hyperlink r:id="rId17" w:history="true">
        <w:r w:rsidRPr="00B91B71">
          <w:rPr>
            <w:bCs/>
            <w:szCs w:val="24"/>
          </w:rPr>
          <w:t>25/12</w:t>
        </w:r>
      </w:hyperlink>
      <w:r w:rsidRPr="00B91B71">
        <w:rPr>
          <w:szCs w:val="24"/>
        </w:rPr>
        <w:t xml:space="preserve">, </w:t>
      </w:r>
      <w:hyperlink r:id="rId18" w:history="true">
        <w:r w:rsidRPr="00B91B71">
          <w:rPr>
            <w:bCs/>
            <w:szCs w:val="24"/>
          </w:rPr>
          <w:t>133/12</w:t>
        </w:r>
      </w:hyperlink>
      <w:r w:rsidRPr="00B91B71">
        <w:rPr>
          <w:szCs w:val="24"/>
        </w:rPr>
        <w:t xml:space="preserve">, </w:t>
      </w:r>
      <w:hyperlink r:id="rId19" w:history="true">
        <w:r w:rsidRPr="00B91B71">
          <w:rPr>
            <w:bCs/>
            <w:szCs w:val="24"/>
          </w:rPr>
          <w:t>45/13</w:t>
        </w:r>
      </w:hyperlink>
      <w:r w:rsidRPr="00B91B71">
        <w:rPr>
          <w:szCs w:val="24"/>
        </w:rPr>
        <w:t>)</w:t>
      </w:r>
      <w:r>
        <w:rPr>
          <w:szCs w:val="24"/>
        </w:rPr>
        <w:t xml:space="preserve"> i ostalim odredbama Stečajnog zakona, stečajni upravitelj ovlašten je nakon zaključenja stečajnog postupka zastupati stečajnu masu stečajnog dužnika te za račun stečajne mase može unovčiti imovinu dužnika pa i onu koja se naknadno pronađe te prikupljenim sredstvima podmiriti nastale troškove stečajnog postupka, odnosno u slučaju ispunjavanja uvjeta iz čl. 199. st.1. SZ-a predložiti nastavak postupka radi naknadne diobe, a isto tako se, sukladno čl. 199. st.4. SZ-a,u ime i za račun stečajne mase mogu voditi sporovi radi prikupljanja imovine koja u nju ulazi, to je stoga riješeno kao pod točkom III. izreke ovog rješenja. </w:t>
      </w:r>
    </w:p>
    <w:p w:rsidRDefault="008F1A26" w:rsidP="008F1A26" w:rsidR="008F1A26">
      <w:pPr>
        <w:jc w:val="both"/>
      </w:pPr>
    </w:p>
    <w:p w:rsidRDefault="008F1A26" w:rsidP="008F1A26" w:rsidR="008F1A26" w:rsidRPr="00A96D59">
      <w:pPr>
        <w:ind w:firstLine="708"/>
        <w:jc w:val="both"/>
      </w:pPr>
      <w:r>
        <w:t>Slijedom  prednjeg, temeljem odredbi čl.  196  i  čl.  25  st.  1  toč. 13.  SZ</w:t>
      </w:r>
      <w:r w:rsidRPr="00A96D59">
        <w:rPr>
          <w:bCs/>
        </w:rPr>
        <w:t xml:space="preserve"> </w:t>
      </w:r>
      <w:r w:rsidRPr="00A96D59">
        <w:t xml:space="preserve">trebalo je donijeti ovo rješenje. </w:t>
      </w:r>
    </w:p>
    <w:p w:rsidRDefault="00E62B36" w:rsidP="00E62B36" w:rsidR="00E62B36"/>
    <w:p w:rsidRDefault="00E62B36" w:rsidP="00420F48" w:rsidR="00E62B36">
      <w:pPr>
        <w:jc w:val="center"/>
      </w:pPr>
      <w:r>
        <w:t xml:space="preserve">U  Splitu, </w:t>
      </w:r>
      <w:r w:rsidR="008F1A26">
        <w:t>03. siječnja 2017</w:t>
      </w:r>
      <w:r w:rsidR="00420F48">
        <w:t xml:space="preserve">. godine </w:t>
      </w:r>
    </w:p>
    <w:p w:rsidRDefault="00E62B36" w:rsidP="00E62B36" w:rsidR="00E62B36"/>
    <w:p w:rsidRDefault="00D7663B" w:rsidP="00D7663B" w:rsidR="00E62B36">
      <w:pPr>
        <w:ind w:firstLine="708" w:left="7080"/>
        <w:jc w:val="center"/>
      </w:pPr>
      <w:r>
        <w:t>SUDAC</w:t>
      </w:r>
    </w:p>
    <w:p w:rsidRDefault="00E62B36" w:rsidP="00420F48" w:rsidR="00E62B36">
      <w:pPr>
        <w:jc w:val="right"/>
      </w:pPr>
    </w:p>
    <w:p w:rsidRDefault="00E62B36" w:rsidP="00420F48" w:rsidR="00E62B36">
      <w:pPr>
        <w:jc w:val="right"/>
      </w:pPr>
    </w:p>
    <w:p w:rsidRDefault="00420F48" w:rsidP="00420F48" w:rsidR="00E62B36">
      <w:pPr>
        <w:jc w:val="right"/>
      </w:pPr>
      <w:r>
        <w:t xml:space="preserve">Katarina Mikulić </w:t>
      </w:r>
    </w:p>
    <w:p w:rsidRDefault="00E62B36" w:rsidP="00E62B36" w:rsidR="00E62B36"/>
    <w:p w:rsidRDefault="00420F48" w:rsidP="00E62B36" w:rsidR="00420F48"/>
    <w:p w:rsidRDefault="00E62B36" w:rsidP="00420F48" w:rsidR="00E62B36">
      <w:pPr>
        <w:jc w:val="both"/>
      </w:pPr>
      <w:r>
        <w:t>PRAVNA POUKA: Protiv ovog rješenja dopuštena je žalba Visokom trgovačkom sudu Republike Hrvatske u Zagrebu. Žalba se podnosi putem ovog suda u 2 primjerka, u roku od 8 dana od dana dostave rješenja.</w:t>
      </w:r>
    </w:p>
    <w:p w:rsidRDefault="00E62B36" w:rsidP="00E62B36" w:rsidR="00E62B36"/>
    <w:p w:rsidRDefault="00E62B36" w:rsidP="00E62B36" w:rsidR="00E62B36">
      <w:r>
        <w:t>DNA:</w:t>
      </w:r>
    </w:p>
    <w:p w:rsidRDefault="00E62B36" w:rsidP="00E62B36" w:rsidR="00D7663B">
      <w:r>
        <w:t>1.Stečajn</w:t>
      </w:r>
      <w:r w:rsidR="003B6852">
        <w:t>i upravitelj</w:t>
      </w:r>
      <w:r>
        <w:t xml:space="preserve"> </w:t>
      </w:r>
    </w:p>
    <w:p w:rsidRDefault="00E62B36" w:rsidP="00E62B36" w:rsidR="00E62B36">
      <w:r>
        <w:t>2.FINA Split</w:t>
      </w:r>
    </w:p>
    <w:p w:rsidRDefault="00E62B36" w:rsidP="00E62B36" w:rsidR="00E62B36">
      <w:r>
        <w:t>3.Porezna uprava, Područni ured Split</w:t>
      </w:r>
      <w:r w:rsidR="0051370E">
        <w:t xml:space="preserve"> i Imotski </w:t>
      </w:r>
    </w:p>
    <w:p w:rsidRDefault="00E62B36" w:rsidP="00E62B36" w:rsidR="00E62B36">
      <w:r>
        <w:t>4.ŽDO Građansko upravni odjel Split</w:t>
      </w:r>
    </w:p>
    <w:p w:rsidRDefault="00E62B36" w:rsidP="00E62B36" w:rsidR="00E62B36">
      <w:r>
        <w:t xml:space="preserve">5.Općinskom sudu u Splitu, </w:t>
      </w:r>
      <w:r w:rsidR="0051370E">
        <w:t xml:space="preserve">Stalna služba u Imotskom, </w:t>
      </w:r>
      <w:r>
        <w:t xml:space="preserve">Zemljišno knjižni odjel </w:t>
      </w:r>
    </w:p>
    <w:p w:rsidRDefault="00E62B36" w:rsidP="00E62B36" w:rsidR="00E62B36">
      <w:r>
        <w:t xml:space="preserve">6.Ovršnom odjelu ovog suda </w:t>
      </w:r>
    </w:p>
    <w:p w:rsidRDefault="00E62B36" w:rsidP="00E62B36" w:rsidR="00E62B36">
      <w:r>
        <w:t>7.</w:t>
      </w:r>
      <w:r w:rsidR="00D7663B">
        <w:t xml:space="preserve">sudsko stečajna pisarnica </w:t>
      </w:r>
      <w:r>
        <w:t xml:space="preserve"> </w:t>
      </w:r>
    </w:p>
    <w:p w:rsidRDefault="00E62B36" w:rsidP="00E62B36" w:rsidR="00E62B36">
      <w:r>
        <w:t>8.Registru  ovog suda  – nakon pravomoćnosti rješenja</w:t>
      </w:r>
    </w:p>
    <w:p w:rsidRDefault="00CB0A79" w:rsidP="00E62B36" w:rsidR="00CB0A79">
      <w:r>
        <w:t xml:space="preserve">9. </w:t>
      </w:r>
      <w:r w:rsidR="00D7663B">
        <w:t>e-</w:t>
      </w:r>
      <w:r>
        <w:t xml:space="preserve">oglasna ploča </w:t>
      </w:r>
    </w:p>
    <w:p w:rsidRDefault="00CB0A79" w:rsidP="00E62B36" w:rsidR="00CB0A79">
      <w:r>
        <w:t xml:space="preserve">10. </w:t>
      </w:r>
      <w:r w:rsidR="00D7663B">
        <w:t>spis</w:t>
      </w:r>
      <w:r>
        <w:t xml:space="preserve"> </w:t>
      </w:r>
    </w:p>
    <w:p w:rsidRDefault="00E62B36" w:rsidP="00E62B36" w:rsidR="00E62B36"/>
    <w:p w:rsidRDefault="00853B3E" w:rsidP="00E62B36" w:rsidR="00853B3E"/>
    <w:sectPr w:rsidSect="00FC1E52" w:rsidR="00853B3E">
      <w:headerReference w:type="default" r:id="rId20"/>
      <w:footerReference w:type="default" r:id="rId21"/>
      <w:headerReference w:type="first" r:id="rId2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11A3" w:rsidP="00420F48" w:rsidR="00C511A3">
      <w:r>
        <w:separator/>
      </w:r>
    </w:p>
  </w:endnote>
  <w:endnote w:id="0" w:type="continuationSeparator">
    <w:p w:rsidRDefault="00C511A3" w:rsidP="00420F48" w:rsidR="00C511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29129914"/>
      <w:docPartObj>
        <w:docPartGallery w:val="Page Numbers (Bottom of Page)"/>
        <w:docPartUnique/>
      </w:docPartObj>
    </w:sdtPr>
    <w:sdtEndPr/>
    <w:sdtContent>
      <w:p w:rsidRDefault="00FC1E52" w:rsidR="00FC1E52">
        <w:pPr>
          <w:pStyle w:val="Podnoje"/>
          <w:jc w:val="center"/>
        </w:pPr>
        <w:r>
          <w:fldChar w:fldCharType="begin"/>
        </w:r>
        <w:r>
          <w:instrText>PAGE   \* MERGEFORMAT</w:instrText>
        </w:r>
        <w:r>
          <w:fldChar w:fldCharType="separate"/>
        </w:r>
        <w:r w:rsidR="00366474">
          <w:rPr>
            <w:noProof/>
          </w:rPr>
          <w:t>2</w:t>
        </w:r>
        <w:r>
          <w:fldChar w:fldCharType="end"/>
        </w:r>
      </w:p>
    </w:sdtContent>
  </w:sdt>
  <w:p w:rsidRDefault="00FC1E52" w:rsidR="00FC1E5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11A3" w:rsidP="00420F48" w:rsidR="00C511A3">
      <w:r>
        <w:separator/>
      </w:r>
    </w:p>
  </w:footnote>
  <w:footnote w:id="0" w:type="continuationSeparator">
    <w:p w:rsidRDefault="00C511A3" w:rsidP="00420F48" w:rsidR="00C511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1E52" w:rsidP="00420F48" w:rsidR="00420F48">
    <w:pPr>
      <w:pStyle w:val="Zaglavlje"/>
      <w:jc w:val="right"/>
    </w:pPr>
    <w:r>
      <w:t>4.</w:t>
    </w:r>
    <w:r w:rsidR="00420F48">
      <w:t>St-</w:t>
    </w:r>
    <w:r w:rsidR="00F012AC">
      <w:t>53/2010</w:t>
    </w:r>
  </w:p>
  <w:p w:rsidRDefault="00420F48" w:rsidR="00420F4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1E52" w:rsidP="00FC1E52" w:rsidR="00FC1E52">
    <w:pPr>
      <w:pStyle w:val="Zaglavlje"/>
      <w:jc w:val="right"/>
    </w:pPr>
    <w:r>
      <w:t>4.St-</w:t>
    </w:r>
    <w:r w:rsidR="00F012AC">
      <w:t>53/2010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CF44891"/>
    <w:multiLevelType w:val="hybridMultilevel"/>
    <w:tmpl w:val="0F36CF12"/>
    <w:lvl w:tplc="7780DB6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2B36"/>
    <w:rsid w:val="002332F0"/>
    <w:rsid w:val="00356831"/>
    <w:rsid w:val="00366474"/>
    <w:rsid w:val="003B6852"/>
    <w:rsid w:val="003C2F22"/>
    <w:rsid w:val="00417EA6"/>
    <w:rsid w:val="00420F48"/>
    <w:rsid w:val="0051370E"/>
    <w:rsid w:val="005F36BE"/>
    <w:rsid w:val="00632489"/>
    <w:rsid w:val="007F7A84"/>
    <w:rsid w:val="00814EDB"/>
    <w:rsid w:val="00815142"/>
    <w:rsid w:val="00853B3E"/>
    <w:rsid w:val="008A69D4"/>
    <w:rsid w:val="008B596A"/>
    <w:rsid w:val="008F1A26"/>
    <w:rsid w:val="00981D37"/>
    <w:rsid w:val="009A01C2"/>
    <w:rsid w:val="00A50464"/>
    <w:rsid w:val="00AC76BA"/>
    <w:rsid w:val="00B102E0"/>
    <w:rsid w:val="00BE4A98"/>
    <w:rsid w:val="00C511A3"/>
    <w:rsid w:val="00CB0A79"/>
    <w:rsid w:val="00CE7751"/>
    <w:rsid w:val="00CF5106"/>
    <w:rsid w:val="00D7081E"/>
    <w:rsid w:val="00D7663B"/>
    <w:rsid w:val="00DD0D50"/>
    <w:rsid w:val="00E62B36"/>
    <w:rsid w:val="00ED66FD"/>
    <w:rsid w:val="00F012AC"/>
    <w:rsid w:val="00FA3B85"/>
    <w:rsid w:val="00FC1E52"/>
    <w:rsid w:val="00FE21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20F48"/>
    <w:pPr>
      <w:tabs>
        <w:tab w:pos="4536" w:val="center"/>
        <w:tab w:pos="9072" w:val="right"/>
      </w:tabs>
    </w:pPr>
  </w:style>
  <w:style w:customStyle="true" w:styleId="ZaglavljeChar" w:type="character">
    <w:name w:val="Zaglavlje Char"/>
    <w:basedOn w:val="Zadanifontodlomka"/>
    <w:link w:val="Zaglavlje"/>
    <w:uiPriority w:val="99"/>
    <w:rsid w:val="00420F48"/>
  </w:style>
  <w:style w:styleId="Podnoje" w:type="paragraph">
    <w:name w:val="footer"/>
    <w:basedOn w:val="Normal"/>
    <w:link w:val="PodnojeChar"/>
    <w:uiPriority w:val="99"/>
    <w:unhideWhenUsed/>
    <w:rsid w:val="00420F48"/>
    <w:pPr>
      <w:tabs>
        <w:tab w:pos="4536" w:val="center"/>
        <w:tab w:pos="9072" w:val="right"/>
      </w:tabs>
    </w:pPr>
  </w:style>
  <w:style w:customStyle="true" w:styleId="PodnojeChar" w:type="character">
    <w:name w:val="Podnožje Char"/>
    <w:basedOn w:val="Zadanifontodlomka"/>
    <w:link w:val="Podnoje"/>
    <w:uiPriority w:val="99"/>
    <w:rsid w:val="00420F48"/>
  </w:style>
  <w:style w:styleId="Tekstbalonia" w:type="paragraph">
    <w:name w:val="Balloon Text"/>
    <w:basedOn w:val="Normal"/>
    <w:link w:val="TekstbaloniaChar"/>
    <w:uiPriority w:val="99"/>
    <w:semiHidden/>
    <w:unhideWhenUsed/>
    <w:rsid w:val="00420F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20F48"/>
    <w:rPr>
      <w:rFonts w:cs="Tahoma" w:hAnsi="Tahoma" w:ascii="Tahoma"/>
      <w:sz w:val="16"/>
      <w:szCs w:val="16"/>
    </w:rPr>
  </w:style>
  <w:style w:styleId="Odlomakpopisa" w:type="paragraph">
    <w:name w:val="List Paragraph"/>
    <w:basedOn w:val="Normal"/>
    <w:uiPriority w:val="34"/>
    <w:qFormat/>
    <w:rsid w:val="00420F48"/>
    <w:pPr>
      <w:ind w:left="720"/>
      <w:contextualSpacing/>
    </w:pPr>
  </w:style>
  <w:style w:styleId="Bezproreda" w:type="paragraph">
    <w:name w:val="No Spacing"/>
    <w:uiPriority w:val="1"/>
    <w:qFormat/>
    <w:rsid w:val="002332F0"/>
    <w:rPr>
      <w:rFonts w:hAnsiTheme="minorHAnsi" w:asciiTheme="minorHAnsi"/>
      <w:sz w:val="22"/>
    </w:rPr>
  </w:style>
  <w:style w:styleId="Tijeloteksta-uvlaka3" w:type="paragraph">
    <w:name w:val="Body Text Indent 3"/>
    <w:aliases w:val=" uvlaka 3"/>
    <w:basedOn w:val="Normal"/>
    <w:link w:val="Tijeloteksta-uvlaka3Char"/>
    <w:rsid w:val="003B6852"/>
    <w:pPr>
      <w:ind w:left="708"/>
    </w:pPr>
    <w:rPr>
      <w:rFonts w:cs="Times New Roman" w:eastAsia="Times New Roman"/>
      <w:szCs w:val="24"/>
      <w:lang w:eastAsia="hr-HR"/>
    </w:rPr>
  </w:style>
  <w:style w:customStyle="true" w:styleId="Tijeloteksta-uvlaka3Char" w:type="character">
    <w:name w:val="Tijelo teksta - uvlaka 3 Char"/>
    <w:aliases w:val=" uvlaka 3 Char"/>
    <w:basedOn w:val="Zadanifontodlomka"/>
    <w:link w:val="Tijeloteksta-uvlaka3"/>
    <w:rsid w:val="003B6852"/>
    <w:rPr>
      <w:rFonts w:cs="Times New Roman" w:eastAsia="Times New Roman"/>
      <w:szCs w:val="24"/>
      <w:lang w:eastAsia="hr-HR"/>
    </w:rPr>
  </w:style>
  <w:style w:styleId="Tijeloteksta" w:type="paragraph">
    <w:name w:val="Body Text"/>
    <w:basedOn w:val="Normal"/>
    <w:link w:val="TijelotekstaChar"/>
    <w:rsid w:val="00F012AC"/>
    <w:pPr>
      <w:spacing w:after="120"/>
    </w:pPr>
    <w:rPr>
      <w:rFonts w:cs="Times New Roman" w:eastAsia="Times New Roman"/>
      <w:szCs w:val="24"/>
      <w:lang w:eastAsia="hr-HR"/>
    </w:rPr>
  </w:style>
  <w:style w:customStyle="true" w:styleId="TijelotekstaChar" w:type="character">
    <w:name w:val="Tijelo teksta Char"/>
    <w:basedOn w:val="Zadanifontodlomka"/>
    <w:link w:val="Tijeloteksta"/>
    <w:rsid w:val="00F012AC"/>
    <w:rPr>
      <w:rFonts w:cs="Times New Roman" w:eastAsia="Times New Roman"/>
      <w:szCs w:val="24"/>
      <w:lang w:eastAsia="hr-HR"/>
    </w:rPr>
  </w:style>
  <w:style w:styleId="Tekstrezerviranogmjesta" w:type="character">
    <w:name w:val="Placeholder Text"/>
    <w:basedOn w:val="Zadanifontodlomka"/>
    <w:uiPriority w:val="99"/>
    <w:semiHidden/>
    <w:rsid w:val="00366474"/>
    <w:rPr>
      <w:color w:val="808080"/>
      <w:bdr w:space="0" w:sz="0" w:color="auto" w:val="none"/>
      <w:shd w:fill="auto" w:color="auto" w:val="clear"/>
    </w:rPr>
  </w:style>
  <w:style w:customStyle="true" w:styleId="eSPISCCParagraphDefaultFont" w:type="character">
    <w:name w:val="eSPIS_CC_Paragraph Default Font"/>
    <w:basedOn w:val="Zadanifontodlomka"/>
    <w:rsid w:val="003664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6474"/>
    <w:rPr>
      <w:bdr w:space="0" w:sz="0" w:color="auto" w:val="none"/>
      <w:shd w:fill="FFFFCC" w:color="auto" w:val="clear"/>
      <w:lang w:val="hr-HR"/>
    </w:rPr>
  </w:style>
  <w:style w:customStyle="true" w:styleId="PozadinaSvijetloCrvena" w:type="character">
    <w:name w:val="Pozadina_SvijetloCrvena"/>
    <w:basedOn w:val="eSPISCCParagraphDefaultFont"/>
    <w:rsid w:val="003664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64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20F48"/>
    <w:pPr>
      <w:tabs>
        <w:tab w:pos="4536" w:val="center"/>
        <w:tab w:pos="9072" w:val="right"/>
      </w:tabs>
    </w:pPr>
  </w:style>
  <w:style w:customStyle="1" w:styleId="ZaglavljeChar" w:type="character">
    <w:name w:val="Zaglavlje Char"/>
    <w:basedOn w:val="Zadanifontodlomka"/>
    <w:link w:val="Zaglavlje"/>
    <w:uiPriority w:val="99"/>
    <w:rsid w:val="00420F48"/>
  </w:style>
  <w:style w:styleId="Podnoje" w:type="paragraph">
    <w:name w:val="footer"/>
    <w:basedOn w:val="Normal"/>
    <w:link w:val="PodnojeChar"/>
    <w:uiPriority w:val="99"/>
    <w:unhideWhenUsed/>
    <w:rsid w:val="00420F48"/>
    <w:pPr>
      <w:tabs>
        <w:tab w:pos="4536" w:val="center"/>
        <w:tab w:pos="9072" w:val="right"/>
      </w:tabs>
    </w:pPr>
  </w:style>
  <w:style w:customStyle="1" w:styleId="PodnojeChar" w:type="character">
    <w:name w:val="Podnožje Char"/>
    <w:basedOn w:val="Zadanifontodlomka"/>
    <w:link w:val="Podnoje"/>
    <w:uiPriority w:val="99"/>
    <w:rsid w:val="00420F48"/>
  </w:style>
  <w:style w:styleId="Tekstbalonia" w:type="paragraph">
    <w:name w:val="Balloon Text"/>
    <w:basedOn w:val="Normal"/>
    <w:link w:val="TekstbaloniaChar"/>
    <w:uiPriority w:val="99"/>
    <w:semiHidden/>
    <w:unhideWhenUsed/>
    <w:rsid w:val="00420F48"/>
    <w:rPr>
      <w:rFonts w:ascii="Tahoma" w:cs="Tahoma" w:hAnsi="Tahoma"/>
      <w:sz w:val="16"/>
      <w:szCs w:val="16"/>
    </w:rPr>
  </w:style>
  <w:style w:customStyle="1" w:styleId="TekstbaloniaChar" w:type="character">
    <w:name w:val="Tekst balončića Char"/>
    <w:basedOn w:val="Zadanifontodlomka"/>
    <w:link w:val="Tekstbalonia"/>
    <w:uiPriority w:val="99"/>
    <w:semiHidden/>
    <w:rsid w:val="00420F48"/>
    <w:rPr>
      <w:rFonts w:ascii="Tahoma" w:cs="Tahoma" w:hAnsi="Tahoma"/>
      <w:sz w:val="16"/>
      <w:szCs w:val="16"/>
    </w:rPr>
  </w:style>
  <w:style w:styleId="Odlomakpopisa" w:type="paragraph">
    <w:name w:val="List Paragraph"/>
    <w:basedOn w:val="Normal"/>
    <w:uiPriority w:val="34"/>
    <w:qFormat/>
    <w:rsid w:val="00420F48"/>
    <w:pPr>
      <w:ind w:left="720"/>
      <w:contextualSpacing/>
    </w:pPr>
  </w:style>
  <w:style w:styleId="Bezproreda" w:type="paragraph">
    <w:name w:val="No Spacing"/>
    <w:uiPriority w:val="1"/>
    <w:qFormat/>
    <w:rsid w:val="002332F0"/>
    <w:rPr>
      <w:rFonts w:asciiTheme="minorHAnsi" w:hAnsiTheme="minorHAnsi"/>
      <w:sz w:val="22"/>
    </w:rPr>
  </w:style>
  <w:style w:styleId="Tijeloteksta-uvlaka3" w:type="paragraph">
    <w:name w:val="Body Text Indent 3"/>
    <w:aliases w:val=" uvlaka 3"/>
    <w:basedOn w:val="Normal"/>
    <w:link w:val="Tijeloteksta-uvlaka3Char"/>
    <w:rsid w:val="003B6852"/>
    <w:pPr>
      <w:ind w:left="708"/>
    </w:pPr>
    <w:rPr>
      <w:rFonts w:cs="Times New Roman" w:eastAsia="Times New Roman"/>
      <w:szCs w:val="24"/>
      <w:lang w:eastAsia="hr-HR"/>
    </w:rPr>
  </w:style>
  <w:style w:customStyle="1" w:styleId="Tijeloteksta-uvlaka3Char" w:type="character">
    <w:name w:val="Tijelo teksta - uvlaka 3 Char"/>
    <w:aliases w:val=" uvlaka 3 Char"/>
    <w:basedOn w:val="Zadanifontodlomka"/>
    <w:link w:val="Tijeloteksta-uvlaka3"/>
    <w:rsid w:val="003B6852"/>
    <w:rPr>
      <w:rFonts w:cs="Times New Roman" w:eastAsia="Times New Roman"/>
      <w:szCs w:val="24"/>
      <w:lang w:eastAsia="hr-HR"/>
    </w:rPr>
  </w:style>
  <w:style w:styleId="Tijeloteksta" w:type="paragraph">
    <w:name w:val="Body Text"/>
    <w:basedOn w:val="Normal"/>
    <w:link w:val="TijelotekstaChar"/>
    <w:rsid w:val="00F012AC"/>
    <w:pPr>
      <w:spacing w:after="120"/>
    </w:pPr>
    <w:rPr>
      <w:rFonts w:cs="Times New Roman" w:eastAsia="Times New Roman"/>
      <w:szCs w:val="24"/>
      <w:lang w:eastAsia="hr-HR"/>
    </w:rPr>
  </w:style>
  <w:style w:customStyle="1" w:styleId="TijelotekstaChar" w:type="character">
    <w:name w:val="Tijelo teksta Char"/>
    <w:basedOn w:val="Zadanifontodlomka"/>
    <w:link w:val="Tijeloteksta"/>
    <w:rsid w:val="00F012AC"/>
    <w:rPr>
      <w:rFonts w:cs="Times New Roman" w:eastAsia="Times New Roman"/>
      <w:szCs w:val="24"/>
      <w:lang w:eastAsia="hr-HR"/>
    </w:rPr>
  </w:style>
  <w:style w:styleId="Tekstrezerviranogmjesta" w:type="character">
    <w:name w:val="Placeholder Text"/>
    <w:basedOn w:val="Zadanifontodlomka"/>
    <w:uiPriority w:val="99"/>
    <w:semiHidden/>
    <w:rsid w:val="00366474"/>
    <w:rPr>
      <w:color w:val="808080"/>
      <w:bdr w:color="auto" w:space="0" w:sz="0" w:val="none"/>
      <w:shd w:color="auto" w:fill="auto" w:val="clear"/>
    </w:rPr>
  </w:style>
  <w:style w:customStyle="1" w:styleId="eSPISCCParagraphDefaultFont" w:type="character">
    <w:name w:val="eSPIS_CC_Paragraph Default Font"/>
    <w:basedOn w:val="Zadanifontodlomka"/>
    <w:rsid w:val="003664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6474"/>
    <w:rPr>
      <w:bdr w:color="auto" w:space="0" w:sz="0" w:val="none"/>
      <w:shd w:color="auto" w:fill="FFFFCC" w:val="clear"/>
      <w:lang w:val="hr-HR"/>
    </w:rPr>
  </w:style>
  <w:style w:customStyle="1" w:styleId="PozadinaSvijetloCrvena" w:type="character">
    <w:name w:val="Pozadina_SvijetloCrvena"/>
    <w:basedOn w:val="eSPISCCParagraphDefaultFont"/>
    <w:rsid w:val="003664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64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zakon.hr/cms.htm?id=199" TargetMode="External"/><Relationship Id="rId18" Type="http://schemas.openxmlformats.org/officeDocument/2006/relationships/hyperlink" Target="http://www.zakon.hr/cms.htm?id=204"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zakon.hr/cms.htm?id=198" TargetMode="External"/><Relationship Id="rId17" Type="http://schemas.openxmlformats.org/officeDocument/2006/relationships/hyperlink" Target="http://www.zakon.hr/cms.htm?id=203" TargetMode="External"/><Relationship Id="rId2" Type="http://schemas.openxmlformats.org/officeDocument/2006/relationships/customXml" Target="../customXml/item2.xml"/><Relationship Id="rId16" Type="http://schemas.openxmlformats.org/officeDocument/2006/relationships/hyperlink" Target="http://www.zakon.hr/cms.htm?id=20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zakon.hr/cms.htm?id=197"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www.zakon.hr/cms.htm?id=201"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www.zakon.hr/cms.htm?id=11194"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zakon.hr/cms.htm?id=200" TargetMode="External"/><Relationship Id="rId22"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2010.</izvorni_sadrzaj>
    <derivirana_varijabla naziv="DomainObject.Predmet.DatumOsnivanja_1">11. kolovoza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St-53/2010</izvorni_sadrzaj>
    <derivirana_varijabla naziv="DomainObject.Predmet.OznakaBroj_1">St-53/2010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ALDIKO, d.o.o. za proizvodnju,trgovinu i usluge "u stečaju"</izvorni_sadrzaj>
    <derivirana_varijabla naziv="DomainObject.Predmet.ProtustrankaFormated_1">  ALDIKO, d.o.o. za proizvodnju,trgovinu i usluge "u stečaju"</derivirana_varijabla>
  </DomainObject.Predmet.ProtustrankaFormated>
  <DomainObject.Predmet.ProtustrankaFormatedOIB>
    <izvorni_sadrzaj>  ALDIKO, d.o.o. za proizvodnju,trgovinu i usluge "u stečaju", OIB 86695892107</izvorni_sadrzaj>
    <derivirana_varijabla naziv="DomainObject.Predmet.ProtustrankaFormatedOIB_1">  ALDIKO, d.o.o. za proizvodnju,trgovinu i usluge "u stečaju", OIB 86695892107</derivirana_varijabla>
  </DomainObject.Predmet.ProtustrankaFormatedOIB>
  <DomainObject.Predmet.ProtustrankaFormatedWithAdress>
    <izvorni_sadrzaj> ALDIKO, d.o.o. za proizvodnju,trgovinu i usluge "u stečaju", Zagvozd/bb, 21270 Zagvozd</izvorni_sadrzaj>
    <derivirana_varijabla naziv="DomainObject.Predmet.ProtustrankaFormatedWithAdress_1"> ALDIKO, d.o.o. za proizvodnju,trgovinu i usluge "u stečaju", Zagvozd/bb, 21270 Zagvozd</derivirana_varijabla>
  </DomainObject.Predmet.ProtustrankaFormatedWithAdress>
  <DomainObject.Predmet.ProtustrankaFormatedWithAdressOIB>
    <izvorni_sadrzaj> ALDIKO, d.o.o. za proizvodnju,trgovinu i usluge "u stečaju", OIB 86695892107, Zagvozd/bb, 21270 Zagvozd</izvorni_sadrzaj>
    <derivirana_varijabla naziv="DomainObject.Predmet.ProtustrankaFormatedWithAdressOIB_1"> ALDIKO, d.o.o. za proizvodnju,trgovinu i usluge "u stečaju", OIB 86695892107, Zagvozd/bb, 21270 Zagvozd</derivirana_varijabla>
  </DomainObject.Predmet.ProtustrankaFormatedWithAdressOIB>
  <DomainObject.Predmet.ProtustrankaWithAdress>
    <izvorni_sadrzaj>ALDIKO, d.o.o. za proizvodnju,trgovinu i usluge "u stečaju" Zagvozd/bb, 21270 Zagvozd</izvorni_sadrzaj>
    <derivirana_varijabla naziv="DomainObject.Predmet.ProtustrankaWithAdress_1">ALDIKO, d.o.o. za proizvodnju,trgovinu i usluge "u stečaju" Zagvozd/bb, 21270 Zagvozd</derivirana_varijabla>
  </DomainObject.Predmet.ProtustrankaWithAdress>
  <DomainObject.Predmet.ProtustrankaWithAdressOIB>
    <izvorni_sadrzaj>ALDIKO, d.o.o. za proizvodnju,trgovinu i usluge "u stečaju", OIB 86695892107, Zagvozd/bb, 21270 Zagvozd</izvorni_sadrzaj>
    <derivirana_varijabla naziv="DomainObject.Predmet.ProtustrankaWithAdressOIB_1">ALDIKO, d.o.o. za proizvodnju,trgovinu i usluge "u stečaju", OIB 86695892107, Zagvozd/bb, 21270 Zagvozd</derivirana_varijabla>
  </DomainObject.Predmet.ProtustrankaWithAdressOIB>
  <DomainObject.Predmet.ProtustrankaNazivFormated>
    <izvorni_sadrzaj>ALDIKO, d.o.o. za proizvodnju,trgovinu i usluge "u stečaju"</izvorni_sadrzaj>
    <derivirana_varijabla naziv="DomainObject.Predmet.ProtustrankaNazivFormated_1">ALDIKO, d.o.o. za proizvodnju,trgovinu i usluge "u stečaju"</derivirana_varijabla>
  </DomainObject.Predmet.ProtustrankaNazivFormated>
  <DomainObject.Predmet.ProtustrankaNazivFormatedOIB>
    <izvorni_sadrzaj>ALDIKO, d.o.o. za proizvodnju,trgovinu i usluge "u stečaju", OIB 86695892107</izvorni_sadrzaj>
    <derivirana_varijabla naziv="DomainObject.Predmet.ProtustrankaNazivFormatedOIB_1">ALDIKO, d.o.o. za proizvodnju,trgovinu i usluge "u stečaju", OIB 86695892107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OTP banka Hrvatska dioničko društvo zastupanog po punomoćniku Odvjetničko društvo ŠIŠKO i partneri, j.t.d.; CREDO BANKA d.d. - u prisilnoj likvidaciji; LOCAT CROATIA društvo s ograničenom odgovornošću za trgovinu i usluge zastupanog po punomoćniku Mladen Ćorić; Ministarstvo gospodarstva, rada i poduzetništva zastupanog po punomoćniku Županijsko državno odvjetništvo Građanskko upravni odjel Split; HYPO-LEASING KROATIEN, društvo za financiranje, d.o.o.; Konica Minolta Hrvatska - poslovna rješenja, d.o.o. za trgovinu i usluge; EUROHERC osiguranje d.d. Podružnica Split; GU društvo s ograničenom odgovornošću za trgovinu i zastupanje zastupanog po punomoćniku Ivica Didak; TRAST međunarodno otpremništvo, dioničko društvo zastupanog po punomoćniku Marina Tončić-Bota; Hrvatski Telekom d.d.; FORMATOR SIGURNOSNA STAKLA d. o. o. zastupanog po punomoćniku Nada Badurina; JADRANŠPED-IMOTSKI d.o.o. za prijevoz, trgovinu i usluge; STROJOPROMET-ZAGREB d.o.o. zastupanog po punomoćniku Ljerka Šmit-primorac; EUROINSPEKT - DRVOKONTROLA društvo s ograničenom odgovornošću za kontrolu robe i inženjering zastupanog po punomoćniku BRANKO VUKUŠIĆ; HEP-Operator distribucijskog sustava d.o.o. za distribuciju i opskrbu električne energije  ELEKTRODALMACIJA SPLIT; HRVATSKE ŠUME društvo s ograničenom odgovornošću zastupanog po punomoćniku Odvjetničko društvo TOMIĆ &amp; ŠUŠNJAR j.t.d. u likvidaciji; Hrvatska radiotelevizija zastupanog po punomoćniku MADIRAZZA &amp; PARTNERI, odvjetničko društvo; HYPO - LEASING STEIERMARK društvo s ograničenom odgovornošću za usluge zastupanog po punomoćniku Odvjetničko društvo HAČIĆ, KALLAY &amp; PARTNERI, društvo s ograničenom odgovornošću; Credo banka dioničko društvo "u stečaju"; TRGOMETAL za proizvodnju, trgovinu i usluge, društvo s ograničenom odgovornošću; HRVATSKA POŠTANSKA BANKA, dioničko društvo; KVARNER VIENNA INSURANCE GROUP dioničko društvo za osiguranje zastupanog po punomoćniku Odvjetničko društvo Vukić,Jelušić,Šulina,Stanković,Jurcan&amp;Jabuka; DŽAMBO STAKLO d.o.o. za proizvodnju i obradu stakla; MICRONIC, d.o.o. za proizvodnju, trgovinu i usluge; EURAL d.o.o. za proizvodnju i trgovinu; NIN ELEKTROCOMMERCE, d.o.o. za trgovinu, usluge i proizvodnju elektroopreme zastupanog po punomoćniku Ana Smoljan Zanki; LEGEA ŠPORT d.o.o. za trgovinu; Hrvatski Telekom d.d.; GORTAN-ZADAR društvo s ograničenom odgovornošću za poslove u građevinarstvu; POTENCIJAL za inženjering i usluge društvo s ograničenom odgovornošću; WORK, društvo s ograničenom odgovornošću za građevinarstvo, trgovinu, ugostiteljstvo i cestovni prijevoz</izvorni_sadrzaj>
    <derivirana_varijabla naziv="DomainObject.Predmet.StrankaFormated_1">  OTP banka Hrvatska dioničko društvo zastupanog po punomoćniku Odvjetničko društvo ŠIŠKO i partneri, j.t.d.; CREDO BANKA d.d. - u prisilnoj likvidaciji; LOCAT CROATIA društvo s ograničenom odgovornošću za trgovinu i usluge zastupanog po punomoćniku Mladen Ćorić; Ministarstvo gospodarstva, rada i poduzetništva zastupanog po punomoćniku Županijsko državno odvjetništvo Građanskko upravni odjel Split; HYPO-LEASING KROATIEN, društvo za financiranje, d.o.o.; Konica Minolta Hrvatska - poslovna rješenja, d.o.o. za trgovinu i usluge; EUROHERC osiguranje d.d. Podružnica Split; GU društvo s ograničenom odgovornošću za trgovinu i zastupanje zastupanog po punomoćniku Ivica Didak; TRAST međunarodno otpremništvo, dioničko društvo zastupanog po punomoćniku Marina Tončić-Bota; Hrvatski Telekom d.d.; FORMATOR SIGURNOSNA STAKLA d. o. o. zastupanog po punomoćniku Nada Badurina; JADRANŠPED-IMOTSKI d.o.o. za prijevoz, trgovinu i usluge; STROJOPROMET-ZAGREB d.o.o. zastupanog po punomoćniku Ljerka Šmit-primorac; EUROINSPEKT - DRVOKONTROLA društvo s ograničenom odgovornošću za kontrolu robe i inženjering zastupanog po punomoćniku BRANKO VUKUŠIĆ; HEP-Operator distribucijskog sustava d.o.o. za distribuciju i opskrbu električne energije  ELEKTRODALMACIJA SPLIT; HRVATSKE ŠUME društvo s ograničenom odgovornošću zastupanog po punomoćniku Odvjetničko društvo TOMIĆ &amp; ŠUŠNJAR j.t.d. u likvidaciji; Hrvatska radiotelevizija zastupanog po punomoćniku MADIRAZZA &amp; PARTNERI, odvjetničko društvo; HYPO - LEASING STEIERMARK društvo s ograničenom odgovornošću za usluge zastupanog po punomoćniku Odvjetničko društvo HAČIĆ, KALLAY &amp; PARTNERI, društvo s ograničenom odgovornošću; Credo banka dioničko društvo "u stečaju"; TRGOMETAL za proizvodnju, trgovinu i usluge, društvo s ograničenom odgovornošću; HRVATSKA POŠTANSKA BANKA, dioničko društvo; KVARNER VIENNA INSURANCE GROUP dioničko društvo za osiguranje zastupanog po punomoćniku Odvjetničko društvo Vukić,Jelušić,Šulina,Stanković,Jurcan&amp;Jabuka; DŽAMBO STAKLO d.o.o. za proizvodnju i obradu stakla; MICRONIC, d.o.o. za proizvodnju, trgovinu i usluge; EURAL d.o.o. za proizvodnju i trgovinu; NIN ELEKTROCOMMERCE, d.o.o. za trgovinu, usluge i proizvodnju elektroopreme zastupanog po punomoćniku Ana Smoljan Zanki; LEGEA ŠPORT d.o.o. za trgovinu; Hrvatski Telekom d.d.; GORTAN-ZADAR društvo s ograničenom odgovornošću za poslove u građevinarstvu; POTENCIJAL za inženjering i usluge društvo s ograničenom odgovornošću; WORK, društvo s ograničenom odgovornošću za građevinarstvo, trgovinu, ugostiteljstvo i cestovni prijevoz</derivirana_varijabla>
  </DomainObject.Predmet.StrankaFormated>
  <DomainObject.Predmet.StrankaFormatedOIB>
    <izvorni_sadrzaj>  OTP banka Hrvatska dioničko društvo, OIB 52508873833 zastupanog po punomoćniku Odvjetničko društvo ŠIŠKO i partneri, j.t.d.; CREDO BANKA d.d. - u prisilnoj likvidaciji, OIB 94141384086; LOCAT CROATIA društvo s ograničenom odgovornošću za trgovinu i usluge, OIB 34403322678 zastupanog po punomoćniku Mladen Ćorić; Ministarstvo gospodarstva, rada i poduzetništva, OIB 57036237740 zastupanog po punomoćniku Županijsko državno odvjetništvo Građanskko upravni odjel Split; HYPO-LEASING KROATIEN, društvo za financiranje, d.o.o., OIB 87064273078; Konica Minolta Hrvatska - poslovna rješenja, d.o.o. za trgovinu i usluge, OIB 31697259786; EUROHERC osiguranje d.d. Podružnica Split, OIB 22694857747; GU društvo s ograničenom odgovornošću za trgovinu i zastupanje, OIB 91929234326 zastupanog po punomoćniku Ivica Didak; TRAST međunarodno otpremništvo, dioničko društvo, OIB 93225891495 zastupanog po punomoćniku Marina Tončić-Bota; Hrvatski Telekom d.d., OIB 81793146560; FORMATOR SIGURNOSNA STAKLA d. o. o., OIB 64828713623 zastupanog po punomoćniku Nada Badurina; JADRANŠPED-IMOTSKI d.o.o. za prijevoz, trgovinu i usluge, OIB 32986803392; STROJOPROMET-ZAGREB d.o.o., OIB 97994010225 zastupanog po punomoćniku Ljerka Šmit-primorac; EUROINSPEKT - DRVOKONTROLA društvo s ograničenom odgovornošću za kontrolu robe i inženjering, OIB 32280738674 zastupanog po punomoćniku BRANKO VUKUŠIĆ; HEP-Operator distribucijskog sustava d.o.o. za distribuciju i opskrbu električne energije  ELEKTRODALMACIJA SPLIT, OIB 46830600751; HRVATSKE ŠUME društvo s ograničenom odgovornošću, OIB 69693144506 zastupanog po punomoćniku Odvjetničko društvo TOMIĆ &amp; ŠUŠNJAR j.t.d. u likvidaciji; Hrvatska radiotelevizija, OIB 68419124305 zastupanog po punomoćniku MADIRAZZA &amp; PARTNERI, odvjetničko društvo; HYPO - LEASING STEIERMARK društvo s ograničenom odgovornošću za usluge, OIB 64646464586 zastupanog po punomoćniku Odvjetničko društvo HAČIĆ, KALLAY &amp; PARTNERI, društvo s ograničenom odgovornošću; Credo banka dioničko društvo "u stečaju", OIB 94141384086; TRGOMETAL za proizvodnju, trgovinu i usluge, društvo s ograničenom odgovornošću, OIB 14669056208; HRVATSKA POŠTANSKA BANKA, dioničko društvo, OIB 87939104217; KVARNER VIENNA INSURANCE GROUP dioničko društvo za osiguranje, OIB 52848403362 zastupanog po punomoćniku Odvjetničko društvo Vukić,Jelušić,Šulina,Stanković,Jurcan&amp;Jabuka; DŽAMBO STAKLO d.o.o. za proizvodnju i obradu stakla, OIB 15147758022; MICRONIC, d.o.o. za proizvodnju, trgovinu i usluge, OIB 89489773101; EURAL d.o.o. za proizvodnju i trgovinu, OIB 87435755785; NIN ELEKTROCOMMERCE, d.o.o. za trgovinu, usluge i proizvodnju elektroopreme, OIB 79652872175 zastupanog po punomoćniku Ana Smoljan Zanki; LEGEA ŠPORT d.o.o. za trgovinu, OIB 44892488481; Hrvatski Telekom d.d., OIB 81793146560; GORTAN-ZADAR društvo s ograničenom odgovornošću za poslove u građevinarstvu, OIB 72185476666; POTENCIJAL za inženjering i usluge društvo s ograničenom odgovornošću, OIB 80072940561; WORK, društvo s ograničenom odgovornošću za građevinarstvo, trgovinu, ugostiteljstvo i cestovni prijevoz, OIB 46872257987</izvorni_sadrzaj>
    <derivirana_varijabla naziv="DomainObject.Predmet.StrankaFormatedOIB_1">  OTP banka Hrvatska dioničko društvo, OIB 52508873833 zastupanog po punomoćniku Odvjetničko društvo ŠIŠKO i partneri, j.t.d.; CREDO BANKA d.d. - u prisilnoj likvidaciji, OIB 94141384086; LOCAT CROATIA društvo s ograničenom odgovornošću za trgovinu i usluge, OIB 34403322678 zastupanog po punomoćniku Mladen Ćorić; Ministarstvo gospodarstva, rada i poduzetništva, OIB 57036237740 zastupanog po punomoćniku Županijsko državno odvjetništvo Građanskko upravni odjel Split; HYPO-LEASING KROATIEN, društvo za financiranje, d.o.o., OIB 87064273078; Konica Minolta Hrvatska - poslovna rješenja, d.o.o. za trgovinu i usluge, OIB 31697259786; EUROHERC osiguranje d.d. Podružnica Split, OIB 22694857747; GU društvo s ograničenom odgovornošću za trgovinu i zastupanje, OIB 91929234326 zastupanog po punomoćniku Ivica Didak; TRAST međunarodno otpremništvo, dioničko društvo, OIB 93225891495 zastupanog po punomoćniku Marina Tončić-Bota; Hrvatski Telekom d.d., OIB 81793146560; FORMATOR SIGURNOSNA STAKLA d. o. o., OIB 64828713623 zastupanog po punomoćniku Nada Badurina; JADRANŠPED-IMOTSKI d.o.o. za prijevoz, trgovinu i usluge, OIB 32986803392; STROJOPROMET-ZAGREB d.o.o., OIB 97994010225 zastupanog po punomoćniku Ljerka Šmit-primorac; EUROINSPEKT - DRVOKONTROLA društvo s ograničenom odgovornošću za kontrolu robe i inženjering, OIB 32280738674 zastupanog po punomoćniku BRANKO VUKUŠIĆ; HEP-Operator distribucijskog sustava d.o.o. za distribuciju i opskrbu električne energije  ELEKTRODALMACIJA SPLIT, OIB 46830600751; HRVATSKE ŠUME društvo s ograničenom odgovornošću, OIB 69693144506 zastupanog po punomoćniku Odvjetničko društvo TOMIĆ &amp; ŠUŠNJAR j.t.d. u likvidaciji; Hrvatska radiotelevizija, OIB 68419124305 zastupanog po punomoćniku MADIRAZZA &amp; PARTNERI, odvjetničko društvo; HYPO - LEASING STEIERMARK društvo s ograničenom odgovornošću za usluge, OIB 64646464586 zastupanog po punomoćniku Odvjetničko društvo HAČIĆ, KALLAY &amp; PARTNERI, društvo s ograničenom odgovornošću; Credo banka dioničko društvo "u stečaju", OIB 94141384086; TRGOMETAL za proizvodnju, trgovinu i usluge, društvo s ograničenom odgovornošću, OIB 14669056208; HRVATSKA POŠTANSKA BANKA, dioničko društvo, OIB 87939104217; KVARNER VIENNA INSURANCE GROUP dioničko društvo za osiguranje, OIB 52848403362 zastupanog po punomoćniku Odvjetničko društvo Vukić,Jelušić,Šulina,Stanković,Jurcan&amp;Jabuka; DŽAMBO STAKLO d.o.o. za proizvodnju i obradu stakla, OIB 15147758022; MICRONIC, d.o.o. za proizvodnju, trgovinu i usluge, OIB 89489773101; EURAL d.o.o. za proizvodnju i trgovinu, OIB 87435755785; NIN ELEKTROCOMMERCE, d.o.o. za trgovinu, usluge i proizvodnju elektroopreme, OIB 79652872175 zastupanog po punomoćniku Ana Smoljan Zanki; LEGEA ŠPORT d.o.o. za trgovinu, OIB 44892488481; Hrvatski Telekom d.d., OIB 81793146560; GORTAN-ZADAR društvo s ograničenom odgovornošću za poslove u građevinarstvu, OIB 72185476666; POTENCIJAL za inženjering i usluge društvo s ograničenom odgovornošću, OIB 80072940561; WORK, društvo s ograničenom odgovornošću za građevinarstvo, trgovinu, ugostiteljstvo i cestovni prijevoz, OIB 46872257987</derivirana_varijabla>
  </DomainObject.Predmet.StrankaFormatedOIB>
  <DomainObject.Predmet.StrankaFormatedWithAdress>
    <izvorni_sadrzaj> OTP banka Hrvatska dioničko društvo, Ulica Domovinskog rata 3, 23000 Zadar zastupanog po punomoćniku Odvjetničko društvo ŠIŠKO i partneri, j.t.d.; CREDO BANKA d.d. - u prisilnoj likvidaciji, Zrinjsko-Frankopanska 58, 21000 Split; LOCAT CROATIA društvo s ograničenom odgovornošću za trgovinu i usluge, Heinzelova 33, 10000 Zagreb zastupanog po punomoćniku Mladen Ćorić; Ministarstvo gospodarstva, rada i poduzetništva, Ulica grada Vukovara 78, 10000 Zagreb zastupanog po punomoćniku Županijsko državno odvjetništvo Građanskko upravni odjel Split; HYPO-LEASING KROATIEN, društvo za financiranje, d.o.o., Koranska 16, 10000 Zagreb; Konica Minolta Hrvatska - poslovna rješenja, d.o.o. za trgovinu i usluge, Horvatova 82, 10000 Zagreb; EUROHERC osiguranje d.d. Podružnica Split, Ul.grada Vukovara 282, 10000 Zagreb; GU društvo s ograničenom odgovornošću za trgovinu i zastupanje, Mala Švarča 155, 47000 Karlovac zastupanog po punomoćniku Ivica Didak; TRAST međunarodno otpremništvo, dioničko društvo, Gat sv, Duje 4, 21000 Split zastupanog po punomoćniku Marina Tončić-Bota; Hrvatski Telekom d.d., Savska cesta 32, 10000 Zagreb; FORMATOR SIGURNOSNA STAKLA d. o. o., Industrijska zona - Radna zona R 29, 51227 Kukuljanovo zastupanog po punomoćniku Nada Badurina; JADRANŠPED-IMOTSKI d.o.o. za prijevoz, trgovinu i usluge, Fra Rajmunda Rudeža 1, 21260 Imotski; STROJOPROMET-ZAGREB d.o.o., Zagrebačka 6, 10292 Šenkovec zastupanog po punomoćniku Ljerka Šmit-primorac; EUROINSPEKT - DRVOKONTROLA društvo s ograničenom odgovornošću za kontrolu robe i inženjering, Preradovićeva 31 A, 10000 Zagreb zastupanog po punomoćniku BRANKO VUKUŠIĆ; HEP-Operator distribucijskog sustava d.o.o. za distribuciju i opskrbu električne energije  ELEKTRODALMACIJA SPLIT, Ulica grada Vukovara 37, 10000 Zagreb; HRVATSKE ŠUME društvo s ograničenom odgovornošću, Ul.Ljudevita Farkaša Vukotinovića 2, 10000 Zagreb zastupanog po punomoćniku Odvjetničko društvo TOMIĆ &amp; ŠUŠNJAR j.t.d. u likvidaciji; Hrvatska radiotelevizija, Prisavlje 3, 10000 Zagreb zastupanog po punomoćniku MADIRAZZA &amp; PARTNERI, odvjetničko društvo; HYPO - LEASING STEIERMARK društvo s ograničenom odgovornošću za usluge, Garićgradska 18, 10000 Zagreb zastupanog po punomoćniku Odvjetničko društvo HAČIĆ, KALLAY &amp; PARTNERI, društvo s ograničenom odgovornošću; Credo banka dioničko društvo "u stečaju", Zrinsko - frankopanska 58, 21000 Split; TRGOMETAL za proizvodnju, trgovinu i usluge, društvo s ograničenom odgovornošću, Put Dračanice 8, 21204 Dugopolje; HRVATSKA POŠTANSKA BANKA, dioničko društvo, Jurišićeva 4, 10000 Zagreb; KVARNER VIENNA INSURANCE GROUP dioničko društvo za osiguranje, Osječka 46, 51000 Rijeka zastupanog po punomoćniku Odvjetničko društvo Vukić,Jelušić,Šulina,Stanković,Jurcan&amp;Jabuka; DŽAMBO STAKLO d.o.o. za proizvodnju i obradu stakla, Podi/bb, Šibenik; MICRONIC, d.o.o. za proizvodnju, trgovinu i usluge, Gotovčeva 8, 21000 Split; EURAL d.o.o. za proizvodnju i trgovinu, Sveta Nedelja, Poduzetnička 5, Kerestinec; NIN ELEKTROCOMMERCE, d.o.o. za trgovinu, usluge i proizvodnju elektroopreme, Zona male privrede područja Grabi, Poličnik zastupanog po punomoćniku Ana Smoljan Zanki; LEGEA ŠPORT d.o.o. za trgovinu, Fra Stjepana Vrljića 12, 21260 Imotski; Hrvatski Telekom d.d., Savska cesta 32, 10000 Zagreb; GORTAN-ZADAR društvo s ograničenom odgovornošću za poslove u građevinarstvu, Andrije Hebranga 3, Zadar; POTENCIJAL za inženjering i usluge društvo s ograničenom odgovornošću, Doverska 37, Split; WORK, društvo s ograničenom odgovornošću za građevinarstvo, trgovinu, ugostiteljstvo i cestovni prijevoz, 113. Šibenske brigade HV br. 175, Bilice</izvorni_sadrzaj>
    <derivirana_varijabla naziv="DomainObject.Predmet.StrankaFormatedWithAdress_1"> OTP banka Hrvatska dioničko društvo, Ulica Domovinskog rata 3, 23000 Zadar zastupanog po punomoćniku Odvjetničko društvo ŠIŠKO i partneri, j.t.d.; CREDO BANKA d.d. - u prisilnoj likvidaciji, Zrinjsko-Frankopanska 58, 21000 Split; LOCAT CROATIA društvo s ograničenom odgovornošću za trgovinu i usluge, Heinzelova 33, 10000 Zagreb zastupanog po punomoćniku Mladen Ćorić; Ministarstvo gospodarstva, rada i poduzetništva, Ulica grada Vukovara 78, 10000 Zagreb zastupanog po punomoćniku Županijsko državno odvjetništvo Građanskko upravni odjel Split; HYPO-LEASING KROATIEN, društvo za financiranje, d.o.o., Koranska 16, 10000 Zagreb; Konica Minolta Hrvatska - poslovna rješenja, d.o.o. za trgovinu i usluge, Horvatova 82, 10000 Zagreb; EUROHERC osiguranje d.d. Podružnica Split, Ul.grada Vukovara 282, 10000 Zagreb; GU društvo s ograničenom odgovornošću za trgovinu i zastupanje, Mala Švarča 155, 47000 Karlovac zastupanog po punomoćniku Ivica Didak; TRAST međunarodno otpremništvo, dioničko društvo, Gat sv, Duje 4, 21000 Split zastupanog po punomoćniku Marina Tončić-Bota; Hrvatski Telekom d.d., Savska cesta 32, 10000 Zagreb; FORMATOR SIGURNOSNA STAKLA d. o. o., Industrijska zona - Radna zona R 29, 51227 Kukuljanovo zastupanog po punomoćniku Nada Badurina; JADRANŠPED-IMOTSKI d.o.o. za prijevoz, trgovinu i usluge, Fra Rajmunda Rudeža 1, 21260 Imotski; STROJOPROMET-ZAGREB d.o.o., Zagrebačka 6, 10292 Šenkovec zastupanog po punomoćniku Ljerka Šmit-primorac; EUROINSPEKT - DRVOKONTROLA društvo s ograničenom odgovornošću za kontrolu robe i inženjering, Preradovićeva 31 A, 10000 Zagreb zastupanog po punomoćniku BRANKO VUKUŠIĆ; HEP-Operator distribucijskog sustava d.o.o. za distribuciju i opskrbu električne energije  ELEKTRODALMACIJA SPLIT, Ulica grada Vukovara 37, 10000 Zagreb; HRVATSKE ŠUME društvo s ograničenom odgovornošću, Ul.Ljudevita Farkaša Vukotinovića 2, 10000 Zagreb zastupanog po punomoćniku Odvjetničko društvo TOMIĆ &amp; ŠUŠNJAR j.t.d. u likvidaciji; Hrvatska radiotelevizija, Prisavlje 3, 10000 Zagreb zastupanog po punomoćniku MADIRAZZA &amp; PARTNERI, odvjetničko društvo; HYPO - LEASING STEIERMARK društvo s ograničenom odgovornošću za usluge, Garićgradska 18, 10000 Zagreb zastupanog po punomoćniku Odvjetničko društvo HAČIĆ, KALLAY &amp; PARTNERI, društvo s ograničenom odgovornošću; Credo banka dioničko društvo "u stečaju", Zrinsko - frankopanska 58, 21000 Split; TRGOMETAL za proizvodnju, trgovinu i usluge, društvo s ograničenom odgovornošću, Put Dračanice 8, 21204 Dugopolje; HRVATSKA POŠTANSKA BANKA, dioničko društvo, Jurišićeva 4, 10000 Zagreb; KVARNER VIENNA INSURANCE GROUP dioničko društvo za osiguranje, Osječka 46, 51000 Rijeka zastupanog po punomoćniku Odvjetničko društvo Vukić,Jelušić,Šulina,Stanković,Jurcan&amp;Jabuka; DŽAMBO STAKLO d.o.o. za proizvodnju i obradu stakla, Podi/bb, Šibenik; MICRONIC, d.o.o. za proizvodnju, trgovinu i usluge, Gotovčeva 8, 21000 Split; EURAL d.o.o. za proizvodnju i trgovinu, Sveta Nedelja, Poduzetnička 5, Kerestinec; NIN ELEKTROCOMMERCE, d.o.o. za trgovinu, usluge i proizvodnju elektroopreme, Zona male privrede područja Grabi, Poličnik zastupanog po punomoćniku Ana Smoljan Zanki; LEGEA ŠPORT d.o.o. za trgovinu, Fra Stjepana Vrljića 12, 21260 Imotski; Hrvatski Telekom d.d., Savska cesta 32, 10000 Zagreb; GORTAN-ZADAR društvo s ograničenom odgovornošću za poslove u građevinarstvu, Andrije Hebranga 3, Zadar; POTENCIJAL za inženjering i usluge društvo s ograničenom odgovornošću, Doverska 37, Split; WORK, društvo s ograničenom odgovornošću za građevinarstvo, trgovinu, ugostiteljstvo i cestovni prijevoz, 113. Šibenske brigade HV br. 175, Bilice</derivirana_varijabla>
  </DomainObject.Predmet.StrankaFormatedWithAdress>
  <DomainObject.Predmet.StrankaFormatedWithAdressOIB>
    <izvorni_sadrzaj> OTP banka Hrvatska dioničko društvo, OIB 52508873833, Ulica Domovinskog rata 3, 23000 Zadar zastupanog po punomoćniku Odvjetničko društvo ŠIŠKO i partneri, j.t.d.; CREDO BANKA d.d. - u prisilnoj likvidaciji, OIB 94141384086, Zrinjsko-Frankopanska 58, 21000 Split; LOCAT CROATIA društvo s ograničenom odgovornošću za trgovinu i usluge, OIB 34403322678, Heinzelova 33, 10000 Zagreb zastupanog po punomoćniku Mladen Ćorić; Ministarstvo gospodarstva, rada i poduzetništva, OIB 57036237740, Ulica grada Vukovara 78, 10000 Zagreb zastupanog po punomoćniku Županijsko državno odvjetništvo Građanskko upravni odjel Split; HYPO-LEASING KROATIEN, društvo za financiranje, d.o.o., OIB 87064273078, Koranska 16, 10000 Zagreb; Konica Minolta Hrvatska - poslovna rješenja, d.o.o. za trgovinu i usluge, OIB 31697259786, Horvatova 82, 10000 Zagreb; EUROHERC osiguranje d.d. Podružnica Split, OIB 22694857747, Ul.grada Vukovara 282, 10000 Zagreb; GU društvo s ograničenom odgovornošću za trgovinu i zastupanje, OIB 91929234326, Mala Švarča 155, 47000 Karlovac zastupanog po punomoćniku Ivica Didak; TRAST međunarodno otpremništvo, dioničko društvo, OIB 93225891495, Gat sv, Duje 4, 21000 Split zastupanog po punomoćniku Marina Tončić-Bota; Hrvatski Telekom d.d., OIB 81793146560, Savska cesta 32, 10000 Zagreb; FORMATOR SIGURNOSNA STAKLA d. o. o., OIB 64828713623, Industrijska zona - Radna zona R 29, 51227 Kukuljanovo zastupanog po punomoćniku Nada Badurina; JADRANŠPED-IMOTSKI d.o.o. za prijevoz, trgovinu i usluge, OIB 32986803392, Fra Rajmunda Rudeža 1, 21260 Imotski; STROJOPROMET-ZAGREB d.o.o., OIB 97994010225, Zagrebačka 6, 10292 Šenkovec zastupanog po punomoćniku Ljerka Šmit-primorac; EUROINSPEKT - DRVOKONTROLA društvo s ograničenom odgovornošću za kontrolu robe i inženjering, OIB 32280738674, Preradovićeva 31 A, 10000 Zagreb zastupanog po punomoćniku BRANKO VUKUŠIĆ; HEP-Operator distribucijskog sustava d.o.o. za distribuciju i opskrbu električne energije  ELEKTRODALMACIJA SPLIT, OIB 46830600751, Ulica grada Vukovara 37, 10000 Zagreb; HRVATSKE ŠUME društvo s ograničenom odgovornošću, OIB 69693144506, Ul.Ljudevita Farkaša Vukotinovića 2, 10000 Zagreb zastupanog po punomoćniku Odvjetničko društvo TOMIĆ &amp; ŠUŠNJAR j.t.d. u likvidaciji; Hrvatska radiotelevizija, OIB 68419124305, Prisavlje 3, 10000 Zagreb zastupanog po punomoćniku MADIRAZZA &amp; PARTNERI, odvjetničko društvo; HYPO - LEASING STEIERMARK društvo s ograničenom odgovornošću za usluge, OIB 64646464586, Garićgradska 18, 10000 Zagreb zastupanog po punomoćniku Odvjetničko društvo HAČIĆ, KALLAY &amp; PARTNERI, društvo s ograničenom odgovornošću; Credo banka dioničko društvo "u stečaju", OIB 94141384086, Zrinsko - frankopanska 58, 21000 Split; TRGOMETAL za proizvodnju, trgovinu i usluge, društvo s ograničenom odgovornošću, OIB 14669056208, Put Dračanice 8, 21204 Dugopolje; HRVATSKA POŠTANSKA BANKA, dioničko društvo, OIB 87939104217, Jurišićeva 4, 10000 Zagreb; KVARNER VIENNA INSURANCE GROUP dioničko društvo za osiguranje, OIB 52848403362, Osječka 46, 51000 Rijeka zastupanog po punomoćniku Odvjetničko društvo Vukić,Jelušić,Šulina,Stanković,Jurcan&amp;Jabuka; DŽAMBO STAKLO d.o.o. za proizvodnju i obradu stakla, OIB 15147758022, Podi/bb, Šibenik; MICRONIC, d.o.o. za proizvodnju, trgovinu i usluge, OIB 89489773101, Gotovčeva 8, 21000 Split; EURAL d.o.o. za proizvodnju i trgovinu, OIB 87435755785, Sveta Nedelja, Poduzetnička 5, Kerestinec; NIN ELEKTROCOMMERCE, d.o.o. za trgovinu, usluge i proizvodnju elektroopreme, OIB 79652872175, Zona male privrede područja Grabi, Poličnik zastupanog po punomoćniku Ana Smoljan Zanki; LEGEA ŠPORT d.o.o. za trgovinu, OIB 44892488481, Fra Stjepana Vrljića 12, 21260 Imotski; Hrvatski Telekom d.d., OIB 81793146560, Savska cesta 32, 10000 Zagreb; GORTAN-ZADAR društvo s ograničenom odgovornošću za poslove u građevinarstvu, OIB 72185476666, Andrije Hebranga 3, Zadar; POTENCIJAL za inženjering i usluge društvo s ograničenom odgovornošću, OIB 80072940561, Doverska 37, Split; WORK, društvo s ograničenom odgovornošću za građevinarstvo, trgovinu, ugostiteljstvo i cestovni prijevoz, OIB 46872257987, 113. Šibenske brigade HV br. 175, Bilice</izvorni_sadrzaj>
    <derivirana_varijabla naziv="DomainObject.Predmet.StrankaFormatedWithAdressOIB_1"> OTP banka Hrvatska dioničko društvo, OIB 52508873833, Ulica Domovinskog rata 3, 23000 Zadar zastupanog po punomoćniku Odvjetničko društvo ŠIŠKO i partneri, j.t.d.; CREDO BANKA d.d. - u prisilnoj likvidaciji, OIB 94141384086, Zrinjsko-Frankopanska 58, 21000 Split; LOCAT CROATIA društvo s ograničenom odgovornošću za trgovinu i usluge, OIB 34403322678, Heinzelova 33, 10000 Zagreb zastupanog po punomoćniku Mladen Ćorić; Ministarstvo gospodarstva, rada i poduzetništva, OIB 57036237740, Ulica grada Vukovara 78, 10000 Zagreb zastupanog po punomoćniku Županijsko državno odvjetništvo Građanskko upravni odjel Split; HYPO-LEASING KROATIEN, društvo za financiranje, d.o.o., OIB 87064273078, Koranska 16, 10000 Zagreb; Konica Minolta Hrvatska - poslovna rješenja, d.o.o. za trgovinu i usluge, OIB 31697259786, Horvatova 82, 10000 Zagreb; EUROHERC osiguranje d.d. Podružnica Split, OIB 22694857747, Ul.grada Vukovara 282, 10000 Zagreb; GU društvo s ograničenom odgovornošću za trgovinu i zastupanje, OIB 91929234326, Mala Švarča 155, 47000 Karlovac zastupanog po punomoćniku Ivica Didak; TRAST međunarodno otpremništvo, dioničko društvo, OIB 93225891495, Gat sv, Duje 4, 21000 Split zastupanog po punomoćniku Marina Tončić-Bota; Hrvatski Telekom d.d., OIB 81793146560, Savska cesta 32, 10000 Zagreb; FORMATOR SIGURNOSNA STAKLA d. o. o., OIB 64828713623, Industrijska zona - Radna zona R 29, 51227 Kukuljanovo zastupanog po punomoćniku Nada Badurina; JADRANŠPED-IMOTSKI d.o.o. za prijevoz, trgovinu i usluge, OIB 32986803392, Fra Rajmunda Rudeža 1, 21260 Imotski; STROJOPROMET-ZAGREB d.o.o., OIB 97994010225, Zagrebačka 6, 10292 Šenkovec zastupanog po punomoćniku Ljerka Šmit-primorac; EUROINSPEKT - DRVOKONTROLA društvo s ograničenom odgovornošću za kontrolu robe i inženjering, OIB 32280738674, Preradovićeva 31 A, 10000 Zagreb zastupanog po punomoćniku BRANKO VUKUŠIĆ; HEP-Operator distribucijskog sustava d.o.o. za distribuciju i opskrbu električne energije  ELEKTRODALMACIJA SPLIT, OIB 46830600751, Ulica grada Vukovara 37, 10000 Zagreb; HRVATSKE ŠUME društvo s ograničenom odgovornošću, OIB 69693144506, Ul.Ljudevita Farkaša Vukotinovića 2, 10000 Zagreb zastupanog po punomoćniku Odvjetničko društvo TOMIĆ &amp; ŠUŠNJAR j.t.d. u likvidaciji; Hrvatska radiotelevizija, OIB 68419124305, Prisavlje 3, 10000 Zagreb zastupanog po punomoćniku MADIRAZZA &amp; PARTNERI, odvjetničko društvo; HYPO - LEASING STEIERMARK društvo s ograničenom odgovornošću za usluge, OIB 64646464586, Garićgradska 18, 10000 Zagreb zastupanog po punomoćniku Odvjetničko društvo HAČIĆ, KALLAY &amp; PARTNERI, društvo s ograničenom odgovornošću; Credo banka dioničko društvo "u stečaju", OIB 94141384086, Zrinsko - frankopanska 58, 21000 Split; TRGOMETAL za proizvodnju, trgovinu i usluge, društvo s ograničenom odgovornošću, OIB 14669056208, Put Dračanice 8, 21204 Dugopolje; HRVATSKA POŠTANSKA BANKA, dioničko društvo, OIB 87939104217, Jurišićeva 4, 10000 Zagreb; KVARNER VIENNA INSURANCE GROUP dioničko društvo za osiguranje, OIB 52848403362, Osječka 46, 51000 Rijeka zastupanog po punomoćniku Odvjetničko društvo Vukić,Jelušić,Šulina,Stanković,Jurcan&amp;Jabuka; DŽAMBO STAKLO d.o.o. za proizvodnju i obradu stakla, OIB 15147758022, Podi/bb, Šibenik; MICRONIC, d.o.o. za proizvodnju, trgovinu i usluge, OIB 89489773101, Gotovčeva 8, 21000 Split; EURAL d.o.o. za proizvodnju i trgovinu, OIB 87435755785, Sveta Nedelja, Poduzetnička 5, Kerestinec; NIN ELEKTROCOMMERCE, d.o.o. za trgovinu, usluge i proizvodnju elektroopreme, OIB 79652872175, Zona male privrede područja Grabi, Poličnik zastupanog po punomoćniku Ana Smoljan Zanki; LEGEA ŠPORT d.o.o. za trgovinu, OIB 44892488481, Fra Stjepana Vrljića 12, 21260 Imotski; Hrvatski Telekom d.d., OIB 81793146560, Savska cesta 32, 10000 Zagreb; GORTAN-ZADAR društvo s ograničenom odgovornošću za poslove u građevinarstvu, OIB 72185476666, Andrije Hebranga 3, Zadar; POTENCIJAL za inženjering i usluge društvo s ograničenom odgovornošću, OIB 80072940561, Doverska 37, Split; WORK, društvo s ograničenom odgovornošću za građevinarstvo, trgovinu, ugostiteljstvo i cestovni prijevoz, OIB 46872257987, 113. Šibenske brigade HV br. 175, Bilice</derivirana_varijabla>
  </DomainObject.Predmet.StrankaFormatedWithAdressOIB>
  <DomainObject.Predmet.StrankaWithAdress>
    <izvorni_sadrzaj>OTP banka Hrvatska dioničko društvo Ulica Domovinskog rata 3,23000 Zadar,CREDO BANKA d.d. - u prisilnoj likvidaciji Zrinjsko-Frankopanska 58,21000 Split,LOCAT CROATIA društvo s ograničenom odgovornošću za trgovinu i usluge Heinzelova 33,10000 Zagreb,Ministarstvo gospodarstva, rada i poduzetništva Ulica grada Vukovara 78,10000 Zagreb,HYPO-LEASING KROATIEN, društvo za financiranje, d.o.o. Koranska 16,10000 Zagreb,Konica Minolta Hrvatska - poslovna rješenja, d.o.o. za trgovinu i usluge Horvatova 82,10000 Zagreb,EUROHERC osiguranje d.d. Podružnica Split Ul.grada Vukovara 282,10000 Zagreb,GU društvo s ograničenom odgovornošću za trgovinu i zastupanje Mala Švarča 155,47000 Karlovac,TRAST međunarodno otpremništvo, dioničko društvo Gat sv, Duje 4,21000 Split,Hrvatski Telekom d.d. Savska cesta 32,10000 Zagreb,FORMATOR SIGURNOSNA STAKLA d. o. o. Industrijska zona - Radna zona R 29,51227 Kukuljanovo,JADRANŠPED-IMOTSKI d.o.o. za prijevoz, trgovinu i usluge Fra Rajmunda Rudeža 1,21260 Imotski,STROJOPROMET-ZAGREB d.o.o. Zagrebačka 6,10292 Šenkovec,EUROINSPEKT - DRVOKONTROLA društvo s ograničenom odgovornošću za kontrolu robe i inženjering Preradovićeva 31 A,10000 Zagreb,HEP-Operator distribucijskog sustava d.o.o. za distribuciju i opskrbu električne energije  ELEKTRODALMACIJA SPLIT Ulica grada Vukovara 37,10000 Zagreb,HRVATSKE ŠUME društvo s ograničenom odgovornošću Ul.Ljudevita Farkaša Vukotinovića 2,10000 Zagreb,Hrvatska radiotelevizija Prisavlje 3,10000 Zagreb,HYPO - LEASING STEIERMARK društvo s ograničenom odgovornošću za usluge Garićgradska 18,10000 Zagreb,Credo banka dioničko društvo "u stečaju" Zrinsko - frankopanska 58,21000 Split,TRGOMETAL za proizvodnju, trgovinu i usluge, društvo s ograničenom odgovornošću Put Dračanice 8,21204 Dugopolje,HRVATSKA POŠTANSKA BANKA, dioničko društvo Jurišićeva 4,10000 Zagreb,KVARNER VIENNA INSURANCE GROUP dioničko društvo za osiguranje Osječka 46,51000 Rijeka,DŽAMBO STAKLO d.o.o. za proizvodnju i obradu stakla Podi/bb,Šibenik,MICRONIC, d.o.o. za proizvodnju, trgovinu i usluge Gotovčeva 8,21000 Split,EURAL d.o.o. za proizvodnju i trgovinu Sveta Nedelja, Poduzetnička 5,Kerestinec,NIN ELEKTROCOMMERCE, d.o.o. za trgovinu, usluge i proizvodnju elektroopreme Zona male privrede područja Grabi,Poličnik,LEGEA ŠPORT d.o.o. za trgovinu Fra Stjepana Vrljića 12,21260 Imotski,Hrvatski Telekom d.d. Savska cesta 32,10000 Zagreb,GORTAN-ZADAR društvo s ograničenom odgovornošću za poslove u građevinarstvu Andrije Hebranga 3,Zadar,POTENCIJAL za inženjering i usluge društvo s ograničenom odgovornošću Doverska 37,Split,WORK, društvo s ograničenom odgovornošću za građevinarstvo, trgovinu, ugostiteljstvo i cestovni prijevoz 113. Šibenske brigade HV br. 175,Bilice</izvorni_sadrzaj>
    <derivirana_varijabla naziv="DomainObject.Predmet.StrankaWithAdress_1">OTP banka Hrvatska dioničko društvo Ulica Domovinskog rata 3,23000 Zadar,CREDO BANKA d.d. - u prisilnoj likvidaciji Zrinjsko-Frankopanska 58,21000 Split,LOCAT CROATIA društvo s ograničenom odgovornošću za trgovinu i usluge Heinzelova 33,10000 Zagreb,Ministarstvo gospodarstva, rada i poduzetništva Ulica grada Vukovara 78,10000 Zagreb,HYPO-LEASING KROATIEN, društvo za financiranje, d.o.o. Koranska 16,10000 Zagreb,Konica Minolta Hrvatska - poslovna rješenja, d.o.o. za trgovinu i usluge Horvatova 82,10000 Zagreb,EUROHERC osiguranje d.d. Podružnica Split Ul.grada Vukovara 282,10000 Zagreb,GU društvo s ograničenom odgovornošću za trgovinu i zastupanje Mala Švarča 155,47000 Karlovac,TRAST međunarodno otpremništvo, dioničko društvo Gat sv, Duje 4,21000 Split,Hrvatski Telekom d.d. Savska cesta 32,10000 Zagreb,FORMATOR SIGURNOSNA STAKLA d. o. o. Industrijska zona - Radna zona R 29,51227 Kukuljanovo,JADRANŠPED-IMOTSKI d.o.o. za prijevoz, trgovinu i usluge Fra Rajmunda Rudeža 1,21260 Imotski,STROJOPROMET-ZAGREB d.o.o. Zagrebačka 6,10292 Šenkovec,EUROINSPEKT - DRVOKONTROLA društvo s ograničenom odgovornošću za kontrolu robe i inženjering Preradovićeva 31 A,10000 Zagreb,HEP-Operator distribucijskog sustava d.o.o. za distribuciju i opskrbu električne energije  ELEKTRODALMACIJA SPLIT Ulica grada Vukovara 37,10000 Zagreb,HRVATSKE ŠUME društvo s ograničenom odgovornošću Ul.Ljudevita Farkaša Vukotinovića 2,10000 Zagreb,Hrvatska radiotelevizija Prisavlje 3,10000 Zagreb,HYPO - LEASING STEIERMARK društvo s ograničenom odgovornošću za usluge Garićgradska 18,10000 Zagreb,Credo banka dioničko društvo "u stečaju" Zrinsko - frankopanska 58,21000 Split,TRGOMETAL za proizvodnju, trgovinu i usluge, društvo s ograničenom odgovornošću Put Dračanice 8,21204 Dugopolje,HRVATSKA POŠTANSKA BANKA, dioničko društvo Jurišićeva 4,10000 Zagreb,KVARNER VIENNA INSURANCE GROUP dioničko društvo za osiguranje Osječka 46,51000 Rijeka,DŽAMBO STAKLO d.o.o. za proizvodnju i obradu stakla Podi/bb,Šibenik,MICRONIC, d.o.o. za proizvodnju, trgovinu i usluge Gotovčeva 8,21000 Split,EURAL d.o.o. za proizvodnju i trgovinu Sveta Nedelja, Poduzetnička 5,Kerestinec,NIN ELEKTROCOMMERCE, d.o.o. za trgovinu, usluge i proizvodnju elektroopreme Zona male privrede područja Grabi,Poličnik,LEGEA ŠPORT d.o.o. za trgovinu Fra Stjepana Vrljića 12,21260 Imotski,Hrvatski Telekom d.d. Savska cesta 32,10000 Zagreb,GORTAN-ZADAR društvo s ograničenom odgovornošću za poslove u građevinarstvu Andrije Hebranga 3,Zadar,POTENCIJAL za inženjering i usluge društvo s ograničenom odgovornošću Doverska 37,Split,WORK, društvo s ograničenom odgovornošću za građevinarstvo, trgovinu, ugostiteljstvo i cestovni prijevoz 113. Šibenske brigade HV br. 175,Bilice</derivirana_varijabla>
  </DomainObject.Predmet.StrankaWithAdress>
  <DomainObject.Predmet.StrankaWithAdressOIB>
    <izvorni_sadrzaj>OTP banka Hrvatska dioničko društvo, OIB 52508873833, Ulica Domovinskog rata 3,23000 Zadar,CREDO BANKA d.d. - u prisilnoj likvidaciji, OIB 94141384086, Zrinjsko-Frankopanska 58,21000 Split,LOCAT CROATIA društvo s ograničenom odgovornošću za trgovinu i usluge, OIB 34403322678, Heinzelova 33,10000 Zagreb,Ministarstvo gospodarstva, rada i poduzetništva, OIB 57036237740, Ulica grada Vukovara 78,10000 Zagreb,HYPO-LEASING KROATIEN, društvo za financiranje, d.o.o., OIB 87064273078, Koranska 16,10000 Zagreb,Konica Minolta Hrvatska - poslovna rješenja, d.o.o. za trgovinu i usluge, OIB 31697259786, Horvatova 82,10000 Zagreb,EUROHERC osiguranje d.d. Podružnica Split, OIB 22694857747, Ul.grada Vukovara 282,10000 Zagreb,GU društvo s ograničenom odgovornošću za trgovinu i zastupanje, OIB 91929234326, Mala Švarča 155,47000 Karlovac,TRAST međunarodno otpremništvo, dioničko društvo, OIB 93225891495, Gat sv, Duje 4,21000 Split,Hrvatski Telekom d.d., OIB 81793146560, Savska cesta 32,10000 Zagreb,FORMATOR SIGURNOSNA STAKLA d. o. o., OIB 64828713623, Industrijska zona - Radna zona R 29,51227 Kukuljanovo,JADRANŠPED-IMOTSKI d.o.o. za prijevoz, trgovinu i usluge, OIB 32986803392, Fra Rajmunda Rudeža 1,21260 Imotski,STROJOPROMET-ZAGREB d.o.o., OIB 97994010225, Zagrebačka 6,10292 Šenkovec,EUROINSPEKT - DRVOKONTROLA društvo s ograničenom odgovornošću za kontrolu robe i inženjering, OIB 32280738674, Preradovićeva 31 A,10000 Zagreb,HEP-Operator distribucijskog sustava d.o.o. za distribuciju i opskrbu električne energije  ELEKTRODALMACIJA SPLIT, OIB 46830600751, Ulica grada Vukovara 37,10000 Zagreb,HRVATSKE ŠUME društvo s ograničenom odgovornošću, OIB 69693144506, Ul.Ljudevita Farkaša Vukotinovića 2,10000 Zagreb,Hrvatska radiotelevizija, OIB 68419124305, Prisavlje 3,10000 Zagreb,HYPO - LEASING STEIERMARK društvo s ograničenom odgovornošću za usluge, OIB 64646464586, Garićgradska 18,10000 Zagreb,Credo banka dioničko društvo "u stečaju", OIB 94141384086, Zrinsko - frankopanska 58,21000 Split,TRGOMETAL za proizvodnju, trgovinu i usluge, društvo s ograničenom odgovornošću, OIB 14669056208, Put Dračanice 8,21204 Dugopolje,HRVATSKA POŠTANSKA BANKA, dioničko društvo, OIB 87939104217, Jurišićeva 4,10000 Zagreb,KVARNER VIENNA INSURANCE GROUP dioničko društvo za osiguranje, OIB 52848403362, Osječka 46,51000 Rijeka,DŽAMBO STAKLO d.o.o. za proizvodnju i obradu stakla, OIB 15147758022, Podi/bb,Šibenik,MICRONIC, d.o.o. za proizvodnju, trgovinu i usluge, OIB 89489773101, Gotovčeva 8,21000 Split,EURAL d.o.o. za proizvodnju i trgovinu, OIB 87435755785, Sveta Nedelja, Poduzetnička 5,Kerestinec,NIN ELEKTROCOMMERCE, d.o.o. za trgovinu, usluge i proizvodnju elektroopreme, OIB 79652872175, Zona male privrede područja Grabi,Poličnik,LEGEA ŠPORT d.o.o. za trgovinu, OIB 44892488481, Fra Stjepana Vrljića 12,21260 Imotski,Hrvatski Telekom d.d., OIB 81793146560, Savska cesta 32,10000 Zagreb,GORTAN-ZADAR društvo s ograničenom odgovornošću za poslove u građevinarstvu, OIB 72185476666, Andrije Hebranga 3,Zadar,POTENCIJAL za inženjering i usluge društvo s ograničenom odgovornošću, OIB 80072940561, Doverska 37,Split,WORK, društvo s ograničenom odgovornošću za građevinarstvo, trgovinu, ugostiteljstvo i cestovni prijevoz, OIB 46872257987, 113. Šibenske brigade HV br. 175,Bilice</izvorni_sadrzaj>
    <derivirana_varijabla naziv="DomainObject.Predmet.StrankaWithAdressOIB_1">OTP banka Hrvatska dioničko društvo, OIB 52508873833, Ulica Domovinskog rata 3,23000 Zadar,CREDO BANKA d.d. - u prisilnoj likvidaciji, OIB 94141384086, Zrinjsko-Frankopanska 58,21000 Split,LOCAT CROATIA društvo s ograničenom odgovornošću za trgovinu i usluge, OIB 34403322678, Heinzelova 33,10000 Zagreb,Ministarstvo gospodarstva, rada i poduzetništva, OIB 57036237740, Ulica grada Vukovara 78,10000 Zagreb,HYPO-LEASING KROATIEN, društvo za financiranje, d.o.o., OIB 87064273078, Koranska 16,10000 Zagreb,Konica Minolta Hrvatska - poslovna rješenja, d.o.o. za trgovinu i usluge, OIB 31697259786, Horvatova 82,10000 Zagreb,EUROHERC osiguranje d.d. Podružnica Split, OIB 22694857747, Ul.grada Vukovara 282,10000 Zagreb,GU društvo s ograničenom odgovornošću za trgovinu i zastupanje, OIB 91929234326, Mala Švarča 155,47000 Karlovac,TRAST međunarodno otpremništvo, dioničko društvo, OIB 93225891495, Gat sv, Duje 4,21000 Split,Hrvatski Telekom d.d., OIB 81793146560, Savska cesta 32,10000 Zagreb,FORMATOR SIGURNOSNA STAKLA d. o. o., OIB 64828713623, Industrijska zona - Radna zona R 29,51227 Kukuljanovo,JADRANŠPED-IMOTSKI d.o.o. za prijevoz, trgovinu i usluge, OIB 32986803392, Fra Rajmunda Rudeža 1,21260 Imotski,STROJOPROMET-ZAGREB d.o.o., OIB 97994010225, Zagrebačka 6,10292 Šenkovec,EUROINSPEKT - DRVOKONTROLA društvo s ograničenom odgovornošću za kontrolu robe i inženjering, OIB 32280738674, Preradovićeva 31 A,10000 Zagreb,HEP-Operator distribucijskog sustava d.o.o. za distribuciju i opskrbu električne energije  ELEKTRODALMACIJA SPLIT, OIB 46830600751, Ulica grada Vukovara 37,10000 Zagreb,HRVATSKE ŠUME društvo s ograničenom odgovornošću, OIB 69693144506, Ul.Ljudevita Farkaša Vukotinovića 2,10000 Zagreb,Hrvatska radiotelevizija, OIB 68419124305, Prisavlje 3,10000 Zagreb,HYPO - LEASING STEIERMARK društvo s ograničenom odgovornošću za usluge, OIB 64646464586, Garićgradska 18,10000 Zagreb,Credo banka dioničko društvo "u stečaju", OIB 94141384086, Zrinsko - frankopanska 58,21000 Split,TRGOMETAL za proizvodnju, trgovinu i usluge, društvo s ograničenom odgovornošću, OIB 14669056208, Put Dračanice 8,21204 Dugopolje,HRVATSKA POŠTANSKA BANKA, dioničko društvo, OIB 87939104217, Jurišićeva 4,10000 Zagreb,KVARNER VIENNA INSURANCE GROUP dioničko društvo za osiguranje, OIB 52848403362, Osječka 46,51000 Rijeka,DŽAMBO STAKLO d.o.o. za proizvodnju i obradu stakla, OIB 15147758022, Podi/bb,Šibenik,MICRONIC, d.o.o. za proizvodnju, trgovinu i usluge, OIB 89489773101, Gotovčeva 8,21000 Split,EURAL d.o.o. za proizvodnju i trgovinu, OIB 87435755785, Sveta Nedelja, Poduzetnička 5,Kerestinec,NIN ELEKTROCOMMERCE, d.o.o. za trgovinu, usluge i proizvodnju elektroopreme, OIB 79652872175, Zona male privrede područja Grabi,Poličnik,LEGEA ŠPORT d.o.o. za trgovinu, OIB 44892488481, Fra Stjepana Vrljića 12,21260 Imotski,Hrvatski Telekom d.d., OIB 81793146560, Savska cesta 32,10000 Zagreb,GORTAN-ZADAR društvo s ograničenom odgovornošću za poslove u građevinarstvu, OIB 72185476666, Andrije Hebranga 3,Zadar,POTENCIJAL za inženjering i usluge društvo s ograničenom odgovornošću, OIB 80072940561, Doverska 37,Split,WORK, društvo s ograničenom odgovornošću za građevinarstvo, trgovinu, ugostiteljstvo i cestovni prijevoz, OIB 46872257987, 113. Šibenske brigade HV br. 175,Bilice</derivirana_varijabla>
  </DomainObject.Predmet.StrankaWithAdressOIB>
  <DomainObject.Predmet.StrankaNazivFormated>
    <izvorni_sadrzaj>OTP banka Hrvatska dioničko društvo,CREDO BANKA d.d. - u prisilnoj likvidaciji,LOCAT CROATIA društvo s ograničenom odgovornošću za trgovinu i usluge,Ministarstvo gospodarstva, rada i poduzetništva,HYPO-LEASING KROATIEN, društvo za financiranje, d.o.o.,Konica Minolta Hrvatska - poslovna rješenja, d.o.o. za trgovinu i usluge,EUROHERC osiguranje d.d. Podružnica Split,GU društvo s ograničenom odgovornošću za trgovinu i zastupanje,TRAST međunarodno otpremništvo, dioničko društvo,Hrvatski Telekom d.d.,FORMATOR SIGURNOSNA STAKLA d. o. o.,JADRANŠPED-IMOTSKI d.o.o. za prijevoz, trgovinu i usluge,STROJOPROMET-ZAGREB d.o.o.,EUROINSPEKT - DRVOKONTROLA društvo s ograničenom odgovornošću za kontrolu robe i inženjering,HEP-Operator distribucijskog sustava d.o.o. za distribuciju i opskrbu električne energije  ELEKTRODALMACIJA SPLIT,HRVATSKE ŠUME društvo s ograničenom odgovornošću,Hrvatska radiotelevizija,HYPO - LEASING STEIERMARK društvo s ograničenom odgovornošću za usluge,Credo banka dioničko društvo "u stečaju",TRGOMETAL za proizvodnju, trgovinu i usluge, društvo s ograničenom odgovornošću,HRVATSKA POŠTANSKA BANKA, dioničko društvo,KVARNER VIENNA INSURANCE GROUP dioničko društvo za osiguranje,DŽAMBO STAKLO d.o.o. za proizvodnju i obradu stakla,MICRONIC, d.o.o. za proizvodnju, trgovinu i usluge,EURAL d.o.o. za proizvodnju i trgovinu,NIN ELEKTROCOMMERCE, d.o.o. za trgovinu, usluge i proizvodnju elektroopreme,LEGEA ŠPORT d.o.o. za trgovinu,Hrvatski Telekom d.d.,GORTAN-ZADAR društvo s ograničenom odgovornošću za poslove u građevinarstvu,POTENCIJAL za inženjering i usluge društvo s ograničenom odgovornošću,WORK, društvo s ograničenom odgovornošću za građevinarstvo, trgovinu, ugostiteljstvo i cestovni prijevoz</izvorni_sadrzaj>
    <derivirana_varijabla naziv="DomainObject.Predmet.StrankaNazivFormated_1">OTP banka Hrvatska dioničko društvo,CREDO BANKA d.d. - u prisilnoj likvidaciji,LOCAT CROATIA društvo s ograničenom odgovornošću za trgovinu i usluge,Ministarstvo gospodarstva, rada i poduzetništva,HYPO-LEASING KROATIEN, društvo za financiranje, d.o.o.,Konica Minolta Hrvatska - poslovna rješenja, d.o.o. za trgovinu i usluge,EUROHERC osiguranje d.d. Podružnica Split,GU društvo s ograničenom odgovornošću za trgovinu i zastupanje,TRAST međunarodno otpremništvo, dioničko društvo,Hrvatski Telekom d.d.,FORMATOR SIGURNOSNA STAKLA d. o. o.,JADRANŠPED-IMOTSKI d.o.o. za prijevoz, trgovinu i usluge,STROJOPROMET-ZAGREB d.o.o.,EUROINSPEKT - DRVOKONTROLA društvo s ograničenom odgovornošću za kontrolu robe i inženjering,HEP-Operator distribucijskog sustava d.o.o. za distribuciju i opskrbu električne energije  ELEKTRODALMACIJA SPLIT,HRVATSKE ŠUME društvo s ograničenom odgovornošću,Hrvatska radiotelevizija,HYPO - LEASING STEIERMARK društvo s ograničenom odgovornošću za usluge,Credo banka dioničko društvo "u stečaju",TRGOMETAL za proizvodnju, trgovinu i usluge, društvo s ograničenom odgovornošću,HRVATSKA POŠTANSKA BANKA, dioničko društvo,KVARNER VIENNA INSURANCE GROUP dioničko društvo za osiguranje,DŽAMBO STAKLO d.o.o. za proizvodnju i obradu stakla,MICRONIC, d.o.o. za proizvodnju, trgovinu i usluge,EURAL d.o.o. za proizvodnju i trgovinu,NIN ELEKTROCOMMERCE, d.o.o. za trgovinu, usluge i proizvodnju elektroopreme,LEGEA ŠPORT d.o.o. za trgovinu,Hrvatski Telekom d.d.,GORTAN-ZADAR društvo s ograničenom odgovornošću za poslove u građevinarstvu,POTENCIJAL za inženjering i usluge društvo s ograničenom odgovornošću,WORK, društvo s ograničenom odgovornošću za građevinarstvo, trgovinu, ugostiteljstvo i cestovni prijevoz</derivirana_varijabla>
  </DomainObject.Predmet.StrankaNazivFormated>
  <DomainObject.Predmet.StrankaNazivFormatedOIB>
    <izvorni_sadrzaj>OTP banka Hrvatska dioničko društvo, OIB 52508873833,CREDO BANKA d.d. - u prisilnoj likvidaciji, OIB 94141384086,LOCAT CROATIA društvo s ograničenom odgovornošću za trgovinu i usluge, OIB 34403322678,Ministarstvo gospodarstva, rada i poduzetništva, OIB 57036237740,HYPO-LEASING KROATIEN, društvo za financiranje, d.o.o., OIB 87064273078,Konica Minolta Hrvatska - poslovna rješenja, d.o.o. za trgovinu i usluge, OIB 31697259786,EUROHERC osiguranje d.d. Podružnica Split, OIB 22694857747,GU društvo s ograničenom odgovornošću za trgovinu i zastupanje, OIB 91929234326,TRAST međunarodno otpremništvo, dioničko društvo, OIB 93225891495,Hrvatski Telekom d.d., OIB 81793146560,FORMATOR SIGURNOSNA STAKLA d. o. o., OIB 64828713623,JADRANŠPED-IMOTSKI d.o.o. za prijevoz, trgovinu i usluge, OIB 32986803392,STROJOPROMET-ZAGREB d.o.o., OIB 97994010225,EUROINSPEKT - DRVOKONTROLA društvo s ograničenom odgovornošću za kontrolu robe i inženjering, OIB 32280738674,HEP-Operator distribucijskog sustava d.o.o. za distribuciju i opskrbu električne energije  ELEKTRODALMACIJA SPLIT, OIB 46830600751,HRVATSKE ŠUME društvo s ograničenom odgovornošću, OIB 69693144506,Hrvatska radiotelevizija, OIB 68419124305,HYPO - LEASING STEIERMARK društvo s ograničenom odgovornošću za usluge, OIB 64646464586,Credo banka dioničko društvo "u stečaju", OIB 94141384086,TRGOMETAL za proizvodnju, trgovinu i usluge, društvo s ograničenom odgovornošću, OIB 14669056208,HRVATSKA POŠTANSKA BANKA, dioničko društvo, OIB 87939104217,KVARNER VIENNA INSURANCE GROUP dioničko društvo za osiguranje, OIB 52848403362,DŽAMBO STAKLO d.o.o. za proizvodnju i obradu stakla, OIB 15147758022,MICRONIC, d.o.o. za proizvodnju, trgovinu i usluge, OIB 89489773101,EURAL d.o.o. za proizvodnju i trgovinu, OIB 87435755785,NIN ELEKTROCOMMERCE, d.o.o. za trgovinu, usluge i proizvodnju elektroopreme, OIB 79652872175,LEGEA ŠPORT d.o.o. za trgovinu, OIB 44892488481,Hrvatski Telekom d.d., OIB 81793146560,GORTAN-ZADAR društvo s ograničenom odgovornošću za poslove u građevinarstvu, OIB 72185476666,POTENCIJAL za inženjering i usluge društvo s ograničenom odgovornošću, OIB 80072940561,WORK, društvo s ograničenom odgovornošću za građevinarstvo, trgovinu, ugostiteljstvo i cestovni prijevoz, OIB 46872257987</izvorni_sadrzaj>
    <derivirana_varijabla naziv="DomainObject.Predmet.StrankaNazivFormatedOIB_1">OTP banka Hrvatska dioničko društvo, OIB 52508873833,CREDO BANKA d.d. - u prisilnoj likvidaciji, OIB 94141384086,LOCAT CROATIA društvo s ograničenom odgovornošću za trgovinu i usluge, OIB 34403322678,Ministarstvo gospodarstva, rada i poduzetništva, OIB 57036237740,HYPO-LEASING KROATIEN, društvo za financiranje, d.o.o., OIB 87064273078,Konica Minolta Hrvatska - poslovna rješenja, d.o.o. za trgovinu i usluge, OIB 31697259786,EUROHERC osiguranje d.d. Podružnica Split, OIB 22694857747,GU društvo s ograničenom odgovornošću za trgovinu i zastupanje, OIB 91929234326,TRAST međunarodno otpremništvo, dioničko društvo, OIB 93225891495,Hrvatski Telekom d.d., OIB 81793146560,FORMATOR SIGURNOSNA STAKLA d. o. o., OIB 64828713623,JADRANŠPED-IMOTSKI d.o.o. za prijevoz, trgovinu i usluge, OIB 32986803392,STROJOPROMET-ZAGREB d.o.o., OIB 97994010225,EUROINSPEKT - DRVOKONTROLA društvo s ograničenom odgovornošću za kontrolu robe i inženjering, OIB 32280738674,HEP-Operator distribucijskog sustava d.o.o. za distribuciju i opskrbu električne energije  ELEKTRODALMACIJA SPLIT, OIB 46830600751,HRVATSKE ŠUME društvo s ograničenom odgovornošću, OIB 69693144506,Hrvatska radiotelevizija, OIB 68419124305,HYPO - LEASING STEIERMARK društvo s ograničenom odgovornošću za usluge, OIB 64646464586,Credo banka dioničko društvo "u stečaju", OIB 94141384086,TRGOMETAL za proizvodnju, trgovinu i usluge, društvo s ograničenom odgovornošću, OIB 14669056208,HRVATSKA POŠTANSKA BANKA, dioničko društvo, OIB 87939104217,KVARNER VIENNA INSURANCE GROUP dioničko društvo za osiguranje, OIB 52848403362,DŽAMBO STAKLO d.o.o. za proizvodnju i obradu stakla, OIB 15147758022,MICRONIC, d.o.o. za proizvodnju, trgovinu i usluge, OIB 89489773101,EURAL d.o.o. za proizvodnju i trgovinu, OIB 87435755785,NIN ELEKTROCOMMERCE, d.o.o. za trgovinu, usluge i proizvodnju elektroopreme, OIB 79652872175,LEGEA ŠPORT d.o.o. za trgovinu, OIB 44892488481,Hrvatski Telekom d.d., OIB 81793146560,GORTAN-ZADAR društvo s ograničenom odgovornošću za poslove u građevinarstvu, OIB 72185476666,POTENCIJAL za inženjering i usluge društvo s ograničenom odgovornošću, OIB 80072940561,WORK, društvo s ograničenom odgovornošću za građevinarstvo, trgovinu, ugostiteljstvo i cestovni prijevoz, OIB 46872257987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OTP banka Hrvatska dioničko društvo zastupanog po punomoćniku Odvjetničko društvo ŠIŠKO i partneri, j.t.d.</item>
      <item>CREDO BANKA d.d. - u prisilnoj likvidaciji</item>
      <item>LOCAT CROATIA društvo s ograničenom odgovornošću za trgovinu i usluge zastupanog po punomoćniku Mladen Ćorić</item>
      <item>Ministarstvo gospodarstva, rada i poduzetništva zastupanog po punomoćniku Županijsko državno odvjetništvo Građanskko upravni odjel Split</item>
      <item>HYPO-LEASING KROATIEN, društvo za financiranje, d.o.o.</item>
      <item>Konica Minolta Hrvatska - poslovna rješenja, d.o.o. za trgovinu i usluge</item>
      <item>EUROHERC osiguranje d.d. Podružnica Split</item>
      <item>GU društvo s ograničenom odgovornošću za trgovinu i zastupanje zastupanog po punomoćniku Ivica Didak</item>
      <item>TRAST međunarodno otpremništvo, dioničko društvo zastupanog po punomoćniku Marina Tončić-Bota</item>
      <item>Hrvatski Telekom d.d.</item>
      <item>FORMATOR SIGURNOSNA STAKLA d. o. o. zastupanog po punomoćniku Nada Badurina</item>
      <item>JADRANŠPED-IMOTSKI d.o.o. za prijevoz, trgovinu i usluge</item>
      <item>STROJOPROMET-ZAGREB d.o.o. zastupanog po punomoćniku Ljerka Šmit-primorac</item>
      <item>EUROINSPEKT - DRVOKONTROLA društvo s ograničenom odgovornošću za kontrolu robe i inženjering zastupanog po punomoćniku BRANKO VUKUŠIĆ</item>
      <item>HEP-Operator distribucijskog sustava d.o.o. za distribuciju i opskrbu električne energije  ELEKTRODALMACIJA SPLIT</item>
      <item>HRVATSKE ŠUME društvo s ograničenom odgovornošću zastupanog po punomoćniku Odvjetničko društvo TOMIĆ &amp; ŠUŠNJAR j.t.d. u likvidaciji</item>
      <item>Hrvatska radiotelevizija zastupanog po punomoćniku MADIRAZZA &amp; PARTNERI, odvjetničko društvo</item>
      <item>HYPO - LEASING STEIERMARK društvo s ograničenom odgovornošću za usluge zastupanog po punomoćniku Odvjetničko društvo HAČIĆ, KALLAY &amp; PARTNERI, društvo s ograničenom odgovornošću</item>
      <item>Credo banka dioničko društvo "u stečaju"</item>
      <item>TRGOMETAL za proizvodnju, trgovinu i usluge, društvo s ograničenom odgovornošću</item>
      <item>HRVATSKA POŠTANSKA BANKA, dioničko društvo</item>
      <item>KVARNER VIENNA INSURANCE GROUP dioničko društvo za osiguranje zastupanog po punomoćniku Odvjetničko društvo Vukić,Jelušić,Šulina,Stanković,Jurcan&amp;Jabuka</item>
      <item>DŽAMBO STAKLO d.o.o. za proizvodnju i obradu stakla</item>
      <item>MICRONIC, d.o.o. za proizvodnju, trgovinu i usluge</item>
      <item>EURAL d.o.o. za proizvodnju i trgovinu</item>
      <item>NIN ELEKTROCOMMERCE, d.o.o. za trgovinu, usluge i proizvodnju elektroopreme zastupanog po punomoćniku Ana Smoljan Zanki</item>
      <item>LEGEA ŠPORT d.o.o. za trgovinu</item>
      <item>Hrvatski Telekom d.d.</item>
      <item>GORTAN-ZADAR društvo s ograničenom odgovornošću za poslove u građevinarstvu</item>
      <item>POTENCIJAL za inženjering i usluge društvo s ograničenom odgovornošću</item>
      <item>WORK, društvo s ograničenom odgovornošću za građevinarstvo, trgovinu, ugostiteljstvo i cestovni prijevoz</item>
    </izvorni_sadrzaj>
    <derivirana_varijabla naziv="DomainObject.Predmet.StrankaListFormated_1">
      <item>OTP banka Hrvatska dioničko društvo zastupanog po punomoćniku Odvjetničko društvo ŠIŠKO i partneri, j.t.d.</item>
      <item>CREDO BANKA d.d. - u prisilnoj likvidaciji</item>
      <item>LOCAT CROATIA društvo s ograničenom odgovornošću za trgovinu i usluge zastupanog po punomoćniku Mladen Ćorić</item>
      <item>Ministarstvo gospodarstva, rada i poduzetništva zastupanog po punomoćniku Županijsko državno odvjetništvo Građanskko upravni odjel Split</item>
      <item>HYPO-LEASING KROATIEN, društvo za financiranje, d.o.o.</item>
      <item>Konica Minolta Hrvatska - poslovna rješenja, d.o.o. za trgovinu i usluge</item>
      <item>EUROHERC osiguranje d.d. Podružnica Split</item>
      <item>GU društvo s ograničenom odgovornošću za trgovinu i zastupanje zastupanog po punomoćniku Ivica Didak</item>
      <item>TRAST međunarodno otpremništvo, dioničko društvo zastupanog po punomoćniku Marina Tončić-Bota</item>
      <item>Hrvatski Telekom d.d.</item>
      <item>FORMATOR SIGURNOSNA STAKLA d. o. o. zastupanog po punomoćniku Nada Badurina</item>
      <item>JADRANŠPED-IMOTSKI d.o.o. za prijevoz, trgovinu i usluge</item>
      <item>STROJOPROMET-ZAGREB d.o.o. zastupanog po punomoćniku Ljerka Šmit-primorac</item>
      <item>EUROINSPEKT - DRVOKONTROLA društvo s ograničenom odgovornošću za kontrolu robe i inženjering zastupanog po punomoćniku BRANKO VUKUŠIĆ</item>
      <item>HEP-Operator distribucijskog sustava d.o.o. za distribuciju i opskrbu električne energije  ELEKTRODALMACIJA SPLIT</item>
      <item>HRVATSKE ŠUME društvo s ograničenom odgovornošću zastupanog po punomoćniku Odvjetničko društvo TOMIĆ &amp; ŠUŠNJAR j.t.d. u likvidaciji</item>
      <item>Hrvatska radiotelevizija zastupanog po punomoćniku MADIRAZZA &amp; PARTNERI, odvjetničko društvo</item>
      <item>HYPO - LEASING STEIERMARK društvo s ograničenom odgovornošću za usluge zastupanog po punomoćniku Odvjetničko društvo HAČIĆ, KALLAY &amp; PARTNERI, društvo s ograničenom odgovornošću</item>
      <item>Credo banka dioničko društvo "u stečaju"</item>
      <item>TRGOMETAL za proizvodnju, trgovinu i usluge, društvo s ograničenom odgovornošću</item>
      <item>HRVATSKA POŠTANSKA BANKA, dioničko društvo</item>
      <item>KVARNER VIENNA INSURANCE GROUP dioničko društvo za osiguranje zastupanog po punomoćniku Odvjetničko društvo Vukić,Jelušić,Šulina,Stanković,Jurcan&amp;Jabuka</item>
      <item>DŽAMBO STAKLO d.o.o. za proizvodnju i obradu stakla</item>
      <item>MICRONIC, d.o.o. za proizvodnju, trgovinu i usluge</item>
      <item>EURAL d.o.o. za proizvodnju i trgovinu</item>
      <item>NIN ELEKTROCOMMERCE, d.o.o. za trgovinu, usluge i proizvodnju elektroopreme zastupanog po punomoćniku Ana Smoljan Zanki</item>
      <item>LEGEA ŠPORT d.o.o. za trgovinu</item>
      <item>Hrvatski Telekom d.d.</item>
      <item>GORTAN-ZADAR društvo s ograničenom odgovornošću za poslove u građevinarstvu</item>
      <item>POTENCIJAL za inženjering i usluge društvo s ograničenom odgovornošću</item>
      <item>WORK, društvo s ograničenom odgovornošću za građevinarstvo, trgovinu, ugostiteljstvo i cestovni prijevoz</item>
    </derivirana_varijabla>
  </DomainObject.Predmet.StrankaListFormated>
  <DomainObject.Predmet.StrankaListFormatedOIB>
    <izvorni_sadrzaj>
      <item>OTP banka Hrvatska dioničko društvo, OIB 52508873833 zastupanog po punomoćniku Odvjetničko društvo ŠIŠKO i partneri, j.t.d.</item>
      <item>CREDO BANKA d.d. - u prisilnoj likvidaciji, OIB 94141384086</item>
      <item>LOCAT CROATIA društvo s ograničenom odgovornošću za trgovinu i usluge, OIB 34403322678 zastupanog po punomoćniku Mladen Ćorić</item>
      <item>Ministarstvo gospodarstva, rada i poduzetništva, OIB 57036237740 zastupanog po punomoćniku Županijsko državno odvjetništvo Građanskko upravni odjel Split</item>
      <item>HYPO-LEASING KROATIEN, društvo za financiranje, d.o.o., OIB 87064273078</item>
      <item>Konica Minolta Hrvatska - poslovna rješenja, d.o.o. za trgovinu i usluge, OIB 31697259786</item>
      <item>EUROHERC osiguranje d.d. Podružnica Split, OIB 22694857747</item>
      <item>GU društvo s ograničenom odgovornošću za trgovinu i zastupanje, OIB 91929234326 zastupanog po punomoćniku Ivica Didak</item>
      <item>TRAST međunarodno otpremništvo, dioničko društvo, OIB 93225891495 zastupanog po punomoćniku Marina Tončić-Bota</item>
      <item>Hrvatski Telekom d.d., OIB 81793146560</item>
      <item>FORMATOR SIGURNOSNA STAKLA d. o. o., OIB 64828713623 zastupanog po punomoćniku Nada Badurina</item>
      <item>JADRANŠPED-IMOTSKI d.o.o. za prijevoz, trgovinu i usluge, OIB 32986803392</item>
      <item>STROJOPROMET-ZAGREB d.o.o., OIB 97994010225 zastupanog po punomoćniku Ljerka Šmit-primorac</item>
      <item>EUROINSPEKT - DRVOKONTROLA društvo s ograničenom odgovornošću za kontrolu robe i inženjering, OIB 32280738674 zastupanog po punomoćniku BRANKO VUKUŠIĆ</item>
      <item>HEP-Operator distribucijskog sustava d.o.o. za distribuciju i opskrbu električne energije  ELEKTRODALMACIJA SPLIT, OIB 46830600751</item>
      <item>HRVATSKE ŠUME društvo s ograničenom odgovornošću, OIB 69693144506 zastupanog po punomoćniku Odvjetničko društvo TOMIĆ &amp; ŠUŠNJAR j.t.d. u likvidaciji</item>
      <item>Hrvatska radiotelevizija, OIB 68419124305 zastupanog po punomoćniku MADIRAZZA &amp; PARTNERI, odvjetničko društvo</item>
      <item>HYPO - LEASING STEIERMARK društvo s ograničenom odgovornošću za usluge, OIB 64646464586 zastupanog po punomoćniku Odvjetničko društvo HAČIĆ, KALLAY &amp; PARTNERI, društvo s ograničenom odgovornošću</item>
      <item>Credo banka dioničko društvo "u stečaju", OIB 94141384086</item>
      <item>TRGOMETAL za proizvodnju, trgovinu i usluge, društvo s ograničenom odgovornošću, OIB 14669056208</item>
      <item>HRVATSKA POŠTANSKA BANKA, dioničko društvo, OIB 87939104217</item>
      <item>KVARNER VIENNA INSURANCE GROUP dioničko društvo za osiguranje, OIB 52848403362 zastupanog po punomoćniku Odvjetničko društvo Vukić,Jelušić,Šulina,Stanković,Jurcan&amp;Jabuka</item>
      <item>DŽAMBO STAKLO d.o.o. za proizvodnju i obradu stakla, OIB 15147758022</item>
      <item>MICRONIC, d.o.o. za proizvodnju, trgovinu i usluge, OIB 89489773101</item>
      <item>EURAL d.o.o. za proizvodnju i trgovinu, OIB 87435755785</item>
      <item>NIN ELEKTROCOMMERCE, d.o.o. za trgovinu, usluge i proizvodnju elektroopreme, OIB 79652872175 zastupanog po punomoćniku Ana Smoljan Zanki</item>
      <item>LEGEA ŠPORT d.o.o. za trgovinu, OIB 44892488481</item>
      <item>Hrvatski Telekom d.d., OIB 81793146560</item>
      <item>GORTAN-ZADAR društvo s ograničenom odgovornošću za poslove u građevinarstvu, OIB 72185476666</item>
      <item>POTENCIJAL za inženjering i usluge društvo s ograničenom odgovornošću, OIB 80072940561</item>
      <item>WORK, društvo s ograničenom odgovornošću za građevinarstvo, trgovinu, ugostiteljstvo i cestovni prijevoz, OIB 46872257987</item>
    </izvorni_sadrzaj>
    <derivirana_varijabla naziv="DomainObject.Predmet.StrankaListFormatedOIB_1">
      <item>OTP banka Hrvatska dioničko društvo, OIB 52508873833 zastupanog po punomoćniku Odvjetničko društvo ŠIŠKO i partneri, j.t.d.</item>
      <item>CREDO BANKA d.d. - u prisilnoj likvidaciji, OIB 94141384086</item>
      <item>LOCAT CROATIA društvo s ograničenom odgovornošću za trgovinu i usluge, OIB 34403322678 zastupanog po punomoćniku Mladen Ćorić</item>
      <item>Ministarstvo gospodarstva, rada i poduzetništva, OIB 57036237740 zastupanog po punomoćniku Županijsko državno odvjetništvo Građanskko upravni odjel Split</item>
      <item>HYPO-LEASING KROATIEN, društvo za financiranje, d.o.o., OIB 87064273078</item>
      <item>Konica Minolta Hrvatska - poslovna rješenja, d.o.o. za trgovinu i usluge, OIB 31697259786</item>
      <item>EUROHERC osiguranje d.d. Podružnica Split, OIB 22694857747</item>
      <item>GU društvo s ograničenom odgovornošću za trgovinu i zastupanje, OIB 91929234326 zastupanog po punomoćniku Ivica Didak</item>
      <item>TRAST međunarodno otpremništvo, dioničko društvo, OIB 93225891495 zastupanog po punomoćniku Marina Tončić-Bota</item>
      <item>Hrvatski Telekom d.d., OIB 81793146560</item>
      <item>FORMATOR SIGURNOSNA STAKLA d. o. o., OIB 64828713623 zastupanog po punomoćniku Nada Badurina</item>
      <item>JADRANŠPED-IMOTSKI d.o.o. za prijevoz, trgovinu i usluge, OIB 32986803392</item>
      <item>STROJOPROMET-ZAGREB d.o.o., OIB 97994010225 zastupanog po punomoćniku Ljerka Šmit-primorac</item>
      <item>EUROINSPEKT - DRVOKONTROLA društvo s ograničenom odgovornošću za kontrolu robe i inženjering, OIB 32280738674 zastupanog po punomoćniku BRANKO VUKUŠIĆ</item>
      <item>HEP-Operator distribucijskog sustava d.o.o. za distribuciju i opskrbu električne energije  ELEKTRODALMACIJA SPLIT, OIB 46830600751</item>
      <item>HRVATSKE ŠUME društvo s ograničenom odgovornošću, OIB 69693144506 zastupanog po punomoćniku Odvjetničko društvo TOMIĆ &amp; ŠUŠNJAR j.t.d. u likvidaciji</item>
      <item>Hrvatska radiotelevizija, OIB 68419124305 zastupanog po punomoćniku MADIRAZZA &amp; PARTNERI, odvjetničko društvo</item>
      <item>HYPO - LEASING STEIERMARK društvo s ograničenom odgovornošću za usluge, OIB 64646464586 zastupanog po punomoćniku Odvjetničko društvo HAČIĆ, KALLAY &amp; PARTNERI, društvo s ograničenom odgovornošću</item>
      <item>Credo banka dioničko društvo "u stečaju", OIB 94141384086</item>
      <item>TRGOMETAL za proizvodnju, trgovinu i usluge, društvo s ograničenom odgovornošću, OIB 14669056208</item>
      <item>HRVATSKA POŠTANSKA BANKA, dioničko društvo, OIB 87939104217</item>
      <item>KVARNER VIENNA INSURANCE GROUP dioničko društvo za osiguranje, OIB 52848403362 zastupanog po punomoćniku Odvjetničko društvo Vukić,Jelušić,Šulina,Stanković,Jurcan&amp;Jabuka</item>
      <item>DŽAMBO STAKLO d.o.o. za proizvodnju i obradu stakla, OIB 15147758022</item>
      <item>MICRONIC, d.o.o. za proizvodnju, trgovinu i usluge, OIB 89489773101</item>
      <item>EURAL d.o.o. za proizvodnju i trgovinu, OIB 87435755785</item>
      <item>NIN ELEKTROCOMMERCE, d.o.o. za trgovinu, usluge i proizvodnju elektroopreme, OIB 79652872175 zastupanog po punomoćniku Ana Smoljan Zanki</item>
      <item>LEGEA ŠPORT d.o.o. za trgovinu, OIB 44892488481</item>
      <item>Hrvatski Telekom d.d., OIB 81793146560</item>
      <item>GORTAN-ZADAR društvo s ograničenom odgovornošću za poslove u građevinarstvu, OIB 72185476666</item>
      <item>POTENCIJAL za inženjering i usluge društvo s ograničenom odgovornošću, OIB 80072940561</item>
      <item>WORK, društvo s ograničenom odgovornošću za građevinarstvo, trgovinu, ugostiteljstvo i cestovni prijevoz, OIB 46872257987</item>
    </derivirana_varijabla>
  </DomainObject.Predmet.StrankaListFormatedOIB>
  <DomainObject.Predmet.StrankaListFormatedWithAdress>
    <izvorni_sadrzaj>
      <item>OTP banka Hrvatska dioničko društvo, Ulica Domovinskog rata 3, 23000 Zadar zastupanog po punomoćniku Odvjetničko društvo ŠIŠKO i partneri, j.t.d.</item>
      <item>CREDO BANKA d.d. - u prisilnoj likvidaciji, Zrinjsko-Frankopanska 58, 21000 Split</item>
      <item>LOCAT CROATIA društvo s ograničenom odgovornošću za trgovinu i usluge, Heinzelova 33, 10000 Zagreb zastupanog po punomoćniku Mladen Ćorić</item>
      <item>Ministarstvo gospodarstva, rada i poduzetništva, Ulica grada Vukovara 78, 10000 Zagreb zastupanog po punomoćniku Županijsko državno odvjetništvo Građanskko upravni odjel Split</item>
      <item>HYPO-LEASING KROATIEN, društvo za financiranje, d.o.o., Koranska 16, 10000 Zagreb</item>
      <item>Konica Minolta Hrvatska - poslovna rješenja, d.o.o. za trgovinu i usluge, Horvatova 82, 10000 Zagreb</item>
      <item>EUROHERC osiguranje d.d. Podružnica Split, Ul.grada Vukovara 282, 10000 Zagreb</item>
      <item>GU društvo s ograničenom odgovornošću za trgovinu i zastupanje, Mala Švarča 155, 47000 Karlovac zastupanog po punomoćniku Ivica Didak</item>
      <item>TRAST međunarodno otpremništvo, dioničko društvo, Gat sv, Duje 4, 21000 Split zastupanog po punomoćniku Marina Tončić-Bota</item>
      <item>Hrvatski Telekom d.d., Savska cesta 32, 10000 Zagreb</item>
      <item>FORMATOR SIGURNOSNA STAKLA d. o. o., Industrijska zona - Radna zona R 29, 51227 Kukuljanovo zastupanog po punomoćniku Nada Badurina</item>
      <item>JADRANŠPED-IMOTSKI d.o.o. za prijevoz, trgovinu i usluge, Fra Rajmunda Rudeža 1, 21260 Imotski</item>
      <item>STROJOPROMET-ZAGREB d.o.o., Zagrebačka 6, 10292 Šenkovec zastupanog po punomoćniku Ljerka Šmit-primorac</item>
      <item>EUROINSPEKT - DRVOKONTROLA društvo s ograničenom odgovornošću za kontrolu robe i inženjering, Preradovićeva 31 A, 10000 Zagreb zastupanog po punomoćniku BRANKO VUKUŠIĆ</item>
      <item>HEP-Operator distribucijskog sustava d.o.o. za distribuciju i opskrbu električne energije  ELEKTRODALMACIJA SPLIT, Ulica grada Vukovara 37, 10000 Zagreb</item>
      <item>HRVATSKE ŠUME društvo s ograničenom odgovornošću, Ul.Ljudevita Farkaša Vukotinovića 2, 10000 Zagreb zastupanog po punomoćniku Odvjetničko društvo TOMIĆ &amp; ŠUŠNJAR j.t.d. u likvidaciji</item>
      <item>Hrvatska radiotelevizija, Prisavlje 3, 10000 Zagreb zastupanog po punomoćniku MADIRAZZA &amp; PARTNERI, odvjetničko društvo</item>
      <item>HYPO - LEASING STEIERMARK društvo s ograničenom odgovornošću za usluge, Garićgradska 18, 10000 Zagreb zastupanog po punomoćniku Odvjetničko društvo HAČIĆ, KALLAY &amp; PARTNERI, društvo s ograničenom odgovornošću</item>
      <item>Credo banka dioničko društvo "u stečaju", Zrinsko - frankopanska 58, 21000 Split</item>
      <item>TRGOMETAL za proizvodnju, trgovinu i usluge, društvo s ograničenom odgovornošću, Put Dračanice 8, 21204 Dugopolje</item>
      <item>HRVATSKA POŠTANSKA BANKA, dioničko društvo, Jurišićeva 4, 10000 Zagreb</item>
      <item>KVARNER VIENNA INSURANCE GROUP dioničko društvo za osiguranje, Osječka 46, 51000 Rijeka zastupanog po punomoćniku Odvjetničko društvo Vukić,Jelušić,Šulina,Stanković,Jurcan&amp;Jabuka</item>
      <item>DŽAMBO STAKLO d.o.o. za proizvodnju i obradu stakla, Podi/bb, Šibenik</item>
      <item>MICRONIC, d.o.o. za proizvodnju, trgovinu i usluge, Gotovčeva 8, 21000 Split</item>
      <item>EURAL d.o.o. za proizvodnju i trgovinu, Sveta Nedelja, Poduzetnička 5, Kerestinec</item>
      <item>NIN ELEKTROCOMMERCE, d.o.o. za trgovinu, usluge i proizvodnju elektroopreme, Zona male privrede područja Grabi, Poličnik zastupanog po punomoćniku Ana Smoljan Zanki</item>
      <item>LEGEA ŠPORT d.o.o. za trgovinu, Fra Stjepana Vrljića 12, 21260 Imotski</item>
      <item>Hrvatski Telekom d.d., Savska cesta 32, 10000 Zagreb</item>
      <item>GORTAN-ZADAR društvo s ograničenom odgovornošću za poslove u građevinarstvu, Andrije Hebranga 3, Zadar</item>
      <item>POTENCIJAL za inženjering i usluge društvo s ograničenom odgovornošću, Doverska 37, Split</item>
      <item>WORK, društvo s ograničenom odgovornošću za građevinarstvo, trgovinu, ugostiteljstvo i cestovni prijevoz, 113. Šibenske brigade HV br. 175, Bilice</item>
    </izvorni_sadrzaj>
    <derivirana_varijabla naziv="DomainObject.Predmet.StrankaListFormatedWithAdress_1">
      <item>OTP banka Hrvatska dioničko društvo, Ulica Domovinskog rata 3, 23000 Zadar zastupanog po punomoćniku Odvjetničko društvo ŠIŠKO i partneri, j.t.d.</item>
      <item>CREDO BANKA d.d. - u prisilnoj likvidaciji, Zrinjsko-Frankopanska 58, 21000 Split</item>
      <item>LOCAT CROATIA društvo s ograničenom odgovornošću za trgovinu i usluge, Heinzelova 33, 10000 Zagreb zastupanog po punomoćniku Mladen Ćorić</item>
      <item>Ministarstvo gospodarstva, rada i poduzetništva, Ulica grada Vukovara 78, 10000 Zagreb zastupanog po punomoćniku Županijsko državno odvjetništvo Građanskko upravni odjel Split</item>
      <item>HYPO-LEASING KROATIEN, društvo za financiranje, d.o.o., Koranska 16, 10000 Zagreb</item>
      <item>Konica Minolta Hrvatska - poslovna rješenja, d.o.o. za trgovinu i usluge, Horvatova 82, 10000 Zagreb</item>
      <item>EUROHERC osiguranje d.d. Podružnica Split, Ul.grada Vukovara 282, 10000 Zagreb</item>
      <item>GU društvo s ograničenom odgovornošću za trgovinu i zastupanje, Mala Švarča 155, 47000 Karlovac zastupanog po punomoćniku Ivica Didak</item>
      <item>TRAST međunarodno otpremništvo, dioničko društvo, Gat sv, Duje 4, 21000 Split zastupanog po punomoćniku Marina Tončić-Bota</item>
      <item>Hrvatski Telekom d.d., Savska cesta 32, 10000 Zagreb</item>
      <item>FORMATOR SIGURNOSNA STAKLA d. o. o., Industrijska zona - Radna zona R 29, 51227 Kukuljanovo zastupanog po punomoćniku Nada Badurina</item>
      <item>JADRANŠPED-IMOTSKI d.o.o. za prijevoz, trgovinu i usluge, Fra Rajmunda Rudeža 1, 21260 Imotski</item>
      <item>STROJOPROMET-ZAGREB d.o.o., Zagrebačka 6, 10292 Šenkovec zastupanog po punomoćniku Ljerka Šmit-primorac</item>
      <item>EUROINSPEKT - DRVOKONTROLA društvo s ograničenom odgovornošću za kontrolu robe i inženjering, Preradovićeva 31 A, 10000 Zagreb zastupanog po punomoćniku BRANKO VUKUŠIĆ</item>
      <item>HEP-Operator distribucijskog sustava d.o.o. za distribuciju i opskrbu električne energije  ELEKTRODALMACIJA SPLIT, Ulica grada Vukovara 37, 10000 Zagreb</item>
      <item>HRVATSKE ŠUME društvo s ograničenom odgovornošću, Ul.Ljudevita Farkaša Vukotinovića 2, 10000 Zagreb zastupanog po punomoćniku Odvjetničko društvo TOMIĆ &amp; ŠUŠNJAR j.t.d. u likvidaciji</item>
      <item>Hrvatska radiotelevizija, Prisavlje 3, 10000 Zagreb zastupanog po punomoćniku MADIRAZZA &amp; PARTNERI, odvjetničko društvo</item>
      <item>HYPO - LEASING STEIERMARK društvo s ograničenom odgovornošću za usluge, Garićgradska 18, 10000 Zagreb zastupanog po punomoćniku Odvjetničko društvo HAČIĆ, KALLAY &amp; PARTNERI, društvo s ograničenom odgovornošću</item>
      <item>Credo banka dioničko društvo "u stečaju", Zrinsko - frankopanska 58, 21000 Split</item>
      <item>TRGOMETAL za proizvodnju, trgovinu i usluge, društvo s ograničenom odgovornošću, Put Dračanice 8, 21204 Dugopolje</item>
      <item>HRVATSKA POŠTANSKA BANKA, dioničko društvo, Jurišićeva 4, 10000 Zagreb</item>
      <item>KVARNER VIENNA INSURANCE GROUP dioničko društvo za osiguranje, Osječka 46, 51000 Rijeka zastupanog po punomoćniku Odvjetničko društvo Vukić,Jelušić,Šulina,Stanković,Jurcan&amp;Jabuka</item>
      <item>DŽAMBO STAKLO d.o.o. za proizvodnju i obradu stakla, Podi/bb, Šibenik</item>
      <item>MICRONIC, d.o.o. za proizvodnju, trgovinu i usluge, Gotovčeva 8, 21000 Split</item>
      <item>EURAL d.o.o. za proizvodnju i trgovinu, Sveta Nedelja, Poduzetnička 5, Kerestinec</item>
      <item>NIN ELEKTROCOMMERCE, d.o.o. za trgovinu, usluge i proizvodnju elektroopreme, Zona male privrede područja Grabi, Poličnik zastupanog po punomoćniku Ana Smoljan Zanki</item>
      <item>LEGEA ŠPORT d.o.o. za trgovinu, Fra Stjepana Vrljića 12, 21260 Imotski</item>
      <item>Hrvatski Telekom d.d., Savska cesta 32, 10000 Zagreb</item>
      <item>GORTAN-ZADAR društvo s ograničenom odgovornošću za poslove u građevinarstvu, Andrije Hebranga 3, Zadar</item>
      <item>POTENCIJAL za inženjering i usluge društvo s ograničenom odgovornošću, Doverska 37, Split</item>
      <item>WORK, društvo s ograničenom odgovornošću za građevinarstvo, trgovinu, ugostiteljstvo i cestovni prijevoz, 113. Šibenske brigade HV br. 175, Bilice</item>
    </derivirana_varijabla>
  </DomainObject.Predmet.StrankaListFormatedWithAdress>
  <DomainObject.Predmet.StrankaListFormatedWithAdressOIB>
    <izvorni_sadrzaj>
      <item>OTP banka Hrvatska dioničko društvo, OIB 52508873833, Ulica Domovinskog rata 3, 23000 Zadar zastupanog po punomoćniku Odvjetničko društvo ŠIŠKO i partneri, j.t.d.</item>
      <item>CREDO BANKA d.d. - u prisilnoj likvidaciji, OIB 94141384086, Zrinjsko-Frankopanska 58, 21000 Split</item>
      <item>LOCAT CROATIA društvo s ograničenom odgovornošću za trgovinu i usluge, OIB 34403322678, Heinzelova 33, 10000 Zagreb zastupanog po punomoćniku Mladen Ćorić</item>
      <item>Ministarstvo gospodarstva, rada i poduzetništva, OIB 57036237740, Ulica grada Vukovara 78, 10000 Zagreb zastupanog po punomoćniku Županijsko državno odvjetništvo Građanskko upravni odjel Split</item>
      <item>HYPO-LEASING KROATIEN, društvo za financiranje, d.o.o., OIB 87064273078, Koranska 16, 10000 Zagreb</item>
      <item>Konica Minolta Hrvatska - poslovna rješenja, d.o.o. za trgovinu i usluge, OIB 31697259786, Horvatova 82, 10000 Zagreb</item>
      <item>EUROHERC osiguranje d.d. Podružnica Split, OIB 22694857747, Ul.grada Vukovara 282, 10000 Zagreb</item>
      <item>GU društvo s ograničenom odgovornošću za trgovinu i zastupanje, OIB 91929234326, Mala Švarča 155, 47000 Karlovac zastupanog po punomoćniku Ivica Didak</item>
      <item>TRAST međunarodno otpremništvo, dioničko društvo, OIB 93225891495, Gat sv, Duje 4, 21000 Split zastupanog po punomoćniku Marina Tončić-Bota</item>
      <item>Hrvatski Telekom d.d., OIB 81793146560, Savska cesta 32, 10000 Zagreb</item>
      <item>FORMATOR SIGURNOSNA STAKLA d. o. o., OIB 64828713623, Industrijska zona - Radna zona R 29, 51227 Kukuljanovo zastupanog po punomoćniku Nada Badurina</item>
      <item>JADRANŠPED-IMOTSKI d.o.o. za prijevoz, trgovinu i usluge, OIB 32986803392, Fra Rajmunda Rudeža 1, 21260 Imotski</item>
      <item>STROJOPROMET-ZAGREB d.o.o., OIB 97994010225, Zagrebačka 6, 10292 Šenkovec zastupanog po punomoćniku Ljerka Šmit-primorac</item>
      <item>EUROINSPEKT - DRVOKONTROLA društvo s ograničenom odgovornošću za kontrolu robe i inženjering, OIB 32280738674, Preradovićeva 31 A, 10000 Zagreb zastupanog po punomoćniku BRANKO VUKUŠIĆ</item>
      <item>HEP-Operator distribucijskog sustava d.o.o. za distribuciju i opskrbu električne energije  ELEKTRODALMACIJA SPLIT, OIB 46830600751, Ulica grada Vukovara 37, 10000 Zagreb</item>
      <item>HRVATSKE ŠUME društvo s ograničenom odgovornošću, OIB 69693144506, Ul.Ljudevita Farkaša Vukotinovića 2, 10000 Zagreb zastupanog po punomoćniku Odvjetničko društvo TOMIĆ &amp; ŠUŠNJAR j.t.d. u likvidaciji</item>
      <item>Hrvatska radiotelevizija, OIB 68419124305, Prisavlje 3, 10000 Zagreb zastupanog po punomoćniku MADIRAZZA &amp; PARTNERI, odvjetničko društvo</item>
      <item>HYPO - LEASING STEIERMARK društvo s ograničenom odgovornošću za usluge, OIB 64646464586, Garićgradska 18, 10000 Zagreb zastupanog po punomoćniku Odvjetničko društvo HAČIĆ, KALLAY &amp; PARTNERI, društvo s ograničenom odgovornošću</item>
      <item>Credo banka dioničko društvo "u stečaju", OIB 94141384086, Zrinsko - frankopanska 58, 21000 Split</item>
      <item>TRGOMETAL za proizvodnju, trgovinu i usluge, društvo s ograničenom odgovornošću, OIB 14669056208, Put Dračanice 8, 21204 Dugopolje</item>
      <item>HRVATSKA POŠTANSKA BANKA, dioničko društvo, OIB 87939104217, Jurišićeva 4, 10000 Zagreb</item>
      <item>KVARNER VIENNA INSURANCE GROUP dioničko društvo za osiguranje, OIB 52848403362, Osječka 46, 51000 Rijeka zastupanog po punomoćniku Odvjetničko društvo Vukić,Jelušić,Šulina,Stanković,Jurcan&amp;Jabuka</item>
      <item>DŽAMBO STAKLO d.o.o. za proizvodnju i obradu stakla, OIB 15147758022, Podi/bb, Šibenik</item>
      <item>MICRONIC, d.o.o. za proizvodnju, trgovinu i usluge, OIB 89489773101, Gotovčeva 8, 21000 Split</item>
      <item>EURAL d.o.o. za proizvodnju i trgovinu, OIB 87435755785, Sveta Nedelja, Poduzetnička 5, Kerestinec</item>
      <item>NIN ELEKTROCOMMERCE, d.o.o. za trgovinu, usluge i proizvodnju elektroopreme, OIB 79652872175, Zona male privrede područja Grabi, Poličnik zastupanog po punomoćniku Ana Smoljan Zanki</item>
      <item>LEGEA ŠPORT d.o.o. za trgovinu, OIB 44892488481, Fra Stjepana Vrljića 12, 21260 Imotski</item>
      <item>Hrvatski Telekom d.d., OIB 81793146560, Savska cesta 32, 10000 Zagreb</item>
      <item>GORTAN-ZADAR društvo s ograničenom odgovornošću za poslove u građevinarstvu, OIB 72185476666, Andrije Hebranga 3, Zadar</item>
      <item>POTENCIJAL za inženjering i usluge društvo s ograničenom odgovornošću, OIB 80072940561, Doverska 37, Split</item>
      <item>WORK, društvo s ograničenom odgovornošću za građevinarstvo, trgovinu, ugostiteljstvo i cestovni prijevoz, OIB 46872257987, 113. Šibenske brigade HV br. 175, Bilice</item>
    </izvorni_sadrzaj>
    <derivirana_varijabla naziv="DomainObject.Predmet.StrankaListFormatedWithAdressOIB_1">
      <item>OTP banka Hrvatska dioničko društvo, OIB 52508873833, Ulica Domovinskog rata 3, 23000 Zadar zastupanog po punomoćniku Odvjetničko društvo ŠIŠKO i partneri, j.t.d.</item>
      <item>CREDO BANKA d.d. - u prisilnoj likvidaciji, OIB 94141384086, Zrinjsko-Frankopanska 58, 21000 Split</item>
      <item>LOCAT CROATIA društvo s ograničenom odgovornošću za trgovinu i usluge, OIB 34403322678, Heinzelova 33, 10000 Zagreb zastupanog po punomoćniku Mladen Ćorić</item>
      <item>Ministarstvo gospodarstva, rada i poduzetništva, OIB 57036237740, Ulica grada Vukovara 78, 10000 Zagreb zastupanog po punomoćniku Županijsko državno odvjetništvo Građanskko upravni odjel Split</item>
      <item>HYPO-LEASING KROATIEN, društvo za financiranje, d.o.o., OIB 87064273078, Koranska 16, 10000 Zagreb</item>
      <item>Konica Minolta Hrvatska - poslovna rješenja, d.o.o. za trgovinu i usluge, OIB 31697259786, Horvatova 82, 10000 Zagreb</item>
      <item>EUROHERC osiguranje d.d. Podružnica Split, OIB 22694857747, Ul.grada Vukovara 282, 10000 Zagreb</item>
      <item>GU društvo s ograničenom odgovornošću za trgovinu i zastupanje, OIB 91929234326, Mala Švarča 155, 47000 Karlovac zastupanog po punomoćniku Ivica Didak</item>
      <item>TRAST međunarodno otpremništvo, dioničko društvo, OIB 93225891495, Gat sv, Duje 4, 21000 Split zastupanog po punomoćniku Marina Tončić-Bota</item>
      <item>Hrvatski Telekom d.d., OIB 81793146560, Savska cesta 32, 10000 Zagreb</item>
      <item>FORMATOR SIGURNOSNA STAKLA d. o. o., OIB 64828713623, Industrijska zona - Radna zona R 29, 51227 Kukuljanovo zastupanog po punomoćniku Nada Badurina</item>
      <item>JADRANŠPED-IMOTSKI d.o.o. za prijevoz, trgovinu i usluge, OIB 32986803392, Fra Rajmunda Rudeža 1, 21260 Imotski</item>
      <item>STROJOPROMET-ZAGREB d.o.o., OIB 97994010225, Zagrebačka 6, 10292 Šenkovec zastupanog po punomoćniku Ljerka Šmit-primorac</item>
      <item>EUROINSPEKT - DRVOKONTROLA društvo s ograničenom odgovornošću za kontrolu robe i inženjering, OIB 32280738674, Preradovićeva 31 A, 10000 Zagreb zastupanog po punomoćniku BRANKO VUKUŠIĆ</item>
      <item>HEP-Operator distribucijskog sustava d.o.o. za distribuciju i opskrbu električne energije  ELEKTRODALMACIJA SPLIT, OIB 46830600751, Ulica grada Vukovara 37, 10000 Zagreb</item>
      <item>HRVATSKE ŠUME društvo s ograničenom odgovornošću, OIB 69693144506, Ul.Ljudevita Farkaša Vukotinovića 2, 10000 Zagreb zastupanog po punomoćniku Odvjetničko društvo TOMIĆ &amp; ŠUŠNJAR j.t.d. u likvidaciji</item>
      <item>Hrvatska radiotelevizija, OIB 68419124305, Prisavlje 3, 10000 Zagreb zastupanog po punomoćniku MADIRAZZA &amp; PARTNERI, odvjetničko društvo</item>
      <item>HYPO - LEASING STEIERMARK društvo s ograničenom odgovornošću za usluge, OIB 64646464586, Garićgradska 18, 10000 Zagreb zastupanog po punomoćniku Odvjetničko društvo HAČIĆ, KALLAY &amp; PARTNERI, društvo s ograničenom odgovornošću</item>
      <item>Credo banka dioničko društvo "u stečaju", OIB 94141384086, Zrinsko - frankopanska 58, 21000 Split</item>
      <item>TRGOMETAL za proizvodnju, trgovinu i usluge, društvo s ograničenom odgovornošću, OIB 14669056208, Put Dračanice 8, 21204 Dugopolje</item>
      <item>HRVATSKA POŠTANSKA BANKA, dioničko društvo, OIB 87939104217, Jurišićeva 4, 10000 Zagreb</item>
      <item>KVARNER VIENNA INSURANCE GROUP dioničko društvo za osiguranje, OIB 52848403362, Osječka 46, 51000 Rijeka zastupanog po punomoćniku Odvjetničko društvo Vukić,Jelušić,Šulina,Stanković,Jurcan&amp;Jabuka</item>
      <item>DŽAMBO STAKLO d.o.o. za proizvodnju i obradu stakla, OIB 15147758022, Podi/bb, Šibenik</item>
      <item>MICRONIC, d.o.o. za proizvodnju, trgovinu i usluge, OIB 89489773101, Gotovčeva 8, 21000 Split</item>
      <item>EURAL d.o.o. za proizvodnju i trgovinu, OIB 87435755785, Sveta Nedelja, Poduzetnička 5, Kerestinec</item>
      <item>NIN ELEKTROCOMMERCE, d.o.o. za trgovinu, usluge i proizvodnju elektroopreme, OIB 79652872175, Zona male privrede područja Grabi, Poličnik zastupanog po punomoćniku Ana Smoljan Zanki</item>
      <item>LEGEA ŠPORT d.o.o. za trgovinu, OIB 44892488481, Fra Stjepana Vrljića 12, 21260 Imotski</item>
      <item>Hrvatski Telekom d.d., OIB 81793146560, Savska cesta 32, 10000 Zagreb</item>
      <item>GORTAN-ZADAR društvo s ograničenom odgovornošću za poslove u građevinarstvu, OIB 72185476666, Andrije Hebranga 3, Zadar</item>
      <item>POTENCIJAL za inženjering i usluge društvo s ograničenom odgovornošću, OIB 80072940561, Doverska 37, Split</item>
      <item>WORK, društvo s ograničenom odgovornošću za građevinarstvo, trgovinu, ugostiteljstvo i cestovni prijevoz, OIB 46872257987, 113. Šibenske brigade HV br. 175, Bilice</item>
    </derivirana_varijabla>
  </DomainObject.Predmet.StrankaListFormatedWithAdressOIB>
  <DomainObject.Predmet.StrankaListNazivFormated>
    <izvorni_sadrzaj>
      <item>OTP banka Hrvatska dioničko društvo</item>
      <item>CREDO BANKA d.d. - u prisilnoj likvidaciji</item>
      <item>LOCAT CROATIA društvo s ograničenom odgovornošću za trgovinu i usluge</item>
      <item>Ministarstvo gospodarstva, rada i poduzetništva</item>
      <item>HYPO-LEASING KROATIEN, društvo za financiranje, d.o.o.</item>
      <item>Konica Minolta Hrvatska - poslovna rješenja, d.o.o. za trgovinu i usluge</item>
      <item>EUROHERC osiguranje d.d. Podružnica Split</item>
      <item>GU društvo s ograničenom odgovornošću za trgovinu i zastupanje</item>
      <item>TRAST međunarodno otpremništvo, dioničko društvo</item>
      <item>Hrvatski Telekom d.d.</item>
      <item>FORMATOR SIGURNOSNA STAKLA d. o. o.</item>
      <item>JADRANŠPED-IMOTSKI d.o.o. za prijevoz, trgovinu i usluge</item>
      <item>STROJOPROMET-ZAGREB d.o.o.</item>
      <item>EUROINSPEKT - DRVOKONTROLA društvo s ograničenom odgovornošću za kontrolu robe i inženjering</item>
      <item>HEP-Operator distribucijskog sustava d.o.o. za distribuciju i opskrbu električne energije  ELEKTRODALMACIJA SPLIT</item>
      <item>HRVATSKE ŠUME društvo s ograničenom odgovornošću</item>
      <item>Hrvatska radiotelevizija</item>
      <item>HYPO - LEASING STEIERMARK društvo s ograničenom odgovornošću za usluge</item>
      <item>Credo banka dioničko društvo "u stečaju"</item>
      <item>TRGOMETAL za proizvodnju, trgovinu i usluge, društvo s ograničenom odgovornošću</item>
      <item>HRVATSKA POŠTANSKA BANKA, dioničko društvo</item>
      <item>KVARNER VIENNA INSURANCE GROUP dioničko društvo za osiguranje</item>
      <item>DŽAMBO STAKLO d.o.o. za proizvodnju i obradu stakla</item>
      <item>MICRONIC, d.o.o. za proizvodnju, trgovinu i usluge</item>
      <item>EURAL d.o.o. za proizvodnju i trgovinu</item>
      <item>NIN ELEKTROCOMMERCE, d.o.o. za trgovinu, usluge i proizvodnju elektroopreme</item>
      <item>LEGEA ŠPORT d.o.o. za trgovinu</item>
      <item>Hrvatski Telekom d.d.</item>
      <item>GORTAN-ZADAR društvo s ograničenom odgovornošću za poslove u građevinarstvu</item>
      <item>POTENCIJAL za inženjering i usluge društvo s ograničenom odgovornošću</item>
      <item>WORK, društvo s ograničenom odgovornošću za građevinarstvo, trgovinu, ugostiteljstvo i cestovni prijevoz</item>
    </izvorni_sadrzaj>
    <derivirana_varijabla naziv="DomainObject.Predmet.StrankaListNazivFormated_1">
      <item>OTP banka Hrvatska dioničko društvo</item>
      <item>CREDO BANKA d.d. - u prisilnoj likvidaciji</item>
      <item>LOCAT CROATIA društvo s ograničenom odgovornošću za trgovinu i usluge</item>
      <item>Ministarstvo gospodarstva, rada i poduzetništva</item>
      <item>HYPO-LEASING KROATIEN, društvo za financiranje, d.o.o.</item>
      <item>Konica Minolta Hrvatska - poslovna rješenja, d.o.o. za trgovinu i usluge</item>
      <item>EUROHERC osiguranje d.d. Podružnica Split</item>
      <item>GU društvo s ograničenom odgovornošću za trgovinu i zastupanje</item>
      <item>TRAST međunarodno otpremništvo, dioničko društvo</item>
      <item>Hrvatski Telekom d.d.</item>
      <item>FORMATOR SIGURNOSNA STAKLA d. o. o.</item>
      <item>JADRANŠPED-IMOTSKI d.o.o. za prijevoz, trgovinu i usluge</item>
      <item>STROJOPROMET-ZAGREB d.o.o.</item>
      <item>EUROINSPEKT - DRVOKONTROLA društvo s ograničenom odgovornošću za kontrolu robe i inženjering</item>
      <item>HEP-Operator distribucijskog sustava d.o.o. za distribuciju i opskrbu električne energije  ELEKTRODALMACIJA SPLIT</item>
      <item>HRVATSKE ŠUME društvo s ograničenom odgovornošću</item>
      <item>Hrvatska radiotelevizija</item>
      <item>HYPO - LEASING STEIERMARK društvo s ograničenom odgovornošću za usluge</item>
      <item>Credo banka dioničko društvo "u stečaju"</item>
      <item>TRGOMETAL za proizvodnju, trgovinu i usluge, društvo s ograničenom odgovornošću</item>
      <item>HRVATSKA POŠTANSKA BANKA, dioničko društvo</item>
      <item>KVARNER VIENNA INSURANCE GROUP dioničko društvo za osiguranje</item>
      <item>DŽAMBO STAKLO d.o.o. za proizvodnju i obradu stakla</item>
      <item>MICRONIC, d.o.o. za proizvodnju, trgovinu i usluge</item>
      <item>EURAL d.o.o. za proizvodnju i trgovinu</item>
      <item>NIN ELEKTROCOMMERCE, d.o.o. za trgovinu, usluge i proizvodnju elektroopreme</item>
      <item>LEGEA ŠPORT d.o.o. za trgovinu</item>
      <item>Hrvatski Telekom d.d.</item>
      <item>GORTAN-ZADAR društvo s ograničenom odgovornošću za poslove u građevinarstvu</item>
      <item>POTENCIJAL za inženjering i usluge društvo s ograničenom odgovornošću</item>
      <item>WORK, društvo s ograničenom odgovornošću za građevinarstvo, trgovinu, ugostiteljstvo i cestovni prijevoz</item>
    </derivirana_varijabla>
  </DomainObject.Predmet.StrankaListNazivFormated>
  <DomainObject.Predmet.StrankaListNazivFormatedOIB>
    <izvorni_sadrzaj>
      <item>OTP banka Hrvatska dioničko društvo, OIB 52508873833</item>
      <item>CREDO BANKA d.d. - u prisilnoj likvidaciji, OIB 94141384086</item>
      <item>LOCAT CROATIA društvo s ograničenom odgovornošću za trgovinu i usluge, OIB 34403322678</item>
      <item>Ministarstvo gospodarstva, rada i poduzetništva, OIB 57036237740</item>
      <item>HYPO-LEASING KROATIEN, društvo za financiranje, d.o.o., OIB 87064273078</item>
      <item>Konica Minolta Hrvatska - poslovna rješenja, d.o.o. za trgovinu i usluge, OIB 31697259786</item>
      <item>EUROHERC osiguranje d.d. Podružnica Split, OIB 22694857747</item>
      <item>GU društvo s ograničenom odgovornošću za trgovinu i zastupanje, OIB 91929234326</item>
      <item>TRAST međunarodno otpremništvo, dioničko društvo, OIB 93225891495</item>
      <item>Hrvatski Telekom d.d., OIB 81793146560</item>
      <item>FORMATOR SIGURNOSNA STAKLA d. o. o., OIB 64828713623</item>
      <item>JADRANŠPED-IMOTSKI d.o.o. za prijevoz, trgovinu i usluge, OIB 32986803392</item>
      <item>STROJOPROMET-ZAGREB d.o.o., OIB 97994010225</item>
      <item>EUROINSPEKT - DRVOKONTROLA društvo s ograničenom odgovornošću za kontrolu robe i inženjering, OIB 32280738674</item>
      <item>HEP-Operator distribucijskog sustava d.o.o. za distribuciju i opskrbu električne energije  ELEKTRODALMACIJA SPLIT, OIB 46830600751</item>
      <item>HRVATSKE ŠUME društvo s ograničenom odgovornošću, OIB 69693144506</item>
      <item>Hrvatska radiotelevizija, OIB 68419124305</item>
      <item>HYPO - LEASING STEIERMARK društvo s ograničenom odgovornošću za usluge, OIB 64646464586</item>
      <item>Credo banka dioničko društvo "u stečaju", OIB 94141384086</item>
      <item>TRGOMETAL za proizvodnju, trgovinu i usluge, društvo s ograničenom odgovornošću, OIB 14669056208</item>
      <item>HRVATSKA POŠTANSKA BANKA, dioničko društvo, OIB 87939104217</item>
      <item>KVARNER VIENNA INSURANCE GROUP dioničko društvo za osiguranje, OIB 52848403362</item>
      <item>DŽAMBO STAKLO d.o.o. za proizvodnju i obradu stakla, OIB 15147758022</item>
      <item>MICRONIC, d.o.o. za proizvodnju, trgovinu i usluge, OIB 89489773101</item>
      <item>EURAL d.o.o. za proizvodnju i trgovinu, OIB 87435755785</item>
      <item>NIN ELEKTROCOMMERCE, d.o.o. za trgovinu, usluge i proizvodnju elektroopreme, OIB 79652872175</item>
      <item>LEGEA ŠPORT d.o.o. za trgovinu, OIB 44892488481</item>
      <item>Hrvatski Telekom d.d., OIB 81793146560</item>
      <item>GORTAN-ZADAR društvo s ograničenom odgovornošću za poslove u građevinarstvu, OIB 72185476666</item>
      <item>POTENCIJAL za inženjering i usluge društvo s ograničenom odgovornošću, OIB 80072940561</item>
      <item>WORK, društvo s ograničenom odgovornošću za građevinarstvo, trgovinu, ugostiteljstvo i cestovni prijevoz, OIB 46872257987</item>
    </izvorni_sadrzaj>
    <derivirana_varijabla naziv="DomainObject.Predmet.StrankaListNazivFormatedOIB_1">
      <item>OTP banka Hrvatska dioničko društvo, OIB 52508873833</item>
      <item>CREDO BANKA d.d. - u prisilnoj likvidaciji, OIB 94141384086</item>
      <item>LOCAT CROATIA društvo s ograničenom odgovornošću za trgovinu i usluge, OIB 34403322678</item>
      <item>Ministarstvo gospodarstva, rada i poduzetništva, OIB 57036237740</item>
      <item>HYPO-LEASING KROATIEN, društvo za financiranje, d.o.o., OIB 87064273078</item>
      <item>Konica Minolta Hrvatska - poslovna rješenja, d.o.o. za trgovinu i usluge, OIB 31697259786</item>
      <item>EUROHERC osiguranje d.d. Podružnica Split, OIB 22694857747</item>
      <item>GU društvo s ograničenom odgovornošću za trgovinu i zastupanje, OIB 91929234326</item>
      <item>TRAST međunarodno otpremništvo, dioničko društvo, OIB 93225891495</item>
      <item>Hrvatski Telekom d.d., OIB 81793146560</item>
      <item>FORMATOR SIGURNOSNA STAKLA d. o. o., OIB 64828713623</item>
      <item>JADRANŠPED-IMOTSKI d.o.o. za prijevoz, trgovinu i usluge, OIB 32986803392</item>
      <item>STROJOPROMET-ZAGREB d.o.o., OIB 97994010225</item>
      <item>EUROINSPEKT - DRVOKONTROLA društvo s ograničenom odgovornošću za kontrolu robe i inženjering, OIB 32280738674</item>
      <item>HEP-Operator distribucijskog sustava d.o.o. za distribuciju i opskrbu električne energije  ELEKTRODALMACIJA SPLIT, OIB 46830600751</item>
      <item>HRVATSKE ŠUME društvo s ograničenom odgovornošću, OIB 69693144506</item>
      <item>Hrvatska radiotelevizija, OIB 68419124305</item>
      <item>HYPO - LEASING STEIERMARK društvo s ograničenom odgovornošću za usluge, OIB 64646464586</item>
      <item>Credo banka dioničko društvo "u stečaju", OIB 94141384086</item>
      <item>TRGOMETAL za proizvodnju, trgovinu i usluge, društvo s ograničenom odgovornošću, OIB 14669056208</item>
      <item>HRVATSKA POŠTANSKA BANKA, dioničko društvo, OIB 87939104217</item>
      <item>KVARNER VIENNA INSURANCE GROUP dioničko društvo za osiguranje, OIB 52848403362</item>
      <item>DŽAMBO STAKLO d.o.o. za proizvodnju i obradu stakla, OIB 15147758022</item>
      <item>MICRONIC, d.o.o. za proizvodnju, trgovinu i usluge, OIB 89489773101</item>
      <item>EURAL d.o.o. za proizvodnju i trgovinu, OIB 87435755785</item>
      <item>NIN ELEKTROCOMMERCE, d.o.o. za trgovinu, usluge i proizvodnju elektroopreme, OIB 79652872175</item>
      <item>LEGEA ŠPORT d.o.o. za trgovinu, OIB 44892488481</item>
      <item>Hrvatski Telekom d.d., OIB 81793146560</item>
      <item>GORTAN-ZADAR društvo s ograničenom odgovornošću za poslove u građevinarstvu, OIB 72185476666</item>
      <item>POTENCIJAL za inženjering i usluge društvo s ograničenom odgovornošću, OIB 80072940561</item>
      <item>WORK, društvo s ograničenom odgovornošću za građevinarstvo, trgovinu, ugostiteljstvo i cestovni prijevoz, OIB 46872257987</item>
    </derivirana_varijabla>
  </DomainObject.Predmet.StrankaListNazivFormatedOIB>
  <DomainObject.Predmet.ProtuStrankaListFormated>
    <izvorni_sadrzaj>
      <item>ALDIKO, d.o.o. za proizvodnju,trgovinu i usluge "u stečaju"</item>
    </izvorni_sadrzaj>
    <derivirana_varijabla naziv="DomainObject.Predmet.ProtuStrankaListFormated_1">
      <item>ALDIKO, d.o.o. za proizvodnju,trgovinu i usluge "u stečaju"</item>
    </derivirana_varijabla>
  </DomainObject.Predmet.ProtuStrankaListFormated>
  <DomainObject.Predmet.ProtuStrankaListFormatedOIB>
    <izvorni_sadrzaj>
      <item>ALDIKO, d.o.o. za proizvodnju,trgovinu i usluge "u stečaju", OIB 86695892107</item>
    </izvorni_sadrzaj>
    <derivirana_varijabla naziv="DomainObject.Predmet.ProtuStrankaListFormatedOIB_1">
      <item>ALDIKO, d.o.o. za proizvodnju,trgovinu i usluge "u stečaju", OIB 86695892107</item>
    </derivirana_varijabla>
  </DomainObject.Predmet.ProtuStrankaListFormatedOIB>
  <DomainObject.Predmet.ProtuStrankaListFormatedWithAdress>
    <izvorni_sadrzaj>
      <item>ALDIKO, d.o.o. za proizvodnju,trgovinu i usluge "u stečaju", Zagvozd/bb, 21270 Zagvozd</item>
    </izvorni_sadrzaj>
    <derivirana_varijabla naziv="DomainObject.Predmet.ProtuStrankaListFormatedWithAdress_1">
      <item>ALDIKO, d.o.o. za proizvodnju,trgovinu i usluge "u stečaju", Zagvozd/bb, 21270 Zagvozd</item>
    </derivirana_varijabla>
  </DomainObject.Predmet.ProtuStrankaListFormatedWithAdress>
  <DomainObject.Predmet.ProtuStrankaListFormatedWithAdressOIB>
    <izvorni_sadrzaj>
      <item>ALDIKO, d.o.o. za proizvodnju,trgovinu i usluge "u stečaju", OIB 86695892107, Zagvozd/bb, 21270 Zagvozd</item>
    </izvorni_sadrzaj>
    <derivirana_varijabla naziv="DomainObject.Predmet.ProtuStrankaListFormatedWithAdressOIB_1">
      <item>ALDIKO, d.o.o. za proizvodnju,trgovinu i usluge "u stečaju", OIB 86695892107, Zagvozd/bb, 21270 Zagvozd</item>
    </derivirana_varijabla>
  </DomainObject.Predmet.ProtuStrankaListFormatedWithAdressOIB>
  <DomainObject.Predmet.ProtuStrankaListNazivFormated>
    <izvorni_sadrzaj>
      <item>ALDIKO, d.o.o. za proizvodnju,trgovinu i usluge "u stečaju"</item>
    </izvorni_sadrzaj>
    <derivirana_varijabla naziv="DomainObject.Predmet.ProtuStrankaListNazivFormated_1">
      <item>ALDIKO, d.o.o. za proizvodnju,trgovinu i usluge "u stečaju"</item>
    </derivirana_varijabla>
  </DomainObject.Predmet.ProtuStrankaListNazivFormated>
  <DomainObject.Predmet.ProtuStrankaListNazivFormatedOIB>
    <izvorni_sadrzaj>
      <item>ALDIKO, d.o.o. za proizvodnju,trgovinu i usluge "u stečaju", OIB 86695892107</item>
    </izvorni_sadrzaj>
    <derivirana_varijabla naziv="DomainObject.Predmet.ProtuStrankaListNazivFormatedOIB_1">
      <item>ALDIKO, d.o.o. za proizvodnju,trgovinu i usluge "u stečaju", OIB 86695892107</item>
    </derivirana_varijabla>
  </DomainObject.Predmet.ProtuStrankaListNazivFormatedOIB>
  <DomainObject.Predmet.OstaliListFormated>
    <izvorni_sadrzaj>
      <item>Odvjetničko društvo ŠIŠKO i partneri, j.t.d. punomoćnik sudionika u postupku OTP banka Hrvatska dioničko društvo</item>
      <item>NARODNE NOVINE, dioničko društvo za izdavanje i tiskanje Službenog lista Republike Hrvatske, službenih i drugih obrazaca te </item>
      <item>HRVATSKA POŠTANSKA BANKA, dioničko društvo</item>
      <item>Ivan Galić</item>
      <item>ANTE MRKONJIĆ dipl. iur.</item>
      <item>Credo banka dioničko društvo "u stečaju"</item>
      <item>Županijsko državno odvjetništvo Građanskko upravni odjel Split punomoćnik sudionika u postupku Ministarstvo gospodarstva, rada i poduzetništva</item>
      <item>Mladen Ćorić punomoćnik sudionika u postupku LOCAT CROATIA društvo s ograničenom odgovornošću za trgovinu i usluge</item>
      <item>Ivica Didak punomoćnik sudionika u postupku GU društvo s ograničenom odgovornošću za trgovinu i zastupanje</item>
      <item>Marina Tončić-Bota punomoćnik sudionika u postupku TRAST međunarodno otpremništvo, dioničko društvo</item>
      <item>Nada Badurina punomoćnik sudionika u postupku FORMATOR SIGURNOSNA STAKLA d. o. o.</item>
      <item>Ljerka Šmit-primorac punomoćnik sudionika u postupku STROJOPROMET-ZAGREB d.o.o.</item>
      <item>Branko Vukšić</item>
      <item>Odvjetničko društvo TOMIĆ &amp; ŠUŠNJAR j.t.d. u likvidaciji punomoćnik sudionika u postupku HRVATSKE ŠUME društvo s ograničenom odgovornošću</item>
      <item>MADIRAZZA &amp; PARTNERI, odvjetničko društvo punomoćnik sudionika u postupku Hrvatska radiotelevizija</item>
      <item>Odvjetničko društvo HAČIĆ, KALLAY &amp; PARTNERI, društvo s ograničenom odgovornošću punomoćnik sudionika u postupku HYPO - LEASING STEIERMARK društvo s ograničenom odgovornošću za usluge</item>
      <item>BRANKO VUKUŠIĆ punomoćnik sudionika u postupku EUROINSPEKT - DRVOKONTROLA društvo s ograničenom odgovornošću za kontrolu robe i inženjering</item>
      <item>Odvjetničko društvo Vukić,Jelušić,Šulina,Stanković,Jurcan&amp;Jabuka punomoćnik sudionika u postupku KVARNER VIENNA INSURANCE GROUP dioničko društvo za osiguranje</item>
      <item>Ana Smoljan Zanki punomoćnik sudionika u postupku NIN ELEKTROCOMMERCE, d.o.o. za trgovinu, usluge i proizvodnju elektroopreme</item>
      <item>Jadranko Vidović</item>
      <item>Ankica Čenić dipl. oec.</item>
      <item>FOND ZA RAZVOJ I ZAPOŠLJAVANJE ZAGREB</item>
      <item>Ministarstvo gospodarstva, rada i poduzetništva</item>
      <item>Visoki trgovački sud</item>
      <item>Općinski sud Imotski Zemljišnoknjižni odjel Imotski</item>
      <item>Općinski sud Trogir Zemljišno knjižnji odjel</item>
      <item>Općinski sud Imotski Ovršni odjel</item>
      <item>Porezna uprava Ispostava Trogir</item>
      <item>Porezna uprava Split Ispostava Imotski</item>
      <item>Trgovački sud Split Oglasna ploča</item>
      <item>Trgovački sud Split Registarski odjel</item>
      <item>Nikola Jurić</item>
      <item>Porezna uprava Ispostava Imotski</item>
      <item>Hrvatska banka za obnovu i razvitak</item>
      <item>OTP banka Hrvatska dioničko društvo</item>
      <item>Trgovački sud Split Računovodstvo</item>
      <item>Trgovački sud Split Pisarnica</item>
      <item>Financijska agencija REGIONALNI CENTAR SPLIT</item>
      <item>Grgić &amp; Partneri odvjetničko društvo j.t.d.</item>
      <item>MINISTARSTVO PODUZETNIŠTVA I OBRTA</item>
      <item>MINISTARSTVO FINANCIJA RH Odjel za naplatu državnih jamstava, potraživanja po javnom dugu i ovrhu</item>
      <item>KRAH društvo s ograničenom odgovornošću za proizvodnju</item>
    </izvorni_sadrzaj>
    <derivirana_varijabla naziv="DomainObject.Predmet.OstaliListFormated_1">
      <item>Odvjetničko društvo ŠIŠKO i partneri, j.t.d. punomoćnik sudionika u postupku OTP banka Hrvatska dioničko društvo</item>
      <item>NARODNE NOVINE, dioničko društvo za izdavanje i tiskanje Službenog lista Republike Hrvatske, službenih i drugih obrazaca te </item>
      <item>HRVATSKA POŠTANSKA BANKA, dioničko društvo</item>
      <item>Ivan Galić</item>
      <item>ANTE MRKONJIĆ dipl. iur.</item>
      <item>Credo banka dioničko društvo "u stečaju"</item>
      <item>Županijsko državno odvjetništvo Građanskko upravni odjel Split punomoćnik sudionika u postupku Ministarstvo gospodarstva, rada i poduzetništva</item>
      <item>Mladen Ćorić punomoćnik sudionika u postupku LOCAT CROATIA društvo s ograničenom odgovornošću za trgovinu i usluge</item>
      <item>Ivica Didak punomoćnik sudionika u postupku GU društvo s ograničenom odgovornošću za trgovinu i zastupanje</item>
      <item>Marina Tončić-Bota punomoćnik sudionika u postupku TRAST međunarodno otpremništvo, dioničko društvo</item>
      <item>Nada Badurina punomoćnik sudionika u postupku FORMATOR SIGURNOSNA STAKLA d. o. o.</item>
      <item>Ljerka Šmit-primorac punomoćnik sudionika u postupku STROJOPROMET-ZAGREB d.o.o.</item>
      <item>Branko Vukšić</item>
      <item>Odvjetničko društvo TOMIĆ &amp; ŠUŠNJAR j.t.d. u likvidaciji punomoćnik sudionika u postupku HRVATSKE ŠUME društvo s ograničenom odgovornošću</item>
      <item>MADIRAZZA &amp; PARTNERI, odvjetničko društvo punomoćnik sudionika u postupku Hrvatska radiotelevizija</item>
      <item>Odvjetničko društvo HAČIĆ, KALLAY &amp; PARTNERI, društvo s ograničenom odgovornošću punomoćnik sudionika u postupku HYPO - LEASING STEIERMARK društvo s ograničenom odgovornošću za usluge</item>
      <item>BRANKO VUKUŠIĆ punomoćnik sudionika u postupku EUROINSPEKT - DRVOKONTROLA društvo s ograničenom odgovornošću za kontrolu robe i inženjering</item>
      <item>Odvjetničko društvo Vukić,Jelušić,Šulina,Stanković,Jurcan&amp;Jabuka punomoćnik sudionika u postupku KVARNER VIENNA INSURANCE GROUP dioničko društvo za osiguranje</item>
      <item>Ana Smoljan Zanki punomoćnik sudionika u postupku NIN ELEKTROCOMMERCE, d.o.o. za trgovinu, usluge i proizvodnju elektroopreme</item>
      <item>Jadranko Vidović</item>
      <item>Ankica Čenić dipl. oec.</item>
      <item>FOND ZA RAZVOJ I ZAPOŠLJAVANJE ZAGREB</item>
      <item>Ministarstvo gospodarstva, rada i poduzetništva</item>
      <item>Visoki trgovački sud</item>
      <item>Općinski sud Imotski Zemljišnoknjižni odjel Imotski</item>
      <item>Općinski sud Trogir Zemljišno knjižnji odjel</item>
      <item>Općinski sud Imotski Ovršni odjel</item>
      <item>Porezna uprava Ispostava Trogir</item>
      <item>Porezna uprava Split Ispostava Imotski</item>
      <item>Trgovački sud Split Oglasna ploča</item>
      <item>Trgovački sud Split Registarski odjel</item>
      <item>Nikola Jurić</item>
      <item>Porezna uprava Ispostava Imotski</item>
      <item>Hrvatska banka za obnovu i razvitak</item>
      <item>OTP banka Hrvatska dioničko društvo</item>
      <item>Trgovački sud Split Računovodstvo</item>
      <item>Trgovački sud Split Pisarnica</item>
      <item>Financijska agencija REGIONALNI CENTAR SPLIT</item>
      <item>Grgić &amp; Partneri odvjetničko društvo j.t.d.</item>
      <item>MINISTARSTVO PODUZETNIŠTVA I OBRTA</item>
      <item>MINISTARSTVO FINANCIJA RH Odjel za naplatu državnih jamstava, potraživanja po javnom dugu i ovrhu</item>
      <item>KRAH društvo s ograničenom odgovornošću za proizvodnju</item>
    </derivirana_varijabla>
  </DomainObject.Predmet.OstaliListFormated>
  <DomainObject.Predmet.OstaliListFormatedOIB>
    <izvorni_sadrzaj>
      <item>Odvjetničko društvo ŠIŠKO i partneri, j.t.d., OIB 20314590488 punomoćnik sudionika u postupku OTP banka Hrvatska dioničko društvo</item>
      <item>NARODNE NOVINE, dioničko društvo za izdavanje i tiskanje Službenog lista Republike Hrvatske, službenih i drugih obrazaca te , OIB 64546066176</item>
      <item>HRVATSKA POŠTANSKA BANKA, dioničko društvo, OIB 87939104217</item>
      <item>Ivan Galić</item>
      <item>ANTE MRKONJIĆ dipl. iur., OIB 84299598589</item>
      <item>Credo banka dioničko društvo "u stečaju", OIB 94141384086</item>
      <item>Županijsko državno odvjetništvo Građanskko upravni odjel Split punomoćnik sudionika u postupku Ministarstvo gospodarstva, rada i poduzetništva</item>
      <item>Mladen Ćorić, OIB 11835965307 punomoćnik sudionika u postupku LOCAT CROATIA društvo s ograničenom odgovornošću za trgovinu i usluge</item>
      <item>Ivica Didak, OIB 76700337614 punomoćnik sudionika u postupku GU društvo s ograničenom odgovornošću za trgovinu i zastupanje</item>
      <item>Marina Tončić-Bota punomoćnik sudionika u postupku TRAST međunarodno otpremništvo, dioničko društvo</item>
      <item>Nada Badurina punomoćnik sudionika u postupku FORMATOR SIGURNOSNA STAKLA d. o. o.</item>
      <item>Ljerka Šmit-primorac, OIB 23649115570 punomoćnik sudionika u postupku STROJOPROMET-ZAGREB d.o.o.</item>
      <item>Branko Vukšić</item>
      <item>Odvjetničko društvo TOMIĆ &amp; ŠUŠNJAR j.t.d. u likvidaciji, OIB 56842995878 punomoćnik sudionika u postupku HRVATSKE ŠUME društvo s ograničenom odgovornošću</item>
      <item>MADIRAZZA &amp; PARTNERI, odvjetničko društvo, OIB 37462847637 punomoćnik sudionika u postupku Hrvatska radiotelevizija</item>
      <item>Odvjetničko društvo HAČIĆ, KALLAY &amp; PARTNERI, društvo s ograničenom odgovornošću, OIB 86709918716 punomoćnik sudionika u postupku HYPO - LEASING STEIERMARK društvo s ograničenom odgovornošću za usluge</item>
      <item>BRANKO VUKUŠIĆ punomoćnik sudionika u postupku EUROINSPEKT - DRVOKONTROLA društvo s ograničenom odgovornošću za kontrolu robe i inženjering</item>
      <item>Odvjetničko društvo Vukić,Jelušić,Šulina,Stanković,Jurcan&amp;Jabuka punomoćnik sudionika u postupku KVARNER VIENNA INSURANCE GROUP dioničko društvo za osiguranje</item>
      <item>Ana Smoljan Zanki punomoćnik sudionika u postupku NIN ELEKTROCOMMERCE, d.o.o. za trgovinu, usluge i proizvodnju elektroopreme</item>
      <item>Jadranko Vidović</item>
      <item>Ankica Čenić dipl. oec., OIB 67541309757</item>
      <item>FOND ZA RAZVOJ I ZAPOŠLJAVANJE ZAGREB</item>
      <item>Ministarstvo gospodarstva, rada i poduzetništva</item>
      <item>Visoki trgovački sud, OIB 97349366519</item>
      <item>Općinski sud Imotski Zemljišnoknjižni odjel Imotski, OIB 47973067824</item>
      <item>Općinski sud Trogir Zemljišno knjižnji odjel, OIB 43584763981</item>
      <item>Općinski sud Imotski Ovršni odjel, OIB 47973067824</item>
      <item>Porezna uprava Ispostava Trogir, OIB </item>
      <item>Porezna uprava Split Ispostava Imotski</item>
      <item>Trgovački sud Split Oglasna ploča, OIB 30842297926</item>
      <item>Trgovački sud Split Registarski odjel, OIB 30842297926</item>
      <item>Nikola Jurić</item>
      <item>Porezna uprava Ispostava Imotski</item>
      <item>Hrvatska banka za obnovu i razvitak, OIB 26702280390</item>
      <item>OTP banka Hrvatska dioničko društvo, OIB 52508873833</item>
      <item>Trgovački sud Split Računovodstvo, OIB 30842297926</item>
      <item>Trgovački sud Split Pisarnica, OIB 30842297926</item>
      <item>Financijska agencija REGIONALNI CENTAR SPLIT, OIB 85821130368</item>
      <item>Grgić &amp; Partneri odvjetničko društvo j.t.d., OIB 16457179668</item>
      <item>MINISTARSTVO PODUZETNIŠTVA I OBRTA</item>
      <item>MINISTARSTVO FINANCIJA RH Odjel za naplatu državnih jamstava, potraživanja po javnom dugu i ovrhu, OIB 18683136487</item>
      <item>KRAH društvo s ograničenom odgovornošću za proizvodnju, OIB 24923144098</item>
    </izvorni_sadrzaj>
    <derivirana_varijabla naziv="DomainObject.Predmet.OstaliListFormatedOIB_1">
      <item>Odvjetničko društvo ŠIŠKO i partneri, j.t.d., OIB 20314590488 punomoćnik sudionika u postupku OTP banka Hrvatska dioničko društvo</item>
      <item>NARODNE NOVINE, dioničko društvo za izdavanje i tiskanje Službenog lista Republike Hrvatske, službenih i drugih obrazaca te , OIB 64546066176</item>
      <item>HRVATSKA POŠTANSKA BANKA, dioničko društvo, OIB 87939104217</item>
      <item>Ivan Galić</item>
      <item>ANTE MRKONJIĆ dipl. iur., OIB 84299598589</item>
      <item>Credo banka dioničko društvo "u stečaju", OIB 94141384086</item>
      <item>Županijsko državno odvjetništvo Građanskko upravni odjel Split punomoćnik sudionika u postupku Ministarstvo gospodarstva, rada i poduzetništva</item>
      <item>Mladen Ćorić, OIB 11835965307 punomoćnik sudionika u postupku LOCAT CROATIA društvo s ograničenom odgovornošću za trgovinu i usluge</item>
      <item>Ivica Didak, OIB 76700337614 punomoćnik sudionika u postupku GU društvo s ograničenom odgovornošću za trgovinu i zastupanje</item>
      <item>Marina Tončić-Bota punomoćnik sudionika u postupku TRAST međunarodno otpremništvo, dioničko društvo</item>
      <item>Nada Badurina punomoćnik sudionika u postupku FORMATOR SIGURNOSNA STAKLA d. o. o.</item>
      <item>Ljerka Šmit-primorac, OIB 23649115570 punomoćnik sudionika u postupku STROJOPROMET-ZAGREB d.o.o.</item>
      <item>Branko Vukšić</item>
      <item>Odvjetničko društvo TOMIĆ &amp; ŠUŠNJAR j.t.d. u likvidaciji, OIB 56842995878 punomoćnik sudionika u postupku HRVATSKE ŠUME društvo s ograničenom odgovornošću</item>
      <item>MADIRAZZA &amp; PARTNERI, odvjetničko društvo, OIB 37462847637 punomoćnik sudionika u postupku Hrvatska radiotelevizija</item>
      <item>Odvjetničko društvo HAČIĆ, KALLAY &amp; PARTNERI, društvo s ograničenom odgovornošću, OIB 86709918716 punomoćnik sudionika u postupku HYPO - LEASING STEIERMARK društvo s ograničenom odgovornošću za usluge</item>
      <item>BRANKO VUKUŠIĆ punomoćnik sudionika u postupku EUROINSPEKT - DRVOKONTROLA društvo s ograničenom odgovornošću za kontrolu robe i inženjering</item>
      <item>Odvjetničko društvo Vukić,Jelušić,Šulina,Stanković,Jurcan&amp;Jabuka punomoćnik sudionika u postupku KVARNER VIENNA INSURANCE GROUP dioničko društvo za osiguranje</item>
      <item>Ana Smoljan Zanki punomoćnik sudionika u postupku NIN ELEKTROCOMMERCE, d.o.o. za trgovinu, usluge i proizvodnju elektroopreme</item>
      <item>Jadranko Vidović</item>
      <item>Ankica Čenić dipl. oec., OIB 67541309757</item>
      <item>FOND ZA RAZVOJ I ZAPOŠLJAVANJE ZAGREB</item>
      <item>Ministarstvo gospodarstva, rada i poduzetništva</item>
      <item>Visoki trgovački sud, OIB 97349366519</item>
      <item>Općinski sud Imotski Zemljišnoknjižni odjel Imotski, OIB 47973067824</item>
      <item>Općinski sud Trogir Zemljišno knjižnji odjel, OIB 43584763981</item>
      <item>Općinski sud Imotski Ovršni odjel, OIB 47973067824</item>
      <item>Porezna uprava Ispostava Trogir, OIB </item>
      <item>Porezna uprava Split Ispostava Imotski</item>
      <item>Trgovački sud Split Oglasna ploča, OIB 30842297926</item>
      <item>Trgovački sud Split Registarski odjel, OIB 30842297926</item>
      <item>Nikola Jurić</item>
      <item>Porezna uprava Ispostava Imotski</item>
      <item>Hrvatska banka za obnovu i razvitak, OIB 26702280390</item>
      <item>OTP banka Hrvatska dioničko društvo, OIB 52508873833</item>
      <item>Trgovački sud Split Računovodstvo, OIB 30842297926</item>
      <item>Trgovački sud Split Pisarnica, OIB 30842297926</item>
      <item>Financijska agencija REGIONALNI CENTAR SPLIT, OIB 85821130368</item>
      <item>Grgić &amp; Partneri odvjetničko društvo j.t.d., OIB 16457179668</item>
      <item>MINISTARSTVO PODUZETNIŠTVA I OBRTA</item>
      <item>MINISTARSTVO FINANCIJA RH Odjel za naplatu državnih jamstava, potraživanja po javnom dugu i ovrhu, OIB 18683136487</item>
      <item>KRAH društvo s ograničenom odgovornošću za proizvodnju, OIB 24923144098</item>
    </derivirana_varijabla>
  </DomainObject.Predmet.OstaliListFormatedOIB>
  <DomainObject.Predmet.OstaliListFormatedWithAdress>
    <izvorni_sadrzaj>
      <item>Odvjetničko društvo ŠIŠKO i partneri, j.t.d., Lovretska 1, Split punomoćnik sudionika u postupku OTP banka Hrvatska dioničko društvo</item>
      <item>NARODNE NOVINE, dioničko društvo za izdavanje i tiskanje Službenog lista Republike Hrvatske, službenih i drugih obrazaca te , Savski Gaj XIII. put 6, 10000 Zagreb</item>
      <item>HRVATSKA POŠTANSKA BANKA, dioničko društvo, Jurišićeva 4, 10000 Zagreb</item>
      <item>Ivan Galić, Vrh Visoke 10, 21000 Split</item>
      <item>ANTE MRKONJIĆ dipl. iur., Kneza Domagoja 3, 21260 Zmijavci</item>
      <item>Credo banka dioničko društvo "u stečaju", Zrinjsko-Frankopanska 58, Split</item>
      <item>Županijsko državno odvjetništvo Građanskko upravni odjel Split, 21000 Split punomoćnik sudionika u postupku Ministarstvo gospodarstva, rada i poduzetništva</item>
      <item>Mladen Ćorić, Trg Francuske Republike 12, 10000 Zagreb punomoćnik sudionika u postupku LOCAT CROATIA društvo s ograničenom odgovornošću za trgovinu i usluge</item>
      <item>Ivica Didak, Velimira Škorpika 24, 10000 Zagreb punomoćnik sudionika u postupku GU društvo s ograničenom odgovornošću za trgovinu i zastupanje</item>
      <item>Marina Tončić-Bota, Teslina 3/II, 21000 Split punomoćnik sudionika u postupku TRAST međunarodno otpremništvo, dioničko društvo</item>
      <item>Nada Badurina, Ribarska 4, 51000 Rijeka punomoćnik sudionika u postupku FORMATOR SIGURNOSNA STAKLA d. o. o.</item>
      <item>Ljerka Šmit-primorac, Nehruov Trg 44, Zagreb punomoćnik sudionika u postupku STROJOPROMET-ZAGREB d.o.o.</item>
      <item>Branko Vukšić, Republike Austrije 17/I, 10000 Zagreb</item>
      <item>Odvjetničko društvo TOMIĆ &amp; ŠUŠNJAR j.t.d. u likvidaciji, Zelinska 2/1, 10000 Zagreb punomoćnik sudionika u postupku HRVATSKE ŠUME društvo s ograničenom odgovornošću</item>
      <item>MADIRAZZA &amp; PARTNERI, odvjetničko društvo, Masarykova 21, 10000 Zagreb punomoćnik sudionika u postupku Hrvatska radiotelevizija</item>
      <item>Odvjetničko društvo HAČIĆ, KALLAY &amp; PARTNERI, društvo s ograničenom odgovornošću, Ilica 1/A, 10000 Zagreb punomoćnik sudionika u postupku HYPO - LEASING STEIERMARK društvo s ograničenom odgovornošću za usluge</item>
      <item>BRANKO VUKUŠIĆ, Republike Austrije 17/I, 10000 Zagreb punomoćnik sudionika u postupku EUROINSPEKT - DRVOKONTROLA društvo s ograničenom odgovornošću za kontrolu robe i inženjering</item>
      <item>Odvjetničko društvo Vukić,Jelušić,Šulina,Stanković,Jurcan&amp;Jabuka, Nikole Telse 9/V-VI, 51000 Rijeka punomoćnik sudionika u postupku KVARNER VIENNA INSURANCE GROUP dioničko društvo za osiguranje</item>
      <item>Ana Smoljan Zanki, Trg kneza Višeslava 6, 23000 Zadar punomoćnik sudionika u postupku NIN ELEKTROCOMMERCE, d.o.o. za trgovinu, usluge i proizvodnju elektroopreme</item>
      <item>Jadranko Vidović, Mažuranićevo šetalište  55, 21000 Split</item>
      <item>Ankica Čenić dipl. oec., Pupačićeva 1, 21000 Split</item>
      <item>FOND ZA RAZVOJ I ZAPOŠLJAVANJE ZAGREB, Preobraženska 4/IV, 10000 Zagreb</item>
      <item>Ministarstvo gospodarstva, rada i poduzetništva, Ulica grada Vukovara 78, 10000 Zagreb</item>
      <item>Visoki trgovački sud, Berislavićeva 11, 10000 Zagreb</item>
      <item>Općinski sud Imotski Zemljišnoknjižni odjel Imotski, Dr. Ante Starčevića 23, 21260 Imotski</item>
      <item>Općinski sud Trogir Zemljišno knjižnji odjel, Obala Bana Berislavića 1, 21220 Trogir</item>
      <item>Općinski sud Imotski Ovršni odjel, A. Starčevića 23, 21260 Imotski</item>
      <item>Porezna uprava Ispostava Trogir, Blaža Jurja Trogiranina 1, 21220 Trogir</item>
      <item>Porezna uprava Split Ispostava Imotski, Ante Starčevića bb, 21260 Imotski</item>
      <item>Trgovački sud Split Oglasna ploča, Sukoišanska 6, 21000 Split</item>
      <item>Trgovački sud Split Registarski odjel, Sukoišanska 6, 21000 Split</item>
      <item>Nikola Jurić, B.Berislavića 5, 21 000 Split</item>
      <item>Porezna uprava Ispostava Imotski, Ante Starčevića 23, 21260 Imotski</item>
      <item>Hrvatska banka za obnovu i razvitak, Strosmayerov trg 9, 10000 Zagreb</item>
      <item>OTP banka Hrvatska dioničko društvo, Ulica Domovinskog rata 3, Zadar</item>
      <item>Trgovački sud Split Računovodstvo, Sukoišanska 6, 21000 Split</item>
      <item>Trgovački sud Split Pisarnica, Sukoišanska 6, 21000 Split</item>
      <item>Financijska agencija REGIONALNI CENTAR SPLIT, Mažuranićevo šetalilšte 24 b, 21000 Split</item>
      <item>Grgić &amp; Partneri odvjetničko društvo j.t.d., Put Supavla 1/II, 21000 Split</item>
      <item>MINISTARSTVO PODUZETNIŠTVA I OBRTA, Ulica grada Vukovara 78, 10000 Zagreb</item>
      <item>MINISTARSTVO FINANCIJA RH Odjel za naplatu državnih jamstava, potraživanja po javnom dugu i ovrhu, Katančićeva 5, 10000 Zagreb</item>
      <item>KRAH društvo s ograničenom odgovornošću za proizvodnju, Fra Ivana Rožića 23, 21276 Vrgorac</item>
    </izvorni_sadrzaj>
    <derivirana_varijabla naziv="DomainObject.Predmet.OstaliListFormatedWithAdress_1">
      <item>Odvjetničko društvo ŠIŠKO i partneri, j.t.d., Lovretska 1, Split punomoćnik sudionika u postupku OTP banka Hrvatska dioničko društvo</item>
      <item>NARODNE NOVINE, dioničko društvo za izdavanje i tiskanje Službenog lista Republike Hrvatske, službenih i drugih obrazaca te , Savski Gaj XIII. put 6, 10000 Zagreb</item>
      <item>HRVATSKA POŠTANSKA BANKA, dioničko društvo, Jurišićeva 4, 10000 Zagreb</item>
      <item>Ivan Galić, Vrh Visoke 10, 21000 Split</item>
      <item>ANTE MRKONJIĆ dipl. iur., Kneza Domagoja 3, 21260 Zmijavci</item>
      <item>Credo banka dioničko društvo "u stečaju", Zrinjsko-Frankopanska 58, Split</item>
      <item>Županijsko državno odvjetništvo Građanskko upravni odjel Split, 21000 Split punomoćnik sudionika u postupku Ministarstvo gospodarstva, rada i poduzetništva</item>
      <item>Mladen Ćorić, Trg Francuske Republike 12, 10000 Zagreb punomoćnik sudionika u postupku LOCAT CROATIA društvo s ograničenom odgovornošću za trgovinu i usluge</item>
      <item>Ivica Didak, Velimira Škorpika 24, 10000 Zagreb punomoćnik sudionika u postupku GU društvo s ograničenom odgovornošću za trgovinu i zastupanje</item>
      <item>Marina Tončić-Bota, Teslina 3/II, 21000 Split punomoćnik sudionika u postupku TRAST međunarodno otpremništvo, dioničko društvo</item>
      <item>Nada Badurina, Ribarska 4, 51000 Rijeka punomoćnik sudionika u postupku FORMATOR SIGURNOSNA STAKLA d. o. o.</item>
      <item>Ljerka Šmit-primorac, Nehruov Trg 44, Zagreb punomoćnik sudionika u postupku STROJOPROMET-ZAGREB d.o.o.</item>
      <item>Branko Vukšić, Republike Austrije 17/I, 10000 Zagreb</item>
      <item>Odvjetničko društvo TOMIĆ &amp; ŠUŠNJAR j.t.d. u likvidaciji, Zelinska 2/1, 10000 Zagreb punomoćnik sudionika u postupku HRVATSKE ŠUME društvo s ograničenom odgovornošću</item>
      <item>MADIRAZZA &amp; PARTNERI, odvjetničko društvo, Masarykova 21, 10000 Zagreb punomoćnik sudionika u postupku Hrvatska radiotelevizija</item>
      <item>Odvjetničko društvo HAČIĆ, KALLAY &amp; PARTNERI, društvo s ograničenom odgovornošću, Ilica 1/A, 10000 Zagreb punomoćnik sudionika u postupku HYPO - LEASING STEIERMARK društvo s ograničenom odgovornošću za usluge</item>
      <item>BRANKO VUKUŠIĆ, Republike Austrije 17/I, 10000 Zagreb punomoćnik sudionika u postupku EUROINSPEKT - DRVOKONTROLA društvo s ograničenom odgovornošću za kontrolu robe i inženjering</item>
      <item>Odvjetničko društvo Vukić,Jelušić,Šulina,Stanković,Jurcan&amp;Jabuka, Nikole Telse 9/V-VI, 51000 Rijeka punomoćnik sudionika u postupku KVARNER VIENNA INSURANCE GROUP dioničko društvo za osiguranje</item>
      <item>Ana Smoljan Zanki, Trg kneza Višeslava 6, 23000 Zadar punomoćnik sudionika u postupku NIN ELEKTROCOMMERCE, d.o.o. za trgovinu, usluge i proizvodnju elektroopreme</item>
      <item>Jadranko Vidović, Mažuranićevo šetalište  55, 21000 Split</item>
      <item>Ankica Čenić dipl. oec., Pupačićeva 1, 21000 Split</item>
      <item>FOND ZA RAZVOJ I ZAPOŠLJAVANJE ZAGREB, Preobraženska 4/IV, 10000 Zagreb</item>
      <item>Ministarstvo gospodarstva, rada i poduzetništva, Ulica grada Vukovara 78, 10000 Zagreb</item>
      <item>Visoki trgovački sud, Berislavićeva 11, 10000 Zagreb</item>
      <item>Općinski sud Imotski Zemljišnoknjižni odjel Imotski, Dr. Ante Starčevića 23, 21260 Imotski</item>
      <item>Općinski sud Trogir Zemljišno knjižnji odjel, Obala Bana Berislavića 1, 21220 Trogir</item>
      <item>Općinski sud Imotski Ovršni odjel, A. Starčevića 23, 21260 Imotski</item>
      <item>Porezna uprava Ispostava Trogir, Blaža Jurja Trogiranina 1, 21220 Trogir</item>
      <item>Porezna uprava Split Ispostava Imotski, Ante Starčevića bb, 21260 Imotski</item>
      <item>Trgovački sud Split Oglasna ploča, Sukoišanska 6, 21000 Split</item>
      <item>Trgovački sud Split Registarski odjel, Sukoišanska 6, 21000 Split</item>
      <item>Nikola Jurić, B.Berislavića 5, 21 000 Split</item>
      <item>Porezna uprava Ispostava Imotski, Ante Starčevića 23, 21260 Imotski</item>
      <item>Hrvatska banka za obnovu i razvitak, Strosmayerov trg 9, 10000 Zagreb</item>
      <item>OTP banka Hrvatska dioničko društvo, Ulica Domovinskog rata 3, Zadar</item>
      <item>Trgovački sud Split Računovodstvo, Sukoišanska 6, 21000 Split</item>
      <item>Trgovački sud Split Pisarnica, Sukoišanska 6, 21000 Split</item>
      <item>Financijska agencija REGIONALNI CENTAR SPLIT, Mažuranićevo šetalilšte 24 b, 21000 Split</item>
      <item>Grgić &amp; Partneri odvjetničko društvo j.t.d., Put Supavla 1/II, 21000 Split</item>
      <item>MINISTARSTVO PODUZETNIŠTVA I OBRTA, Ulica grada Vukovara 78, 10000 Zagreb</item>
      <item>MINISTARSTVO FINANCIJA RH Odjel za naplatu državnih jamstava, potraživanja po javnom dugu i ovrhu, Katančićeva 5, 10000 Zagreb</item>
      <item>KRAH društvo s ograničenom odgovornošću za proizvodnju, Fra Ivana Rožića 23, 21276 Vrgorac</item>
    </derivirana_varijabla>
  </DomainObject.Predmet.OstaliListFormatedWithAdress>
  <DomainObject.Predmet.OstaliListFormatedWithAdressOIB>
    <izvorni_sadrzaj>
      <item>Odvjetničko društvo ŠIŠKO i partneri, j.t.d., OIB 20314590488, Lovretska 1, Split punomoćnik sudionika u postupku OTP banka Hrvatska dioničko društvo</item>
      <item>NARODNE NOVINE, dioničko društvo za izdavanje i tiskanje Službenog lista Republike Hrvatske, službenih i drugih obrazaca te , OIB 64546066176, Savski Gaj XIII. put 6, 10000 Zagreb</item>
      <item>HRVATSKA POŠTANSKA BANKA, dioničko društvo, OIB 87939104217, Jurišićeva 4, 10000 Zagreb</item>
      <item>Ivan Galić, Vrh Visoke 10, 21000 Split</item>
      <item>ANTE MRKONJIĆ dipl. iur., OIB 84299598589, Kneza Domagoja 3, 21260 Zmijavci</item>
      <item>Credo banka dioničko društvo "u stečaju", OIB 94141384086, Zrinjsko-Frankopanska 58, Split</item>
      <item>Županijsko državno odvjetništvo Građanskko upravni odjel Split, 21000 Split punomoćnik sudionika u postupku Ministarstvo gospodarstva, rada i poduzetništva</item>
      <item>Mladen Ćorić, OIB 11835965307, Trg Francuske Republike 12, 10000 Zagreb punomoćnik sudionika u postupku LOCAT CROATIA društvo s ograničenom odgovornošću za trgovinu i usluge</item>
      <item>Ivica Didak, OIB 76700337614, Velimira Škorpika 24, 10000 Zagreb punomoćnik sudionika u postupku GU društvo s ograničenom odgovornošću za trgovinu i zastupanje</item>
      <item>Marina Tončić-Bota, Teslina 3/II, 21000 Split punomoćnik sudionika u postupku TRAST međunarodno otpremništvo, dioničko društvo</item>
      <item>Nada Badurina, Ribarska 4, 51000 Rijeka punomoćnik sudionika u postupku FORMATOR SIGURNOSNA STAKLA d. o. o.</item>
      <item>Ljerka Šmit-primorac, OIB 23649115570, Nehruov Trg 44, Zagreb punomoćnik sudionika u postupku STROJOPROMET-ZAGREB d.o.o.</item>
      <item>Branko Vukšić, Republike Austrije 17/I, 10000 Zagreb</item>
      <item>Odvjetničko društvo TOMIĆ &amp; ŠUŠNJAR j.t.d. u likvidaciji, OIB 56842995878, Zelinska 2/1, 10000 Zagreb punomoćnik sudionika u postupku HRVATSKE ŠUME društvo s ograničenom odgovornošću</item>
      <item>MADIRAZZA &amp; PARTNERI, odvjetničko društvo, OIB 37462847637, Masarykova 21, 10000 Zagreb punomoćnik sudionika u postupku Hrvatska radiotelevizija</item>
      <item>Odvjetničko društvo HAČIĆ, KALLAY &amp; PARTNERI, društvo s ograničenom odgovornošću, OIB 86709918716, Ilica 1/A, 10000 Zagreb punomoćnik sudionika u postupku HYPO - LEASING STEIERMARK društvo s ograničenom odgovornošću za usluge</item>
      <item>BRANKO VUKUŠIĆ, Republike Austrije 17/I, 10000 Zagreb punomoćnik sudionika u postupku EUROINSPEKT - DRVOKONTROLA društvo s ograničenom odgovornošću za kontrolu robe i inženjering</item>
      <item>Odvjetničko društvo Vukić,Jelušić,Šulina,Stanković,Jurcan&amp;Jabuka, Nikole Telse 9/V-VI, 51000 Rijeka punomoćnik sudionika u postupku KVARNER VIENNA INSURANCE GROUP dioničko društvo za osiguranje</item>
      <item>Ana Smoljan Zanki, Trg kneza Višeslava 6, 23000 Zadar punomoćnik sudionika u postupku NIN ELEKTROCOMMERCE, d.o.o. za trgovinu, usluge i proizvodnju elektroopreme</item>
      <item>Jadranko Vidović, Mažuranićevo šetalište  55, 21000 Split</item>
      <item>Ankica Čenić dipl. oec., OIB 67541309757, Pupačićeva 1, 21000 Split</item>
      <item>FOND ZA RAZVOJ I ZAPOŠLJAVANJE ZAGREB, Preobraženska 4/IV, 10000 Zagreb</item>
      <item>Ministarstvo gospodarstva, rada i poduzetništva, Ulica grada Vukovara 78, 10000 Zagreb</item>
      <item>Visoki trgovački sud, OIB 97349366519, Berislavićeva 11, 10000 Zagreb</item>
      <item>Općinski sud Imotski Zemljišnoknjižni odjel Imotski, OIB 47973067824, Dr. Ante Starčevića 23, 21260 Imotski</item>
      <item>Općinski sud Trogir Zemljišno knjižnji odjel, OIB 43584763981, Obala Bana Berislavića 1, 21220 Trogir</item>
      <item>Općinski sud Imotski Ovršni odjel, OIB 47973067824, A. Starčevića 23, 21260 Imotski</item>
      <item>Porezna uprava Ispostava Trogir, OIB , Blaža Jurja Trogiranina 1, 21220 Trogir</item>
      <item>Porezna uprava Split Ispostava Imotski, Ante Starčevića bb, 21260 Imotski</item>
      <item>Trgovački sud Split Oglasna ploča, OIB 30842297926, Sukoišanska 6, 21000 Split</item>
      <item>Trgovački sud Split Registarski odjel, OIB 30842297926, Sukoišanska 6, 21000 Split</item>
      <item>Nikola Jurić, B.Berislavića 5, 21 000 Split</item>
      <item>Porezna uprava Ispostava Imotski, Ante Starčevića 23, 21260 Imotski</item>
      <item>Hrvatska banka za obnovu i razvitak, OIB 26702280390, Strosmayerov trg 9, 10000 Zagreb</item>
      <item>OTP banka Hrvatska dioničko društvo, OIB 52508873833, Ulica Domovinskog rata 3, Zadar</item>
      <item>Trgovački sud Split Računovodstvo, OIB 30842297926, Sukoišanska 6, 21000 Split</item>
      <item>Trgovački sud Split Pisarnica, OIB 30842297926, Sukoišanska 6, 21000 Split</item>
      <item>Financijska agencija REGIONALNI CENTAR SPLIT, OIB 85821130368, Mažuranićevo šetalilšte 24 b, 21000 Split</item>
      <item>Grgić &amp; Partneri odvjetničko društvo j.t.d., OIB 16457179668, Put Supavla 1/II, 21000 Split</item>
      <item>MINISTARSTVO PODUZETNIŠTVA I OBRTA, Ulica grada Vukovara 78, 10000 Zagreb</item>
      <item>MINISTARSTVO FINANCIJA RH Odjel za naplatu državnih jamstava, potraživanja po javnom dugu i ovrhu, OIB 18683136487, Katančićeva 5, 10000 Zagreb</item>
      <item>KRAH društvo s ograničenom odgovornošću za proizvodnju, OIB 24923144098, Fra Ivana Rožića 23, 21276 Vrgorac</item>
    </izvorni_sadrzaj>
    <derivirana_varijabla naziv="DomainObject.Predmet.OstaliListFormatedWithAdressOIB_1">
      <item>Odvjetničko društvo ŠIŠKO i partneri, j.t.d., OIB 20314590488, Lovretska 1, Split punomoćnik sudionika u postupku OTP banka Hrvatska dioničko društvo</item>
      <item>NARODNE NOVINE, dioničko društvo za izdavanje i tiskanje Službenog lista Republike Hrvatske, službenih i drugih obrazaca te , OIB 64546066176, Savski Gaj XIII. put 6, 10000 Zagreb</item>
      <item>HRVATSKA POŠTANSKA BANKA, dioničko društvo, OIB 87939104217, Jurišićeva 4, 10000 Zagreb</item>
      <item>Ivan Galić, Vrh Visoke 10, 21000 Split</item>
      <item>ANTE MRKONJIĆ dipl. iur., OIB 84299598589, Kneza Domagoja 3, 21260 Zmijavci</item>
      <item>Credo banka dioničko društvo "u stečaju", OIB 94141384086, Zrinjsko-Frankopanska 58, Split</item>
      <item>Županijsko državno odvjetništvo Građanskko upravni odjel Split, 21000 Split punomoćnik sudionika u postupku Ministarstvo gospodarstva, rada i poduzetništva</item>
      <item>Mladen Ćorić, OIB 11835965307, Trg Francuske Republike 12, 10000 Zagreb punomoćnik sudionika u postupku LOCAT CROATIA društvo s ograničenom odgovornošću za trgovinu i usluge</item>
      <item>Ivica Didak, OIB 76700337614, Velimira Škorpika 24, 10000 Zagreb punomoćnik sudionika u postupku GU društvo s ograničenom odgovornošću za trgovinu i zastupanje</item>
      <item>Marina Tončić-Bota, Teslina 3/II, 21000 Split punomoćnik sudionika u postupku TRAST međunarodno otpremništvo, dioničko društvo</item>
      <item>Nada Badurina, Ribarska 4, 51000 Rijeka punomoćnik sudionika u postupku FORMATOR SIGURNOSNA STAKLA d. o. o.</item>
      <item>Ljerka Šmit-primorac, OIB 23649115570, Nehruov Trg 44, Zagreb punomoćnik sudionika u postupku STROJOPROMET-ZAGREB d.o.o.</item>
      <item>Branko Vukšić, Republike Austrije 17/I, 10000 Zagreb</item>
      <item>Odvjetničko društvo TOMIĆ &amp; ŠUŠNJAR j.t.d. u likvidaciji, OIB 56842995878, Zelinska 2/1, 10000 Zagreb punomoćnik sudionika u postupku HRVATSKE ŠUME društvo s ograničenom odgovornošću</item>
      <item>MADIRAZZA &amp; PARTNERI, odvjetničko društvo, OIB 37462847637, Masarykova 21, 10000 Zagreb punomoćnik sudionika u postupku Hrvatska radiotelevizija</item>
      <item>Odvjetničko društvo HAČIĆ, KALLAY &amp; PARTNERI, društvo s ograničenom odgovornošću, OIB 86709918716, Ilica 1/A, 10000 Zagreb punomoćnik sudionika u postupku HYPO - LEASING STEIERMARK društvo s ograničenom odgovornošću za usluge</item>
      <item>BRANKO VUKUŠIĆ, Republike Austrije 17/I, 10000 Zagreb punomoćnik sudionika u postupku EUROINSPEKT - DRVOKONTROLA društvo s ograničenom odgovornošću za kontrolu robe i inženjering</item>
      <item>Odvjetničko društvo Vukić,Jelušić,Šulina,Stanković,Jurcan&amp;Jabuka, Nikole Telse 9/V-VI, 51000 Rijeka punomoćnik sudionika u postupku KVARNER VIENNA INSURANCE GROUP dioničko društvo za osiguranje</item>
      <item>Ana Smoljan Zanki, Trg kneza Višeslava 6, 23000 Zadar punomoćnik sudionika u postupku NIN ELEKTROCOMMERCE, d.o.o. za trgovinu, usluge i proizvodnju elektroopreme</item>
      <item>Jadranko Vidović, Mažuranićevo šetalište  55, 21000 Split</item>
      <item>Ankica Čenić dipl. oec., OIB 67541309757, Pupačićeva 1, 21000 Split</item>
      <item>FOND ZA RAZVOJ I ZAPOŠLJAVANJE ZAGREB, Preobraženska 4/IV, 10000 Zagreb</item>
      <item>Ministarstvo gospodarstva, rada i poduzetništva, Ulica grada Vukovara 78, 10000 Zagreb</item>
      <item>Visoki trgovački sud, OIB 97349366519, Berislavićeva 11, 10000 Zagreb</item>
      <item>Općinski sud Imotski Zemljišnoknjižni odjel Imotski, OIB 47973067824, Dr. Ante Starčevića 23, 21260 Imotski</item>
      <item>Općinski sud Trogir Zemljišno knjižnji odjel, OIB 43584763981, Obala Bana Berislavića 1, 21220 Trogir</item>
      <item>Općinski sud Imotski Ovršni odjel, OIB 47973067824, A. Starčevića 23, 21260 Imotski</item>
      <item>Porezna uprava Ispostava Trogir, OIB , Blaža Jurja Trogiranina 1, 21220 Trogir</item>
      <item>Porezna uprava Split Ispostava Imotski, Ante Starčevića bb, 21260 Imotski</item>
      <item>Trgovački sud Split Oglasna ploča, OIB 30842297926, Sukoišanska 6, 21000 Split</item>
      <item>Trgovački sud Split Registarski odjel, OIB 30842297926, Sukoišanska 6, 21000 Split</item>
      <item>Nikola Jurić, B.Berislavića 5, 21 000 Split</item>
      <item>Porezna uprava Ispostava Imotski, Ante Starčevića 23, 21260 Imotski</item>
      <item>Hrvatska banka za obnovu i razvitak, OIB 26702280390, Strosmayerov trg 9, 10000 Zagreb</item>
      <item>OTP banka Hrvatska dioničko društvo, OIB 52508873833, Ulica Domovinskog rata 3, Zadar</item>
      <item>Trgovački sud Split Računovodstvo, OIB 30842297926, Sukoišanska 6, 21000 Split</item>
      <item>Trgovački sud Split Pisarnica, OIB 30842297926, Sukoišanska 6, 21000 Split</item>
      <item>Financijska agencija REGIONALNI CENTAR SPLIT, OIB 85821130368, Mažuranićevo šetalilšte 24 b, 21000 Split</item>
      <item>Grgić &amp; Partneri odvjetničko društvo j.t.d., OIB 16457179668, Put Supavla 1/II, 21000 Split</item>
      <item>MINISTARSTVO PODUZETNIŠTVA I OBRTA, Ulica grada Vukovara 78, 10000 Zagreb</item>
      <item>MINISTARSTVO FINANCIJA RH Odjel za naplatu državnih jamstava, potraživanja po javnom dugu i ovrhu, OIB 18683136487, Katančićeva 5, 10000 Zagreb</item>
      <item>KRAH društvo s ograničenom odgovornošću za proizvodnju, OIB 24923144098, Fra Ivana Rožića 23, 21276 Vrgorac</item>
    </derivirana_varijabla>
  </DomainObject.Predmet.OstaliListFormatedWithAdressOIB>
  <DomainObject.Predmet.OstaliListNazivFormated>
    <izvorni_sadrzaj>
      <item>Odvjetničko društvo ŠIŠKO i partneri, j.t.d.</item>
      <item>NARODNE NOVINE, dioničko društvo za izdavanje i tiskanje Službenog lista Republike Hrvatske, službenih i drugih obrazaca te </item>
      <item>HRVATSKA POŠTANSKA BANKA, dioničko društvo</item>
      <item>Ivan Galić</item>
      <item>ANTE MRKONJIĆ dipl. iur.</item>
      <item>Credo banka dioničko društvo "u stečaju"</item>
      <item>Županijsko državno odvjetništvo Građanskko upravni odjel Split</item>
      <item>Mladen Ćorić</item>
      <item>Ivica Didak</item>
      <item>Marina Tončić-Bota</item>
      <item>Nada Badurina</item>
      <item>Ljerka Šmit-primorac</item>
      <item>Branko Vukšić</item>
      <item>Odvjetničko društvo TOMIĆ &amp; ŠUŠNJAR j.t.d. u likvidaciji</item>
      <item>MADIRAZZA &amp; PARTNERI, odvjetničko društvo</item>
      <item>Odvjetničko društvo HAČIĆ, KALLAY &amp; PARTNERI, društvo s ograničenom odgovornošću</item>
      <item>BRANKO VUKUŠIĆ</item>
      <item>Odvjetničko društvo Vukić,Jelušić,Šulina,Stanković,Jurcan&amp;Jabuka</item>
      <item>Ana Smoljan Zanki</item>
      <item>Jadranko Vidović</item>
      <item>Ankica Čenić dipl. oec.</item>
      <item>FOND ZA RAZVOJ I ZAPOŠLJAVANJE ZAGREB</item>
      <item>Ministarstvo gospodarstva, rada i poduzetništva</item>
      <item>Visoki trgovački sud</item>
      <item>Općinski sud Imotski Zemljišnoknjižni odjel Imotski</item>
      <item>Općinski sud Trogir Zemljišno knjižnji odjel</item>
      <item>Općinski sud Imotski Ovršni odjel</item>
      <item>Porezna uprava Ispostava Trogir</item>
      <item>Porezna uprava Split Ispostava Imotski</item>
      <item>Trgovački sud Split Oglasna ploča</item>
      <item>Trgovački sud Split Registarski odjel</item>
      <item>Nikola Jurić</item>
      <item>Porezna uprava Ispostava Imotski</item>
      <item>Hrvatska banka za obnovu i razvitak</item>
      <item>OTP banka Hrvatska dioničko društvo</item>
      <item>Trgovački sud Split Računovodstvo</item>
      <item>Trgovački sud Split Pisarnica</item>
      <item>Financijska agencija REGIONALNI CENTAR SPLIT</item>
      <item>Grgić &amp; Partneri odvjetničko društvo j.t.d.</item>
      <item>MINISTARSTVO PODUZETNIŠTVA I OBRTA</item>
      <item>MINISTARSTVO FINANCIJA RH Odjel za naplatu državnih jamstava, potraživanja po javnom dugu i ovrhu</item>
      <item>KRAH društvo s ograničenom odgovornošću za proizvodnju</item>
    </izvorni_sadrzaj>
    <derivirana_varijabla naziv="DomainObject.Predmet.OstaliListNazivFormated_1">
      <item>Odvjetničko društvo ŠIŠKO i partneri, j.t.d.</item>
      <item>NARODNE NOVINE, dioničko društvo za izdavanje i tiskanje Službenog lista Republike Hrvatske, službenih i drugih obrazaca te </item>
      <item>HRVATSKA POŠTANSKA BANKA, dioničko društvo</item>
      <item>Ivan Galić</item>
      <item>ANTE MRKONJIĆ dipl. iur.</item>
      <item>Credo banka dioničko društvo "u stečaju"</item>
      <item>Županijsko državno odvjetništvo Građanskko upravni odjel Split</item>
      <item>Mladen Ćorić</item>
      <item>Ivica Didak</item>
      <item>Marina Tončić-Bota</item>
      <item>Nada Badurina</item>
      <item>Ljerka Šmit-primorac</item>
      <item>Branko Vukšić</item>
      <item>Odvjetničko društvo TOMIĆ &amp; ŠUŠNJAR j.t.d. u likvidaciji</item>
      <item>MADIRAZZA &amp; PARTNERI, odvjetničko društvo</item>
      <item>Odvjetničko društvo HAČIĆ, KALLAY &amp; PARTNERI, društvo s ograničenom odgovornošću</item>
      <item>BRANKO VUKUŠIĆ</item>
      <item>Odvjetničko društvo Vukić,Jelušić,Šulina,Stanković,Jurcan&amp;Jabuka</item>
      <item>Ana Smoljan Zanki</item>
      <item>Jadranko Vidović</item>
      <item>Ankica Čenić dipl. oec.</item>
      <item>FOND ZA RAZVOJ I ZAPOŠLJAVANJE ZAGREB</item>
      <item>Ministarstvo gospodarstva, rada i poduzetništva</item>
      <item>Visoki trgovački sud</item>
      <item>Općinski sud Imotski Zemljišnoknjižni odjel Imotski</item>
      <item>Općinski sud Trogir Zemljišno knjižnji odjel</item>
      <item>Općinski sud Imotski Ovršni odjel</item>
      <item>Porezna uprava Ispostava Trogir</item>
      <item>Porezna uprava Split Ispostava Imotski</item>
      <item>Trgovački sud Split Oglasna ploča</item>
      <item>Trgovački sud Split Registarski odjel</item>
      <item>Nikola Jurić</item>
      <item>Porezna uprava Ispostava Imotski</item>
      <item>Hrvatska banka za obnovu i razvitak</item>
      <item>OTP banka Hrvatska dioničko društvo</item>
      <item>Trgovački sud Split Računovodstvo</item>
      <item>Trgovački sud Split Pisarnica</item>
      <item>Financijska agencija REGIONALNI CENTAR SPLIT</item>
      <item>Grgić &amp; Partneri odvjetničko društvo j.t.d.</item>
      <item>MINISTARSTVO PODUZETNIŠTVA I OBRTA</item>
      <item>MINISTARSTVO FINANCIJA RH Odjel za naplatu državnih jamstava, potraživanja po javnom dugu i ovrhu</item>
      <item>KRAH društvo s ograničenom odgovornošću za proizvodnju</item>
    </derivirana_varijabla>
  </DomainObject.Predmet.OstaliListNazivFormated>
  <DomainObject.Predmet.OstaliListNazivFormatedOIB>
    <izvorni_sadrzaj>
      <item>Odvjetničko društvo ŠIŠKO i partneri, j.t.d., OIB 20314590488</item>
      <item>NARODNE NOVINE, dioničko društvo za izdavanje i tiskanje Službenog lista Republike Hrvatske, službenih i drugih obrazaca te , OIB 64546066176</item>
      <item>HRVATSKA POŠTANSKA BANKA, dioničko društvo, OIB 87939104217</item>
      <item>Ivan Galić</item>
      <item>ANTE MRKONJIĆ dipl. iur., OIB 84299598589</item>
      <item>Credo banka dioničko društvo "u stečaju", OIB 94141384086</item>
      <item>Županijsko državno odvjetništvo Građanskko upravni odjel Split</item>
      <item>Mladen Ćorić, OIB 11835965307</item>
      <item>Ivica Didak, OIB 76700337614</item>
      <item>Marina Tončić-Bota</item>
      <item>Nada Badurina</item>
      <item>Ljerka Šmit-primorac, OIB 23649115570</item>
      <item>Branko Vukšić</item>
      <item>Odvjetničko društvo TOMIĆ &amp; ŠUŠNJAR j.t.d. u likvidaciji, OIB 56842995878</item>
      <item>MADIRAZZA &amp; PARTNERI, odvjetničko društvo, OIB 37462847637</item>
      <item>Odvjetničko društvo HAČIĆ, KALLAY &amp; PARTNERI, društvo s ograničenom odgovornošću, OIB 86709918716</item>
      <item>BRANKO VUKUŠIĆ</item>
      <item>Odvjetničko društvo Vukić,Jelušić,Šulina,Stanković,Jurcan&amp;Jabuka</item>
      <item>Ana Smoljan Zanki</item>
      <item>Jadranko Vidović</item>
      <item>Ankica Čenić dipl. oec., OIB 67541309757</item>
      <item>FOND ZA RAZVOJ I ZAPOŠLJAVANJE ZAGREB</item>
      <item>Ministarstvo gospodarstva, rada i poduzetništva</item>
      <item>Visoki trgovački sud, OIB 97349366519</item>
      <item>Općinski sud Imotski Zemljišnoknjižni odjel Imotski, OIB 47973067824</item>
      <item>Općinski sud Trogir Zemljišno knjižnji odjel, OIB 43584763981</item>
      <item>Općinski sud Imotski Ovršni odjel, OIB 47973067824</item>
      <item>Porezna uprava Ispostava Trogir, OIB </item>
      <item>Porezna uprava Split Ispostava Imotski</item>
      <item>Trgovački sud Split Oglasna ploča, OIB 30842297926</item>
      <item>Trgovački sud Split Registarski odjel, OIB 30842297926</item>
      <item>Nikola Jurić</item>
      <item>Porezna uprava Ispostava Imotski</item>
      <item>Hrvatska banka za obnovu i razvitak, OIB 26702280390</item>
      <item>OTP banka Hrvatska dioničko društvo, OIB 52508873833</item>
      <item>Trgovački sud Split Računovodstvo, OIB 30842297926</item>
      <item>Trgovački sud Split Pisarnica, OIB 30842297926</item>
      <item>Financijska agencija REGIONALNI CENTAR SPLIT, OIB 85821130368</item>
      <item>Grgić &amp; Partneri odvjetničko društvo j.t.d., OIB 16457179668</item>
      <item>MINISTARSTVO PODUZETNIŠTVA I OBRTA</item>
      <item>MINISTARSTVO FINANCIJA RH Odjel za naplatu državnih jamstava, potraživanja po javnom dugu i ovrhu, OIB 18683136487</item>
      <item>KRAH društvo s ograničenom odgovornošću za proizvodnju, OIB 24923144098</item>
    </izvorni_sadrzaj>
    <derivirana_varijabla naziv="DomainObject.Predmet.OstaliListNazivFormatedOIB_1">
      <item>Odvjetničko društvo ŠIŠKO i partneri, j.t.d., OIB 20314590488</item>
      <item>NARODNE NOVINE, dioničko društvo za izdavanje i tiskanje Službenog lista Republike Hrvatske, službenih i drugih obrazaca te , OIB 64546066176</item>
      <item>HRVATSKA POŠTANSKA BANKA, dioničko društvo, OIB 87939104217</item>
      <item>Ivan Galić</item>
      <item>ANTE MRKONJIĆ dipl. iur., OIB 84299598589</item>
      <item>Credo banka dioničko društvo "u stečaju", OIB 94141384086</item>
      <item>Županijsko državno odvjetništvo Građanskko upravni odjel Split</item>
      <item>Mladen Ćorić, OIB 11835965307</item>
      <item>Ivica Didak, OIB 76700337614</item>
      <item>Marina Tončić-Bota</item>
      <item>Nada Badurina</item>
      <item>Ljerka Šmit-primorac, OIB 23649115570</item>
      <item>Branko Vukšić</item>
      <item>Odvjetničko društvo TOMIĆ &amp; ŠUŠNJAR j.t.d. u likvidaciji, OIB 56842995878</item>
      <item>MADIRAZZA &amp; PARTNERI, odvjetničko društvo, OIB 37462847637</item>
      <item>Odvjetničko društvo HAČIĆ, KALLAY &amp; PARTNERI, društvo s ograničenom odgovornošću, OIB 86709918716</item>
      <item>BRANKO VUKUŠIĆ</item>
      <item>Odvjetničko društvo Vukić,Jelušić,Šulina,Stanković,Jurcan&amp;Jabuka</item>
      <item>Ana Smoljan Zanki</item>
      <item>Jadranko Vidović</item>
      <item>Ankica Čenić dipl. oec., OIB 67541309757</item>
      <item>FOND ZA RAZVOJ I ZAPOŠLJAVANJE ZAGREB</item>
      <item>Ministarstvo gospodarstva, rada i poduzetništva</item>
      <item>Visoki trgovački sud, OIB 97349366519</item>
      <item>Općinski sud Imotski Zemljišnoknjižni odjel Imotski, OIB 47973067824</item>
      <item>Općinski sud Trogir Zemljišno knjižnji odjel, OIB 43584763981</item>
      <item>Općinski sud Imotski Ovršni odjel, OIB 47973067824</item>
      <item>Porezna uprava Ispostava Trogir, OIB </item>
      <item>Porezna uprava Split Ispostava Imotski</item>
      <item>Trgovački sud Split Oglasna ploča, OIB 30842297926</item>
      <item>Trgovački sud Split Registarski odjel, OIB 30842297926</item>
      <item>Nikola Jurić</item>
      <item>Porezna uprava Ispostava Imotski</item>
      <item>Hrvatska banka za obnovu i razvitak, OIB 26702280390</item>
      <item>OTP banka Hrvatska dioničko društvo, OIB 52508873833</item>
      <item>Trgovački sud Split Računovodstvo, OIB 30842297926</item>
      <item>Trgovački sud Split Pisarnica, OIB 30842297926</item>
      <item>Financijska agencija REGIONALNI CENTAR SPLIT, OIB 85821130368</item>
      <item>Grgić &amp; Partneri odvjetničko društvo j.t.d., OIB 16457179668</item>
      <item>MINISTARSTVO PODUZETNIŠTVA I OBRTA</item>
      <item>MINISTARSTVO FINANCIJA RH Odjel za naplatu državnih jamstava, potraživanja po javnom dugu i ovrhu, OIB 18683136487</item>
      <item>KRAH društvo s ograničenom odgovornošću za proizvodnju, OIB 24923144098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
    <derivirana_varijabla naziv="DomainObject.PoslovniBrojDokumenta_1"/>
  </DomainObject.PoslovniBrojDokumenta>
  <DomainObject.Predmet.StrankaIDrugi>
    <izvorni_sadrzaj>OTP banka Hrvatska dioničko društvo i dr.</izvorni_sadrzaj>
    <derivirana_varijabla naziv="DomainObject.Predmet.StrankaIDrugi_1">OTP banka Hrvatska dioničko društvo i dr.</derivirana_varijabla>
  </DomainObject.Predmet.StrankaIDrugi>
  <DomainObject.Predmet.ProtustrankaIDrugi>
    <izvorni_sadrzaj>ALDIKO, d.o.o. za proizvodnju,trgovinu i usluge "u stečaju"</izvorni_sadrzaj>
    <derivirana_varijabla naziv="DomainObject.Predmet.ProtustrankaIDrugi_1">ALDIKO, d.o.o. za proizvodnju,trgovinu i usluge "u stečaju"</derivirana_varijabla>
  </DomainObject.Predmet.ProtustrankaIDrugi>
  <DomainObject.Predmet.StrankaIDrugiAdressOIB>
    <izvorni_sadrzaj>OTP banka Hrvatska dioničko društvo, OIB 52508873833, Ulica Domovinskog rata 3, 23000 Zadar i dr.</izvorni_sadrzaj>
    <derivirana_varijabla naziv="DomainObject.Predmet.StrankaIDrugiAdressOIB_1">OTP banka Hrvatska dioničko društvo, OIB 52508873833, Ulica Domovinskog rata 3, 23000 Zadar i dr.</derivirana_varijabla>
  </DomainObject.Predmet.StrankaIDrugiAdressOIB>
  <DomainObject.Predmet.ProtustrankaIDrugiAdressOIB>
    <izvorni_sadrzaj>ALDIKO, d.o.o. za proizvodnju,trgovinu i usluge "u stečaju", OIB 86695892107, Zagvozd/bb, 21270 Zagvozd</izvorni_sadrzaj>
    <derivirana_varijabla naziv="DomainObject.Predmet.ProtustrankaIDrugiAdressOIB_1">ALDIKO, d.o.o. za proizvodnju,trgovinu i usluge "u stečaju", OIB 86695892107, Zagvozd/bb, 21270 Zagvozd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ALDIKO, d.o.o. za proizvodnju,trgovinu i usluge "u stečaju"</item>
      <item>OTP banka Hrvatska dioničko društvo</item>
      <item>CREDO BANKA d.d. - u prisilnoj likvidaciji</item>
      <item>Odvjetničko društvo ŠIŠKO i partneri, j.t.d.</item>
      <item>NARODNE NOVINE, dioničko društvo za izdavanje i tiskanje Službenog lista Republike Hrvatske, službenih i drugih obrazaca te </item>
      <item>HRVATSKA POŠTANSKA BANKA, dioničko društvo</item>
      <item>Ivan Galić</item>
      <item>ANTE MRKONJIĆ dipl. iur.</item>
      <item>Credo banka dioničko društvo "u stečaju"</item>
      <item>LOCAT CROATIA društvo s ograničenom odgovornošću za trgovinu i usluge</item>
      <item>Županijsko državno odvjetništvo Građanskko upravni odjel Split</item>
      <item>Ministarstvo gospodarstva, rada i poduzetništva</item>
      <item>Mladen Ćorić</item>
      <item>HYPO-LEASING KROATIEN, društvo za financiranje, d.o.o.</item>
      <item>Konica Minolta Hrvatska - poslovna rješenja, d.o.o. za trgovinu i usluge</item>
      <item>EUROHERC osiguranje d.d. Podružnica Split</item>
      <item>Ivica Didak</item>
      <item>GU društvo s ograničenom odgovornošću za trgovinu i zastupanje</item>
      <item>Marina Tončić-Bota</item>
      <item>TRAST međunarodno otpremništvo, dioničko društvo</item>
      <item>Hrvatski Telekom d.d.</item>
      <item>Nada Badurina</item>
      <item>Ljerka Šmit-primorac</item>
      <item>FORMATOR SIGURNOSNA STAKLA d. o. o.</item>
      <item>JADRANŠPED-IMOTSKI d.o.o. za prijevoz, trgovinu i usluge</item>
      <item>STROJOPROMET-ZAGREB d.o.o.</item>
      <item>Branko Vukšić</item>
      <item>EUROINSPEKT - DRVOKONTROLA društvo s ograničenom odgovornošću za kontrolu robe i inženjering</item>
      <item>HEP-Operator distribucijskog sustava d.o.o. za distribuciju i opskrbu električne energije  ELEKTRODALMACIJA SPLIT</item>
      <item>Odvjetničko društvo TOMIĆ &amp; ŠUŠNJAR j.t.d. u likvidaciji</item>
      <item>HRVATSKE ŠUME društvo s ograničenom odgovornošću</item>
      <item>MADIRAZZA &amp; PARTNERI, odvjetničko društvo</item>
      <item>Hrvatska radiotelevizija</item>
      <item>Odvjetničko društvo HAČIĆ, KALLAY &amp; PARTNERI, društvo s ograničenom odgovornošću</item>
      <item>HYPO - LEASING STEIERMARK društvo s ograničenom odgovornošću za usluge</item>
      <item>BRANKO VUKUŠIĆ</item>
      <item>Credo banka dioničko društvo "u stečaju"</item>
      <item>TRGOMETAL za proizvodnju, trgovinu i usluge, društvo s ograničenom odgovornošću</item>
      <item>HRVATSKA POŠTANSKA BANKA, dioničko društvo</item>
      <item>Odvjetničko društvo Vukić,Jelušić,Šulina,Stanković,Jurcan&amp;Jabuka</item>
      <item>KVARNER VIENNA INSURANCE GROUP dioničko društvo za osiguranje</item>
      <item>DŽAMBO STAKLO d.o.o. za proizvodnju i obradu stakla</item>
      <item>MICRONIC, d.o.o. za proizvodnju, trgovinu i usluge</item>
      <item>EURAL d.o.o. za proizvodnju i trgovinu</item>
      <item>NIN ELEKTROCOMMERCE, d.o.o. za trgovinu, usluge i proizvodnju elektroopreme</item>
      <item>Ana Smoljan Zanki</item>
      <item>LEGEA ŠPORT d.o.o. za trgovinu</item>
      <item>Jadranko Vidović</item>
      <item>Ankica Čenić dipl. oec.</item>
      <item>FOND ZA RAZVOJ I ZAPOŠLJAVANJE ZAGREB</item>
      <item>Ministarstvo gospodarstva, rada i poduzetništva</item>
      <item>Hrvatski Telekom d.d.</item>
      <item>Visoki trgovački sud</item>
      <item>Općinski sud Imotski Zemljišnoknjižni odjel Imotski</item>
      <item>Općinski sud Trogir Zemljišno knjižnji odjel</item>
      <item>Općinski sud Imotski Ovršni odjel</item>
      <item>Porezna uprava Ispostava Trogir</item>
      <item>Porezna uprava Split Ispostava Imotski</item>
      <item>GORTAN-ZADAR društvo s ograničenom odgovornošću za poslove u građevinarstvu</item>
      <item>Trgovački sud Split Oglasna ploča</item>
      <item>Trgovački sud Split Registarski odjel</item>
      <item>POTENCIJAL za inženjering i usluge društvo s ograničenom odgovornošću</item>
      <item>WORK, društvo s ograničenom odgovornošću za građevinarstvo, trgovinu, ugostiteljstvo i cestovni prijevoz</item>
      <item>Nikola Jurić</item>
      <item>Porezna uprava Ispostava Imotski</item>
      <item>Hrvatska banka za obnovu i razvitak</item>
      <item>OTP banka Hrvatska dioničko društvo</item>
      <item>Trgovački sud Split Računovodstvo</item>
      <item>Trgovački sud Split Pisarnica</item>
      <item>Financijska agencija REGIONALNI CENTAR SPLIT</item>
      <item>Grgić &amp; Partneri odvjetničko društvo j.t.d.</item>
      <item>MINISTARSTVO PODUZETNIŠTVA I OBRTA</item>
      <item>MINISTARSTVO FINANCIJA RH Odjel za naplatu državnih jamstava, potraživanja po javnom dugu i ovrhu</item>
      <item>KRAH društvo s ograničenom odgovornošću za proizvodnju</item>
    </izvorni_sadrzaj>
    <derivirana_varijabla naziv="DomainObject.Predmet.SudioniciListNaziv_1">
      <item>ALDIKO, d.o.o. za proizvodnju,trgovinu i usluge "u stečaju"</item>
      <item>OTP banka Hrvatska dioničko društvo</item>
      <item>CREDO BANKA d.d. - u prisilnoj likvidaciji</item>
      <item>Odvjetničko društvo ŠIŠKO i partneri, j.t.d.</item>
      <item>NARODNE NOVINE, dioničko društvo za izdavanje i tiskanje Službenog lista Republike Hrvatske, službenih i drugih obrazaca te </item>
      <item>HRVATSKA POŠTANSKA BANKA, dioničko društvo</item>
      <item>Ivan Galić</item>
      <item>ANTE MRKONJIĆ dipl. iur.</item>
      <item>Credo banka dioničko društvo "u stečaju"</item>
      <item>LOCAT CROATIA društvo s ograničenom odgovornošću za trgovinu i usluge</item>
      <item>Županijsko državno odvjetništvo Građanskko upravni odjel Split</item>
      <item>Ministarstvo gospodarstva, rada i poduzetništva</item>
      <item>Mladen Ćorić</item>
      <item>HYPO-LEASING KROATIEN, društvo za financiranje, d.o.o.</item>
      <item>Konica Minolta Hrvatska - poslovna rješenja, d.o.o. za trgovinu i usluge</item>
      <item>EUROHERC osiguranje d.d. Podružnica Split</item>
      <item>Ivica Didak</item>
      <item>GU društvo s ograničenom odgovornošću za trgovinu i zastupanje</item>
      <item>Marina Tončić-Bota</item>
      <item>TRAST međunarodno otpremništvo, dioničko društvo</item>
      <item>Hrvatski Telekom d.d.</item>
      <item>Nada Badurina</item>
      <item>Ljerka Šmit-primorac</item>
      <item>FORMATOR SIGURNOSNA STAKLA d. o. o.</item>
      <item>JADRANŠPED-IMOTSKI d.o.o. za prijevoz, trgovinu i usluge</item>
      <item>STROJOPROMET-ZAGREB d.o.o.</item>
      <item>Branko Vukšić</item>
      <item>EUROINSPEKT - DRVOKONTROLA društvo s ograničenom odgovornošću za kontrolu robe i inženjering</item>
      <item>HEP-Operator distribucijskog sustava d.o.o. za distribuciju i opskrbu električne energije  ELEKTRODALMACIJA SPLIT</item>
      <item>Odvjetničko društvo TOMIĆ &amp; ŠUŠNJAR j.t.d. u likvidaciji</item>
      <item>HRVATSKE ŠUME društvo s ograničenom odgovornošću</item>
      <item>MADIRAZZA &amp; PARTNERI, odvjetničko društvo</item>
      <item>Hrvatska radiotelevizija</item>
      <item>Odvjetničko društvo HAČIĆ, KALLAY &amp; PARTNERI, društvo s ograničenom odgovornošću</item>
      <item>HYPO - LEASING STEIERMARK društvo s ograničenom odgovornošću za usluge</item>
      <item>BRANKO VUKUŠIĆ</item>
      <item>Credo banka dioničko društvo "u stečaju"</item>
      <item>TRGOMETAL za proizvodnju, trgovinu i usluge, društvo s ograničenom odgovornošću</item>
      <item>HRVATSKA POŠTANSKA BANKA, dioničko društvo</item>
      <item>Odvjetničko društvo Vukić,Jelušić,Šulina,Stanković,Jurcan&amp;Jabuka</item>
      <item>KVARNER VIENNA INSURANCE GROUP dioničko društvo za osiguranje</item>
      <item>DŽAMBO STAKLO d.o.o. za proizvodnju i obradu stakla</item>
      <item>MICRONIC, d.o.o. za proizvodnju, trgovinu i usluge</item>
      <item>EURAL d.o.o. za proizvodnju i trgovinu</item>
      <item>NIN ELEKTROCOMMERCE, d.o.o. za trgovinu, usluge i proizvodnju elektroopreme</item>
      <item>Ana Smoljan Zanki</item>
      <item>LEGEA ŠPORT d.o.o. za trgovinu</item>
      <item>Jadranko Vidović</item>
      <item>Ankica Čenić dipl. oec.</item>
      <item>FOND ZA RAZVOJ I ZAPOŠLJAVANJE ZAGREB</item>
      <item>Ministarstvo gospodarstva, rada i poduzetništva</item>
      <item>Hrvatski Telekom d.d.</item>
      <item>Visoki trgovački sud</item>
      <item>Općinski sud Imotski Zemljišnoknjižni odjel Imotski</item>
      <item>Općinski sud Trogir Zemljišno knjižnji odjel</item>
      <item>Općinski sud Imotski Ovršni odjel</item>
      <item>Porezna uprava Ispostava Trogir</item>
      <item>Porezna uprava Split Ispostava Imotski</item>
      <item>GORTAN-ZADAR društvo s ograničenom odgovornošću za poslove u građevinarstvu</item>
      <item>Trgovački sud Split Oglasna ploča</item>
      <item>Trgovački sud Split Registarski odjel</item>
      <item>POTENCIJAL za inženjering i usluge društvo s ograničenom odgovornošću</item>
      <item>WORK, društvo s ograničenom odgovornošću za građevinarstvo, trgovinu, ugostiteljstvo i cestovni prijevoz</item>
      <item>Nikola Jurić</item>
      <item>Porezna uprava Ispostava Imotski</item>
      <item>Hrvatska banka za obnovu i razvitak</item>
      <item>OTP banka Hrvatska dioničko društvo</item>
      <item>Trgovački sud Split Računovodstvo</item>
      <item>Trgovački sud Split Pisarnica</item>
      <item>Financijska agencija REGIONALNI CENTAR SPLIT</item>
      <item>Grgić &amp; Partneri odvjetničko društvo j.t.d.</item>
      <item>MINISTARSTVO PODUZETNIŠTVA I OBRTA</item>
      <item>MINISTARSTVO FINANCIJA RH Odjel za naplatu državnih jamstava, potraživanja po javnom dugu i ovrhu</item>
      <item>KRAH društvo s ograničenom odgovornošću za proizvodnju</item>
    </derivirana_varijabla>
  </DomainObject.Predmet.SudioniciListNaziv>
  <DomainObject.Predmet.SudioniciListAdressOIB>
    <izvorni_sadrzaj>
      <item>ALDIKO, d.o.o. za proizvodnju,trgovinu i usluge "u stečaju", OIB 86695892107, Zagvozd/bb,21270 Zagvozd</item>
      <item>OTP banka Hrvatska dioničko društvo, OIB 52508873833, Ulica Domovinskog rata 3,23000 Zadar</item>
      <item>CREDO BANKA d.d. - u prisilnoj likvidaciji, OIB 94141384086, Zrinjsko-Frankopanska 58,21000 Split</item>
      <item>Odvjetničko društvo ŠIŠKO i partneri, j.t.d., OIB 20314590488, Lovretska 1,Split</item>
      <item>NARODNE NOVINE, dioničko društvo za izdavanje i tiskanje Službenog lista Republike Hrvatske, službenih i drugih obrazaca te , OIB 64546066176, Savski Gaj XIII. put 6,10000 Zagreb</item>
      <item>HRVATSKA POŠTANSKA BANKA, dioničko društvo, OIB 87939104217, Jurišićeva 4,10000 Zagreb</item>
      <item>Ivan Galić, Vrh Visoke 10,21000 Split</item>
      <item>ANTE MRKONJIĆ dipl. iur., OIB 84299598589, Kneza Domagoja 3,21260 Zmijavci</item>
      <item>Credo banka dioničko društvo "u stečaju", OIB 94141384086, Zrinjsko-Frankopanska 58,Split</item>
      <item>LOCAT CROATIA društvo s ograničenom odgovornošću za trgovinu i usluge, OIB 34403322678, Heinzelova 33,10000 Zagreb</item>
      <item>Županijsko državno odvjetništvo Građanskko upravni odjel Split, 21000 Split</item>
      <item>Ministarstvo gospodarstva, rada i poduzetništva, OIB 57036237740, Ulica grada Vukovara 78,10000 Zagreb</item>
      <item>Mladen Ćorić, OIB 11835965307, Trg Francuske Republike 12,10000 Zagreb</item>
      <item>HYPO-LEASING KROATIEN, društvo za financiranje, d.o.o., OIB 87064273078, Koranska 16,10000 Zagreb</item>
      <item>Konica Minolta Hrvatska - poslovna rješenja, d.o.o. za trgovinu i usluge, OIB 31697259786, Horvatova 82,10000 Zagreb</item>
      <item>EUROHERC osiguranje d.d. Podružnica Split, OIB 22694857747, Ul.grada Vukovara 282,10000 Zagreb</item>
      <item>Ivica Didak, OIB 76700337614, Velimira Škorpika 24,10000 Zagreb</item>
      <item>GU društvo s ograničenom odgovornošću za trgovinu i zastupanje, OIB 91929234326, Mala Švarča 155,47000 Karlovac</item>
      <item>Marina Tončić-Bota, Teslina 3/II,21000 Split</item>
      <item>TRAST međunarodno otpremništvo, dioničko društvo, OIB 93225891495, Gat sv, Duje 4,21000 Split</item>
      <item>Hrvatski Telekom d.d., OIB 81793146560, Savska cesta 32,10000 Zagreb</item>
      <item>Nada Badurina, Ribarska 4,51000 Rijeka</item>
      <item>Ljerka Šmit-primorac, OIB 23649115570, Nehruov Trg 44,Zagreb</item>
      <item>FORMATOR SIGURNOSNA STAKLA d. o. o., OIB 64828713623, Industrijska zona - Radna zona R 29,51227 Kukuljanovo</item>
      <item>JADRANŠPED-IMOTSKI d.o.o. za prijevoz, trgovinu i usluge, OIB 32986803392, Fra Rajmunda Rudeža 1,21260 Imotski</item>
      <item>STROJOPROMET-ZAGREB d.o.o., OIB 97994010225, Zagrebačka 6,10292 Šenkovec</item>
      <item>Branko Vukšić, Republike Austrije 17/I,10000 Zagreb</item>
      <item>EUROINSPEKT - DRVOKONTROLA društvo s ograničenom odgovornošću za kontrolu robe i inženjering, OIB 32280738674, Preradovićeva 31 A,10000 Zagreb</item>
      <item>HEP-Operator distribucijskog sustava d.o.o. za distribuciju i opskrbu električne energije  ELEKTRODALMACIJA SPLIT, OIB 46830600751, Ulica grada Vukovara 37,10000 Zagreb</item>
      <item>Odvjetničko društvo TOMIĆ &amp; ŠUŠNJAR j.t.d. u likvidaciji, OIB 56842995878, Zelinska 2/1,10000 Zagreb</item>
      <item>HRVATSKE ŠUME društvo s ograničenom odgovornošću, OIB 69693144506, Ul.Ljudevita Farkaša Vukotinovića 2,10000 Zagreb</item>
      <item>MADIRAZZA &amp; PARTNERI, odvjetničko društvo, OIB 37462847637, Masarykova 21,10000 Zagreb</item>
      <item>Hrvatska radiotelevizija, OIB 68419124305, Prisavlje 3,10000 Zagreb</item>
      <item>Odvjetničko društvo HAČIĆ, KALLAY &amp; PARTNERI, društvo s ograničenom odgovornošću, OIB 86709918716, Ilica 1/A,10000 Zagreb</item>
      <item>HYPO - LEASING STEIERMARK društvo s ograničenom odgovornošću za usluge, OIB 64646464586, Garićgradska 18,10000 Zagreb</item>
      <item>BRANKO VUKUŠIĆ, Republike Austrije 17/I,10000 Zagreb</item>
      <item>Credo banka dioničko društvo "u stečaju", OIB 94141384086, Zrinsko - frankopanska 58,21000 Split</item>
      <item>TRGOMETAL za proizvodnju, trgovinu i usluge, društvo s ograničenom odgovornošću, OIB 14669056208, Put Dračanice 8,21204 Dugopolje</item>
      <item>HRVATSKA POŠTANSKA BANKA, dioničko društvo, OIB 87939104217, Jurišićeva 4,10000 Zagreb</item>
      <item>Odvjetničko društvo Vukić,Jelušić,Šulina,Stanković,Jurcan&amp;Jabuka, Nikole Telse 9/V-VI,51000 Rijeka</item>
      <item>KVARNER VIENNA INSURANCE GROUP dioničko društvo za osiguranje, OIB 52848403362, Osječka 46,51000 Rijeka</item>
      <item>DŽAMBO STAKLO d.o.o. za proizvodnju i obradu stakla, OIB 15147758022, Podi/bb,Šibenik</item>
      <item>MICRONIC, d.o.o. za proizvodnju, trgovinu i usluge, OIB 89489773101, Gotovčeva 8,21000 Split</item>
      <item>EURAL d.o.o. za proizvodnju i trgovinu, OIB 87435755785, Sveta Nedelja, Poduzetnička 5,Kerestinec</item>
      <item>NIN ELEKTROCOMMERCE, d.o.o. za trgovinu, usluge i proizvodnju elektroopreme, OIB 79652872175, Zona male privrede područja Grabi,Poličnik</item>
      <item>Ana Smoljan Zanki, Trg kneza Višeslava 6,23000 Zadar</item>
      <item>LEGEA ŠPORT d.o.o. za trgovinu, OIB 44892488481, Fra Stjepana Vrljića 12,21260 Imotski</item>
      <item>Jadranko Vidović, Mažuranićevo šetalište  55,21000 Split</item>
      <item>Ankica Čenić dipl. oec., OIB 67541309757, Pupačićeva 1,21000 Split</item>
      <item>FOND ZA RAZVOJ I ZAPOŠLJAVANJE ZAGREB, Preobraženska 4/IV,10000 Zagreb</item>
      <item>Ministarstvo gospodarstva, rada i poduzetništva, Ulica grada Vukovara 78,10000 Zagreb</item>
      <item>Hrvatski Telekom d.d., OIB 81793146560, Savska cesta 32,10000 Zagreb</item>
      <item>Visoki trgovački sud, OIB 97349366519, Berislavićeva 11,10000 Zagreb</item>
      <item>Općinski sud Imotski Zemljišnoknjižni odjel Imotski, OIB 47973067824, Dr. Ante Starčevića 23,21260 Imotski</item>
      <item>Općinski sud Trogir Zemljišno knjižnji odjel, OIB 43584763981, Obala Bana Berislavića 1,21220 Trogir</item>
      <item>Općinski sud Imotski Ovršni odjel, OIB 47973067824, A. Starčevića 23,21260 Imotski</item>
      <item>Porezna uprava Ispostava Trogir, OIB , Blaža Jurja Trogiranina 1,21220 Trogir</item>
      <item>Porezna uprava Split Ispostava Imotski, Ante Starčevića bb,21260 Imotski</item>
      <item>GORTAN-ZADAR društvo s ograničenom odgovornošću za poslove u građevinarstvu, OIB 72185476666, Andrije Hebranga 3,Zadar</item>
      <item>Trgovački sud Split Oglasna ploča, OIB 30842297926, Sukoišanska 6,21000 Split</item>
      <item>Trgovački sud Split Registarski odjel, OIB 30842297926, Sukoišanska 6,21000 Split</item>
      <item>POTENCIJAL za inženjering i usluge društvo s ograničenom odgovornošću, OIB 80072940561, Doverska 37,Split</item>
      <item>WORK, društvo s ograničenom odgovornošću za građevinarstvo, trgovinu, ugostiteljstvo i cestovni prijevoz, OIB 46872257987, 113. Šibenske brigade HV br. 175,Bilice</item>
      <item>Nikola Jurić, B.Berislavića 5,21 000 Split</item>
      <item>Porezna uprava Ispostava Imotski, Ante Starčevića 23,21260 Imotski</item>
      <item>Hrvatska banka za obnovu i razvitak, OIB 26702280390, Strosmayerov trg 9,10000 Zagreb</item>
      <item>OTP banka Hrvatska dioničko društvo, OIB 52508873833, Ulica Domovinskog rata 3,Zadar</item>
      <item>Trgovački sud Split Računovodstvo, OIB 30842297926, Sukoišanska 6,21000 Split</item>
      <item>Trgovački sud Split Pisarnica, OIB 30842297926, Sukoišanska 6,21000 Split</item>
      <item>Financijska agencija REGIONALNI CENTAR SPLIT, OIB 85821130368, Mažuranićevo šetalilšte 24 b,21000 Split</item>
      <item>Grgić &amp; Partneri odvjetničko društvo j.t.d., OIB 16457179668, Put Supavla 1/II,21000 Split</item>
      <item>MINISTARSTVO PODUZETNIŠTVA I OBRTA, Ulica grada Vukovara 78,10000 Zagreb</item>
      <item>MINISTARSTVO FINANCIJA RH Odjel za naplatu državnih jamstava, potraživanja po javnom dugu i ovrhu, OIB 18683136487, Katančićeva 5,10000 Zagreb</item>
      <item>KRAH društvo s ograničenom odgovornošću za proizvodnju, OIB 24923144098, Fra Ivana Rožića 23,21276 Vrgorac</item>
    </izvorni_sadrzaj>
    <derivirana_varijabla naziv="DomainObject.Predmet.SudioniciListAdressOIB_1">
      <item>ALDIKO, d.o.o. za proizvodnju,trgovinu i usluge "u stečaju", OIB 86695892107, Zagvozd/bb,21270 Zagvozd</item>
      <item>OTP banka Hrvatska dioničko društvo, OIB 52508873833, Ulica Domovinskog rata 3,23000 Zadar</item>
      <item>CREDO BANKA d.d. - u prisilnoj likvidaciji, OIB 94141384086, Zrinjsko-Frankopanska 58,21000 Split</item>
      <item>Odvjetničko društvo ŠIŠKO i partneri, j.t.d., OIB 20314590488, Lovretska 1,Split</item>
      <item>NARODNE NOVINE, dioničko društvo za izdavanje i tiskanje Službenog lista Republike Hrvatske, službenih i drugih obrazaca te , OIB 64546066176, Savski Gaj XIII. put 6,10000 Zagreb</item>
      <item>HRVATSKA POŠTANSKA BANKA, dioničko društvo, OIB 87939104217, Jurišićeva 4,10000 Zagreb</item>
      <item>Ivan Galić, Vrh Visoke 10,21000 Split</item>
      <item>ANTE MRKONJIĆ dipl. iur., OIB 84299598589, Kneza Domagoja 3,21260 Zmijavci</item>
      <item>Credo banka dioničko društvo "u stečaju", OIB 94141384086, Zrinjsko-Frankopanska 58,Split</item>
      <item>LOCAT CROATIA društvo s ograničenom odgovornošću za trgovinu i usluge, OIB 34403322678, Heinzelova 33,10000 Zagreb</item>
      <item>Županijsko državno odvjetništvo Građanskko upravni odjel Split, 21000 Split</item>
      <item>Ministarstvo gospodarstva, rada i poduzetništva, OIB 57036237740, Ulica grada Vukovara 78,10000 Zagreb</item>
      <item>Mladen Ćorić, OIB 11835965307, Trg Francuske Republike 12,10000 Zagreb</item>
      <item>HYPO-LEASING KROATIEN, društvo za financiranje, d.o.o., OIB 87064273078, Koranska 16,10000 Zagreb</item>
      <item>Konica Minolta Hrvatska - poslovna rješenja, d.o.o. za trgovinu i usluge, OIB 31697259786, Horvatova 82,10000 Zagreb</item>
      <item>EUROHERC osiguranje d.d. Podružnica Split, OIB 22694857747, Ul.grada Vukovara 282,10000 Zagreb</item>
      <item>Ivica Didak, OIB 76700337614, Velimira Škorpika 24,10000 Zagreb</item>
      <item>GU društvo s ograničenom odgovornošću za trgovinu i zastupanje, OIB 91929234326, Mala Švarča 155,47000 Karlovac</item>
      <item>Marina Tončić-Bota, Teslina 3/II,21000 Split</item>
      <item>TRAST međunarodno otpremništvo, dioničko društvo, OIB 93225891495, Gat sv, Duje 4,21000 Split</item>
      <item>Hrvatski Telekom d.d., OIB 81793146560, Savska cesta 32,10000 Zagreb</item>
      <item>Nada Badurina, Ribarska 4,51000 Rijeka</item>
      <item>Ljerka Šmit-primorac, OIB 23649115570, Nehruov Trg 44,Zagreb</item>
      <item>FORMATOR SIGURNOSNA STAKLA d. o. o., OIB 64828713623, Industrijska zona - Radna zona R 29,51227 Kukuljanovo</item>
      <item>JADRANŠPED-IMOTSKI d.o.o. za prijevoz, trgovinu i usluge, OIB 32986803392, Fra Rajmunda Rudeža 1,21260 Imotski</item>
      <item>STROJOPROMET-ZAGREB d.o.o., OIB 97994010225, Zagrebačka 6,10292 Šenkovec</item>
      <item>Branko Vukšić, Republike Austrije 17/I,10000 Zagreb</item>
      <item>EUROINSPEKT - DRVOKONTROLA društvo s ograničenom odgovornošću za kontrolu robe i inženjering, OIB 32280738674, Preradovićeva 31 A,10000 Zagreb</item>
      <item>HEP-Operator distribucijskog sustava d.o.o. za distribuciju i opskrbu električne energije  ELEKTRODALMACIJA SPLIT, OIB 46830600751, Ulica grada Vukovara 37,10000 Zagreb</item>
      <item>Odvjetničko društvo TOMIĆ &amp; ŠUŠNJAR j.t.d. u likvidaciji, OIB 56842995878, Zelinska 2/1,10000 Zagreb</item>
      <item>HRVATSKE ŠUME društvo s ograničenom odgovornošću, OIB 69693144506, Ul.Ljudevita Farkaša Vukotinovića 2,10000 Zagreb</item>
      <item>MADIRAZZA &amp; PARTNERI, odvjetničko društvo, OIB 37462847637, Masarykova 21,10000 Zagreb</item>
      <item>Hrvatska radiotelevizija, OIB 68419124305, Prisavlje 3,10000 Zagreb</item>
      <item>Odvjetničko društvo HAČIĆ, KALLAY &amp; PARTNERI, društvo s ograničenom odgovornošću, OIB 86709918716, Ilica 1/A,10000 Zagreb</item>
      <item>HYPO - LEASING STEIERMARK društvo s ograničenom odgovornošću za usluge, OIB 64646464586, Garićgradska 18,10000 Zagreb</item>
      <item>BRANKO VUKUŠIĆ, Republike Austrije 17/I,10000 Zagreb</item>
      <item>Credo banka dioničko društvo "u stečaju", OIB 94141384086, Zrinsko - frankopanska 58,21000 Split</item>
      <item>TRGOMETAL za proizvodnju, trgovinu i usluge, društvo s ograničenom odgovornošću, OIB 14669056208, Put Dračanice 8,21204 Dugopolje</item>
      <item>HRVATSKA POŠTANSKA BANKA, dioničko društvo, OIB 87939104217, Jurišićeva 4,10000 Zagreb</item>
      <item>Odvjetničko društvo Vukić,Jelušić,Šulina,Stanković,Jurcan&amp;Jabuka, Nikole Telse 9/V-VI,51000 Rijeka</item>
      <item>KVARNER VIENNA INSURANCE GROUP dioničko društvo za osiguranje, OIB 52848403362, Osječka 46,51000 Rijeka</item>
      <item>DŽAMBO STAKLO d.o.o. za proizvodnju i obradu stakla, OIB 15147758022, Podi/bb,Šibenik</item>
      <item>MICRONIC, d.o.o. za proizvodnju, trgovinu i usluge, OIB 89489773101, Gotovčeva 8,21000 Split</item>
      <item>EURAL d.o.o. za proizvodnju i trgovinu, OIB 87435755785, Sveta Nedelja, Poduzetnička 5,Kerestinec</item>
      <item>NIN ELEKTROCOMMERCE, d.o.o. za trgovinu, usluge i proizvodnju elektroopreme, OIB 79652872175, Zona male privrede područja Grabi,Poličnik</item>
      <item>Ana Smoljan Zanki, Trg kneza Višeslava 6,23000 Zadar</item>
      <item>LEGEA ŠPORT d.o.o. za trgovinu, OIB 44892488481, Fra Stjepana Vrljića 12,21260 Imotski</item>
      <item>Jadranko Vidović, Mažuranićevo šetalište  55,21000 Split</item>
      <item>Ankica Čenić dipl. oec., OIB 67541309757, Pupačićeva 1,21000 Split</item>
      <item>FOND ZA RAZVOJ I ZAPOŠLJAVANJE ZAGREB, Preobraženska 4/IV,10000 Zagreb</item>
      <item>Ministarstvo gospodarstva, rada i poduzetništva, Ulica grada Vukovara 78,10000 Zagreb</item>
      <item>Hrvatski Telekom d.d., OIB 81793146560, Savska cesta 32,10000 Zagreb</item>
      <item>Visoki trgovački sud, OIB 97349366519, Berislavićeva 11,10000 Zagreb</item>
      <item>Općinski sud Imotski Zemljišnoknjižni odjel Imotski, OIB 47973067824, Dr. Ante Starčevića 23,21260 Imotski</item>
      <item>Općinski sud Trogir Zemljišno knjižnji odjel, OIB 43584763981, Obala Bana Berislavića 1,21220 Trogir</item>
      <item>Općinski sud Imotski Ovršni odjel, OIB 47973067824, A. Starčevića 23,21260 Imotski</item>
      <item>Porezna uprava Ispostava Trogir, OIB , Blaža Jurja Trogiranina 1,21220 Trogir</item>
      <item>Porezna uprava Split Ispostava Imotski, Ante Starčevića bb,21260 Imotski</item>
      <item>GORTAN-ZADAR društvo s ograničenom odgovornošću za poslove u građevinarstvu, OIB 72185476666, Andrije Hebranga 3,Zadar</item>
      <item>Trgovački sud Split Oglasna ploča, OIB 30842297926, Sukoišanska 6,21000 Split</item>
      <item>Trgovački sud Split Registarski odjel, OIB 30842297926, Sukoišanska 6,21000 Split</item>
      <item>POTENCIJAL za inženjering i usluge društvo s ograničenom odgovornošću, OIB 80072940561, Doverska 37,Split</item>
      <item>WORK, društvo s ograničenom odgovornošću za građevinarstvo, trgovinu, ugostiteljstvo i cestovni prijevoz, OIB 46872257987, 113. Šibenske brigade HV br. 175,Bilice</item>
      <item>Nikola Jurić, B.Berislavića 5,21 000 Split</item>
      <item>Porezna uprava Ispostava Imotski, Ante Starčevića 23,21260 Imotski</item>
      <item>Hrvatska banka za obnovu i razvitak, OIB 26702280390, Strosmayerov trg 9,10000 Zagreb</item>
      <item>OTP banka Hrvatska dioničko društvo, OIB 52508873833, Ulica Domovinskog rata 3,Zadar</item>
      <item>Trgovački sud Split Računovodstvo, OIB 30842297926, Sukoišanska 6,21000 Split</item>
      <item>Trgovački sud Split Pisarnica, OIB 30842297926, Sukoišanska 6,21000 Split</item>
      <item>Financijska agencija REGIONALNI CENTAR SPLIT, OIB 85821130368, Mažuranićevo šetalilšte 24 b,21000 Split</item>
      <item>Grgić &amp; Partneri odvjetničko društvo j.t.d., OIB 16457179668, Put Supavla 1/II,21000 Split</item>
      <item>MINISTARSTVO PODUZETNIŠTVA I OBRTA, Ulica grada Vukovara 78,10000 Zagreb</item>
      <item>MINISTARSTVO FINANCIJA RH Odjel za naplatu državnih jamstava, potraživanja po javnom dugu i ovrhu, OIB 18683136487, Katančićeva 5,10000 Zagreb</item>
      <item>KRAH društvo s ograničenom odgovornošću za proizvodnju, OIB 24923144098, Fra Ivana Rožića 23,21276 Vrgorac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86695892107</item>
      <item>, OIB 52508873833</item>
      <item>, OIB 94141384086</item>
      <item>, OIB 20314590488</item>
      <item>, OIB 64546066176</item>
      <item>, OIB 87939104217</item>
      <item>, OIB null</item>
      <item>, OIB 84299598589</item>
      <item>, OIB 94141384086</item>
      <item>, OIB 34403322678</item>
      <item>, OIB null</item>
      <item>, OIB 57036237740</item>
      <item>, OIB 11835965307</item>
      <item>, OIB 87064273078</item>
      <item>, OIB 31697259786</item>
      <item>, OIB 22694857747</item>
      <item>, OIB 76700337614</item>
      <item>, OIB 91929234326</item>
      <item>, OIB null</item>
      <item>, OIB 93225891495</item>
      <item>, OIB 81793146560</item>
      <item>, OIB null</item>
      <item>, OIB 23649115570</item>
      <item>, OIB 64828713623</item>
      <item>, OIB 32986803392</item>
      <item>, OIB 97994010225</item>
      <item>, OIB null</item>
      <item>, OIB 32280738674</item>
      <item>, OIB 46830600751</item>
      <item>, OIB 56842995878</item>
      <item>, OIB 69693144506</item>
      <item>, OIB 37462847637</item>
      <item>, OIB 68419124305</item>
      <item>, OIB 86709918716</item>
      <item>, OIB 64646464586</item>
      <item>, OIB null</item>
      <item>, OIB 94141384086</item>
      <item>, OIB 14669056208</item>
      <item>, OIB 87939104217</item>
      <item>, OIB null</item>
      <item>, OIB 52848403362</item>
      <item>, OIB 15147758022</item>
      <item>, OIB 89489773101</item>
      <item>, OIB 87435755785</item>
      <item>, OIB 79652872175</item>
      <item>, OIB null</item>
      <item>, OIB 44892488481</item>
      <item>, OIB null</item>
      <item>, OIB 67541309757</item>
      <item>, OIB null</item>
      <item>, OIB null</item>
      <item>, OIB 81793146560</item>
      <item>, OIB 97349366519</item>
      <item>, OIB 47973067824</item>
      <item>, OIB 43584763981</item>
      <item>, OIB 47973067824</item>
      <item>, OIB </item>
      <item>, OIB null</item>
      <item>, OIB 72185476666</item>
      <item>, OIB 30842297926</item>
      <item>, OIB 30842297926</item>
      <item>, OIB 80072940561</item>
      <item>, OIB 46872257987</item>
      <item>, OIB null</item>
      <item>, OIB null</item>
      <item>, OIB 26702280390</item>
      <item>, OIB 52508873833</item>
      <item>, OIB 30842297926</item>
      <item>, OIB 30842297926</item>
      <item>, OIB 85821130368</item>
      <item>, OIB 16457179668</item>
      <item>, OIB null</item>
      <item>, OIB 18683136487</item>
      <item>, OIB 24923144098</item>
    </izvorni_sadrzaj>
    <derivirana_varijabla naziv="DomainObject.Predmet.SudioniciListNazivOIB_1">
      <item>, OIB 86695892107</item>
      <item>, OIB 52508873833</item>
      <item>, OIB 94141384086</item>
      <item>, OIB 20314590488</item>
      <item>, OIB 64546066176</item>
      <item>, OIB 87939104217</item>
      <item>, OIB null</item>
      <item>, OIB 84299598589</item>
      <item>, OIB 94141384086</item>
      <item>, OIB 34403322678</item>
      <item>, OIB null</item>
      <item>, OIB 57036237740</item>
      <item>, OIB 11835965307</item>
      <item>, OIB 87064273078</item>
      <item>, OIB 31697259786</item>
      <item>, OIB 22694857747</item>
      <item>, OIB 76700337614</item>
      <item>, OIB 91929234326</item>
      <item>, OIB null</item>
      <item>, OIB 93225891495</item>
      <item>, OIB 81793146560</item>
      <item>, OIB null</item>
      <item>, OIB 23649115570</item>
      <item>, OIB 64828713623</item>
      <item>, OIB 32986803392</item>
      <item>, OIB 97994010225</item>
      <item>, OIB null</item>
      <item>, OIB 32280738674</item>
      <item>, OIB 46830600751</item>
      <item>, OIB 56842995878</item>
      <item>, OIB 69693144506</item>
      <item>, OIB 37462847637</item>
      <item>, OIB 68419124305</item>
      <item>, OIB 86709918716</item>
      <item>, OIB 64646464586</item>
      <item>, OIB null</item>
      <item>, OIB 94141384086</item>
      <item>, OIB 14669056208</item>
      <item>, OIB 87939104217</item>
      <item>, OIB null</item>
      <item>, OIB 52848403362</item>
      <item>, OIB 15147758022</item>
      <item>, OIB 89489773101</item>
      <item>, OIB 87435755785</item>
      <item>, OIB 79652872175</item>
      <item>, OIB null</item>
      <item>, OIB 44892488481</item>
      <item>, OIB null</item>
      <item>, OIB 67541309757</item>
      <item>, OIB null</item>
      <item>, OIB null</item>
      <item>, OIB 81793146560</item>
      <item>, OIB 97349366519</item>
      <item>, OIB 47973067824</item>
      <item>, OIB 43584763981</item>
      <item>, OIB 47973067824</item>
      <item>, OIB </item>
      <item>, OIB null</item>
      <item>, OIB 72185476666</item>
      <item>, OIB 30842297926</item>
      <item>, OIB 30842297926</item>
      <item>, OIB 80072940561</item>
      <item>, OIB 46872257987</item>
      <item>, OIB null</item>
      <item>, OIB null</item>
      <item>, OIB 26702280390</item>
      <item>, OIB 52508873833</item>
      <item>, OIB 30842297926</item>
      <item>, OIB 30842297926</item>
      <item>, OIB 85821130368</item>
      <item>, OIB 16457179668</item>
      <item>, OIB null</item>
      <item>, OIB 18683136487</item>
      <item>, OIB 24923144098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36292B-21C4-41C2-AFA3-1E77873F88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613</properties:Words>
  <properties:Characters>3369</properties:Characters>
  <properties:Lines>92</properties:Lines>
  <properties:Paragraphs>34</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2016-11-23T12:44:00Z</dcterms:created>
  <dc:creator>Katarina Mikulić</dc:creator>
  <cp:lastModifiedBy>Katarina Mikulić</cp:lastModifiedBy>
  <cp:lastPrinted>2017-01-03T08:34:00Z</cp:lastPrinted>
  <dcterms:modified xmlns:xsi="http://www.w3.org/2001/XMLSchema-instance" xsi:type="dcterms:W3CDTF">2017-01-03T08:36:00Z</dcterms:modified>
  <cp:revision>12</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