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99f4" w14:paraId="0b799f4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02431B">
      <w:pPr>
        <w:spacing w:lineRule="atLeast" w:line="240"/>
      </w:pPr>
      <w:r w:rsidRPr="003527C1">
        <w:t>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</w:p>
    <w:p w:rsidRDefault="0002431B" w:rsidP="003D00FF" w:rsidR="0002431B">
      <w:pPr>
        <w:spacing w:lineRule="atLeast" w:line="240"/>
      </w:pPr>
    </w:p>
    <w:p w:rsidRDefault="003D00FF" w:rsidP="003D00FF" w:rsidR="003D00FF" w:rsidRPr="003527C1">
      <w:pPr>
        <w:spacing w:lineRule="atLeast" w:line="240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8E4DC9">
        <w:t>24</w:t>
      </w:r>
      <w:r w:rsidR="003D00FF">
        <w:t xml:space="preserve">. </w:t>
      </w:r>
      <w:r w:rsidR="008E4DC9">
        <w:t xml:space="preserve">rujna </w:t>
      </w:r>
      <w:r w:rsidR="003D00FF" w:rsidRPr="00475553">
        <w:t>201</w:t>
      </w:r>
      <w:r>
        <w:t>8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</w:t>
      </w:r>
      <w:proofErr w:type="spellStart"/>
      <w:r w:rsidR="00171957">
        <w:t>kupovnine</w:t>
      </w:r>
      <w:proofErr w:type="spellEnd"/>
      <w:r w:rsidR="00171957">
        <w:t xml:space="preserve"> 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645B44" w:rsidP="001474D7" w:rsidR="00645B44">
      <w:pPr>
        <w:jc w:val="center"/>
      </w:pPr>
      <w:r>
        <w:t xml:space="preserve">HEMMING d.o.o. "u stečaju", Pula, </w:t>
      </w:r>
      <w:proofErr w:type="spellStart"/>
      <w:r>
        <w:t>Laginjina</w:t>
      </w:r>
      <w:proofErr w:type="spellEnd"/>
      <w:r>
        <w:t xml:space="preserve"> 6,</w:t>
      </w:r>
    </w:p>
    <w:p w:rsidRDefault="00645B44" w:rsidP="001474D7" w:rsidR="003D00FF">
      <w:pPr>
        <w:jc w:val="center"/>
      </w:pPr>
      <w:r>
        <w:t xml:space="preserve"> OIB: 33450524436</w:t>
      </w:r>
      <w:r w:rsidR="00905F38">
        <w:t>.</w:t>
      </w:r>
    </w:p>
    <w:p w:rsidRDefault="0002431B" w:rsidP="003D00FF" w:rsidR="0002431B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761516" w:rsidRPr="00761516">
        <w:t>12</w:t>
      </w:r>
      <w:r w:rsidRPr="00761516">
        <w:t>:</w:t>
      </w:r>
      <w:r w:rsidR="002F555D">
        <w:t>00</w:t>
      </w:r>
      <w:r w:rsidRPr="00761516">
        <w:t xml:space="preserve"> sati. Ročište</w:t>
      </w:r>
      <w:r w:rsidRPr="00475553">
        <w:t xml:space="preserve"> je javno.</w:t>
      </w:r>
    </w:p>
    <w:p w:rsidRDefault="008E4DC9" w:rsidP="00AA7A3B" w:rsidR="002C73AE">
      <w:pPr>
        <w:spacing w:lineRule="atLeast" w:line="240"/>
        <w:jc w:val="both"/>
      </w:pPr>
      <w:r>
        <w:t xml:space="preserve">Utvrđuje se da nitko nije pristupio na današnje ročište. </w:t>
      </w:r>
    </w:p>
    <w:p w:rsidRDefault="008E4DC9" w:rsidP="00AA7A3B" w:rsidR="008E4DC9">
      <w:pPr>
        <w:spacing w:lineRule="atLeast" w:line="240"/>
        <w:jc w:val="both"/>
      </w:pPr>
    </w:p>
    <w:p w:rsidRDefault="0002431B" w:rsidP="00AA7A3B" w:rsidR="0002431B">
      <w:pPr>
        <w:spacing w:lineRule="atLeast" w:line="240"/>
        <w:jc w:val="both"/>
      </w:pPr>
    </w:p>
    <w:p w:rsidRDefault="002C73AE" w:rsidP="00AA7A3B" w:rsidR="002C73AE">
      <w:pPr>
        <w:spacing w:lineRule="atLeast" w:line="240"/>
        <w:jc w:val="both"/>
      </w:pPr>
      <w:r>
        <w:tab/>
      </w:r>
      <w:r w:rsidR="008E4DC9">
        <w:t>U</w:t>
      </w:r>
      <w:r w:rsidR="00645B44">
        <w:t xml:space="preserve">tvrđuje se da je stečajni upravitelj 7. lipnja 2018. </w:t>
      </w:r>
      <w:r w:rsidR="006623BA">
        <w:t>dosta</w:t>
      </w:r>
      <w:r w:rsidR="008E4DC9">
        <w:t>v</w:t>
      </w:r>
      <w:r w:rsidR="006623BA">
        <w:t>io obračun troškova utvrđe</w:t>
      </w:r>
      <w:r w:rsidR="00645B44">
        <w:t xml:space="preserve">nja i unovčenja stečajne mase koji je objavljen na e oglasnoj ploči 8. lipnja 2018. na koji nitko nije imao primjedbi. </w:t>
      </w:r>
    </w:p>
    <w:p w:rsidRDefault="006623BA" w:rsidP="00AA7A3B" w:rsidR="006623BA">
      <w:pPr>
        <w:spacing w:lineRule="atLeast" w:line="240"/>
        <w:jc w:val="both"/>
      </w:pPr>
    </w:p>
    <w:p w:rsidRDefault="006623BA" w:rsidR="006623BA" w:rsidRPr="00D628C8">
      <w:pPr>
        <w:jc w:val="both"/>
      </w:pPr>
      <w:r w:rsidRPr="00D628C8">
        <w:tab/>
        <w:t xml:space="preserve">SUDAC </w:t>
      </w:r>
    </w:p>
    <w:p w:rsidRDefault="006623BA" w:rsidR="006623BA" w:rsidRPr="00D628C8">
      <w:pPr>
        <w:jc w:val="both"/>
      </w:pPr>
    </w:p>
    <w:p w:rsidRDefault="006623BA" w:rsidR="006623BA">
      <w:pPr>
        <w:jc w:val="center"/>
      </w:pPr>
      <w:r w:rsidRPr="00D628C8">
        <w:t>RJEŠAVA</w:t>
      </w:r>
    </w:p>
    <w:p w:rsidRDefault="006623BA" w:rsidR="006623BA"/>
    <w:p w:rsidRDefault="006623BA" w:rsidP="00AA7A3B" w:rsidR="006623BA">
      <w:pPr>
        <w:spacing w:lineRule="atLeast" w:line="240"/>
        <w:jc w:val="both"/>
      </w:pPr>
      <w:r>
        <w:tab/>
        <w:t xml:space="preserve">Donijet će se rješenje o troškovima utvrđenja i unovčenja stečajne mase. </w:t>
      </w:r>
    </w:p>
    <w:p w:rsidRDefault="006623BA" w:rsidP="00AA7A3B" w:rsidR="006623BA">
      <w:pPr>
        <w:spacing w:lineRule="atLeast" w:line="240"/>
        <w:jc w:val="both"/>
      </w:pPr>
    </w:p>
    <w:p w:rsidRDefault="006623BA" w:rsidP="00AA7A3B" w:rsidR="006623BA">
      <w:pPr>
        <w:spacing w:lineRule="atLeast" w:line="240"/>
        <w:jc w:val="both"/>
      </w:pPr>
      <w:r>
        <w:tab/>
        <w:t xml:space="preserve">Pozvat će se vjerovnici nižeg isplatnog reda da prijave svoje tražbine. </w:t>
      </w:r>
    </w:p>
    <w:p w:rsidRDefault="00E70218" w:rsidP="00AA7A3B" w:rsidR="00E70218">
      <w:pPr>
        <w:spacing w:lineRule="atLeast" w:line="240"/>
        <w:jc w:val="both"/>
      </w:pPr>
    </w:p>
    <w:p w:rsidRDefault="009A5FB8" w:rsidP="006623BA" w:rsidR="003D00FF" w:rsidRPr="003527C1">
      <w:pPr>
        <w:spacing w:lineRule="atLeast" w:line="240"/>
        <w:jc w:val="both"/>
      </w:pPr>
      <w:r>
        <w:tab/>
      </w:r>
    </w:p>
    <w:p w:rsidRDefault="003D00FF" w:rsidP="001474D7" w:rsidR="001474D7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8E4DC9">
        <w:t>12:05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3D00FF" w:rsidP="001474D7" w:rsidR="003D00FF" w:rsidRPr="003527C1">
      <w:pPr>
        <w:pStyle w:val="Tijeloteksta"/>
        <w:spacing w:lineRule="atLeast" w:line="240"/>
        <w:ind w:firstLine="708"/>
        <w:jc w:val="left"/>
      </w:pPr>
      <w:r>
        <w:tab/>
        <w:t xml:space="preserve"> </w:t>
      </w:r>
      <w:r w:rsidR="006623BA">
        <w:tab/>
      </w:r>
      <w:r w:rsidR="006623BA">
        <w:tab/>
      </w:r>
      <w:r w:rsidR="006623BA">
        <w:tab/>
      </w:r>
      <w:r>
        <w:t xml:space="preserve">    Stečajna sutkinja</w:t>
      </w:r>
      <w:r>
        <w:tab/>
      </w:r>
      <w:r>
        <w:tab/>
        <w:t xml:space="preserve">   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</w:p>
    <w:p w:rsidRDefault="003D00FF" w:rsidP="003D00FF" w:rsidR="003D00FF"/>
    <w:p w:rsidRDefault="008F23A0" w:rsidR="00500701"/>
    <w:sectPr w:rsidSect="005A7875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3A0" w:rsidR="000E5907">
    <w:pPr>
      <w:pStyle w:val="Podnoje"/>
      <w:ind w:right="360"/>
    </w:pPr>
  </w:p>
  <w:p w:rsidRDefault="008F23A0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3A0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8F23A0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23A0" w:rsidR="000E5907">
    <w:pPr>
      <w:pStyle w:val="Zaglavlje"/>
    </w:pPr>
  </w:p>
  <w:p w:rsidRDefault="008F23A0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DC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2431B" w:rsidP="0002431B" w:rsidR="0002431B">
    <w:pPr>
      <w:pStyle w:val="Zaglavlje"/>
      <w:jc w:val="right"/>
    </w:pPr>
    <w:proofErr w:type="spellStart"/>
    <w:r>
      <w:t>Posl</w:t>
    </w:r>
    <w:proofErr w:type="spellEnd"/>
    <w:r>
      <w:t>. br. 4 St-902/2016-71</w:t>
    </w:r>
  </w:p>
  <w:p w:rsidRDefault="008F23A0" w:rsidP="00034975" w:rsidR="000E5907" w:rsidRPr="00034975">
    <w:pPr>
      <w:jc w:val="right"/>
      <w:rPr>
        <w:b/>
      </w:rPr>
    </w:pPr>
  </w:p>
  <w:p w:rsidRDefault="008F23A0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F" w:rsidP="006A095F" w:rsidR="006A095F">
    <w:pPr>
      <w:pStyle w:val="Zaglavlje"/>
      <w:jc w:val="right"/>
    </w:pPr>
    <w:proofErr w:type="spellStart"/>
    <w:r>
      <w:t>Posl</w:t>
    </w:r>
    <w:proofErr w:type="spellEnd"/>
    <w:r>
      <w:t>. br. 4 St-</w:t>
    </w:r>
    <w:r w:rsidR="006623BA">
      <w:t>674/2017-36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2431B"/>
    <w:rsid w:val="00074915"/>
    <w:rsid w:val="00123109"/>
    <w:rsid w:val="001474D7"/>
    <w:rsid w:val="00171957"/>
    <w:rsid w:val="001F1343"/>
    <w:rsid w:val="00256065"/>
    <w:rsid w:val="002C73AE"/>
    <w:rsid w:val="002F555D"/>
    <w:rsid w:val="003767FF"/>
    <w:rsid w:val="003B13ED"/>
    <w:rsid w:val="003D00FF"/>
    <w:rsid w:val="00506FDA"/>
    <w:rsid w:val="00554328"/>
    <w:rsid w:val="00605782"/>
    <w:rsid w:val="00613566"/>
    <w:rsid w:val="00645B44"/>
    <w:rsid w:val="006623BA"/>
    <w:rsid w:val="006A095F"/>
    <w:rsid w:val="00761516"/>
    <w:rsid w:val="00870AF1"/>
    <w:rsid w:val="008E4DC9"/>
    <w:rsid w:val="008F23A0"/>
    <w:rsid w:val="00905F38"/>
    <w:rsid w:val="00954678"/>
    <w:rsid w:val="00985388"/>
    <w:rsid w:val="009A5FB8"/>
    <w:rsid w:val="00A0073B"/>
    <w:rsid w:val="00A206D8"/>
    <w:rsid w:val="00AA7A3B"/>
    <w:rsid w:val="00AE72CC"/>
    <w:rsid w:val="00D03105"/>
    <w:rsid w:val="00DE4957"/>
    <w:rsid w:val="00E3710C"/>
    <w:rsid w:val="00E70218"/>
    <w:rsid w:val="00E832A7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2018.</izvorni_sadrzaj>
    <derivirana_varijabla naziv="DomainObject.StvarniPocetakDatum_1">24. rujna 2018.</derivirana_varijabla>
  </DomainObject.StvarniPocetakDatum>
  <DomainObject.StvarniZavrsetakDatum>
    <izvorni_sadrzaj>24. rujna 2018.</izvorni_sadrzaj>
    <derivirana_varijabla naziv="DomainObject.StvarniZavrsetakDatum_1">24. rujna 2018.</derivirana_varijabla>
  </DomainObject.StvarniZavrsetakDatum>
  <DomainObject.PlaniraniZavrsetakDatum>
    <izvorni_sadrzaj>24. rujna 2018.</izvorni_sadrzaj>
    <derivirana_varijabla naziv="DomainObject.PlaniraniZavrsetakDatum_1">24. rujna 2018.</derivirana_varijabla>
  </DomainObject.PlaniraniZavrsetakDatum>
  <DomainObject.PlaniraniPocetakDatum>
    <izvorni_sadrzaj>24. rujna 2018.</izvorni_sadrzaj>
    <derivirana_varijabla naziv="DomainObject.PlaniraniPocetakDatum_1">24. rujna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St-674/2017-36</izvorni_sadrzaj>
    <derivirana_varijabla naziv="DomainObject.Zapisnik.Oznaka_1">St-674/2017-36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St-674/2017-36</izvorni_sadrzaj>
    <derivirana_varijabla naziv="DomainObject.PoslovniBrojDokumenta_1">St-674/2017-36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725</properties:Characters>
  <properties:Lines>45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2018-09-25T12:10:00Z</dcterms:created>
  <dc:creator>Jasmina Matika</dc:creator>
  <cp:lastModifiedBy>Sanja Prodan</cp:lastModifiedBy>
  <dcterms:modified xmlns:xsi="http://www.w3.org/2001/XMLSchema-instance" xsi:type="dcterms:W3CDTF">2018-09-26T05:50:00Z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St-674/2017-36 / Zapisnik - Ročište za diobu kupovnine (St-674-2016-36-zapisnik--ročište za diobu kupovnine 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