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37a2" w14:paraId="f4037a2" w:rsidRDefault="00011F2C" w:rsidP="008615FD" w:rsidR="00011F2C" w:rsidRPr="00522C5B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522C5B">
      <w:r w:rsidRPr="00522C5B">
        <w:rPr>
          <w:rStyle w:val="Naglaeno"/>
        </w:rPr>
        <w:t xml:space="preserve">             </w:t>
      </w:r>
      <w:r w:rsidR="00574060" w:rsidRPr="00522C5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522C5B"/>
    <w:p w:rsidRDefault="008615FD" w:rsidP="008615FD" w:rsidR="008615FD" w:rsidRPr="00522C5B">
      <w:pPr>
        <w:ind w:hanging="720" w:left="360"/>
        <w:rPr>
          <w:b/>
        </w:rPr>
      </w:pPr>
      <w:r w:rsidRPr="00522C5B">
        <w:rPr>
          <w:b/>
        </w:rPr>
        <w:t xml:space="preserve">     </w:t>
      </w:r>
      <w:r w:rsidR="00A8162D" w:rsidRPr="00522C5B">
        <w:rPr>
          <w:b/>
        </w:rPr>
        <w:t xml:space="preserve">   </w:t>
      </w:r>
      <w:r w:rsidRPr="00522C5B">
        <w:rPr>
          <w:b/>
        </w:rPr>
        <w:t>REPUBLIKA HRVATSKA</w:t>
      </w:r>
    </w:p>
    <w:p w:rsidRDefault="008615FD" w:rsidP="008A4695" w:rsidR="008615FD" w:rsidRPr="00522C5B">
      <w:pPr>
        <w:ind w:hanging="720" w:left="360"/>
      </w:pPr>
      <w:r w:rsidRPr="00522C5B">
        <w:t xml:space="preserve">     TRGOVAČKI SUD U OSIJEKU</w:t>
      </w:r>
    </w:p>
    <w:p w:rsidRDefault="009A7277" w:rsidP="008615FD" w:rsidR="009A7277" w:rsidRPr="00522C5B"/>
    <w:p w:rsidRDefault="00085ECC" w:rsidP="00085ECC" w:rsidR="00085ECC" w:rsidRPr="00522C5B">
      <w:pPr>
        <w:jc w:val="center"/>
        <w:rPr>
          <w:bCs/>
        </w:rPr>
      </w:pPr>
      <w:r w:rsidRPr="00522C5B">
        <w:rPr>
          <w:bCs/>
        </w:rPr>
        <w:t>U  I M E  R E P U B L I K E  H R V A T S K E</w:t>
      </w:r>
    </w:p>
    <w:p w:rsidRDefault="00085ECC" w:rsidP="00085ECC" w:rsidR="00085ECC" w:rsidRPr="00522C5B">
      <w:pPr>
        <w:jc w:val="center"/>
        <w:rPr>
          <w:bCs/>
        </w:rPr>
      </w:pPr>
      <w:r w:rsidRPr="00522C5B">
        <w:rPr>
          <w:bCs/>
        </w:rPr>
        <w:t>R J E Š E N J E</w:t>
      </w:r>
    </w:p>
    <w:p w:rsidRDefault="00085ECC" w:rsidP="00085ECC" w:rsidR="00085ECC" w:rsidRPr="00522C5B">
      <w:pPr>
        <w:ind w:left="1485"/>
        <w:jc w:val="both"/>
      </w:pPr>
    </w:p>
    <w:p w:rsidRDefault="00085ECC" w:rsidP="00085ECC" w:rsidR="00085ECC" w:rsidRPr="00522C5B"/>
    <w:p w:rsidRDefault="00085ECC" w:rsidP="008E1793" w:rsidR="00085ECC" w:rsidRPr="00716D7B">
      <w:pPr>
        <w:jc w:val="both"/>
      </w:pPr>
      <w:r w:rsidRPr="00522C5B">
        <w:t xml:space="preserve">               TRGOVAČKI SUD U OSIJEKU, po </w:t>
      </w:r>
      <w:r w:rsidR="009A516F">
        <w:t xml:space="preserve">stečajnom </w:t>
      </w:r>
      <w:r w:rsidRPr="00522C5B">
        <w:t xml:space="preserve">sucu mr. sc. Borisu Vukoviću, u stečajnom predmetu povodom zahtjeva </w:t>
      </w:r>
      <w:r w:rsidR="00A91212" w:rsidRPr="00522C5B">
        <w:t xml:space="preserve">Financijske agencije Regionalni centar Zagreb, Podružnica </w:t>
      </w:r>
      <w:r w:rsidR="00A91212" w:rsidRPr="00716D7B">
        <w:t xml:space="preserve">Zagreb, Trg svibanjskih žrtava 1995. 1, Zagreb, OIB: 85821130368, za provedbu skraćenog stečajnog postupka nad dužnikom </w:t>
      </w:r>
      <w:r w:rsidR="00716D7B" w:rsidRPr="00716D7B">
        <w:t>OLEUM d.o.o., Zagreb, Maksimirska 106, MBS: 080102545, OIB: 79073379807</w:t>
      </w:r>
      <w:r w:rsidRPr="00716D7B">
        <w:t xml:space="preserve">, dana </w:t>
      </w:r>
      <w:r w:rsidR="00A91212" w:rsidRPr="00716D7B">
        <w:t>10.</w:t>
      </w:r>
      <w:r w:rsidR="00716D7B">
        <w:t xml:space="preserve"> </w:t>
      </w:r>
      <w:r w:rsidR="00A91212" w:rsidRPr="00716D7B">
        <w:t>travnja</w:t>
      </w:r>
      <w:r w:rsidR="00C139E9" w:rsidRPr="00716D7B">
        <w:t xml:space="preserve"> 2017.</w:t>
      </w:r>
      <w:r w:rsidRPr="00716D7B">
        <w:t xml:space="preserve"> </w:t>
      </w:r>
    </w:p>
    <w:p w:rsidRDefault="00085ECC" w:rsidP="00085ECC" w:rsidR="00085ECC" w:rsidRPr="00522C5B"/>
    <w:p w:rsidRDefault="00085ECC" w:rsidP="00085ECC" w:rsidR="00085ECC" w:rsidRPr="00522C5B"/>
    <w:p w:rsidRDefault="00085ECC" w:rsidP="00085ECC" w:rsidR="00085ECC" w:rsidRPr="00522C5B">
      <w:pPr>
        <w:jc w:val="center"/>
        <w:rPr>
          <w:bCs/>
        </w:rPr>
      </w:pPr>
      <w:r w:rsidRPr="00522C5B">
        <w:rPr>
          <w:bCs/>
        </w:rPr>
        <w:t>r i j e š i o    j e</w:t>
      </w:r>
    </w:p>
    <w:p w:rsidRDefault="00085ECC" w:rsidP="00085ECC" w:rsidR="00085ECC" w:rsidRPr="00522C5B">
      <w:pPr>
        <w:ind w:left="360"/>
        <w:jc w:val="both"/>
      </w:pPr>
      <w:r w:rsidRPr="00522C5B">
        <w:t xml:space="preserve">                                                </w:t>
      </w:r>
    </w:p>
    <w:p w:rsidRDefault="00085ECC" w:rsidP="00085ECC" w:rsidR="00085ECC" w:rsidRPr="00522C5B">
      <w:pPr>
        <w:ind w:left="360"/>
        <w:jc w:val="both"/>
      </w:pPr>
    </w:p>
    <w:p w:rsidRDefault="00085ECC" w:rsidP="003E0513" w:rsidR="003E0513">
      <w:pPr>
        <w:pStyle w:val="Odlomakpopisa"/>
        <w:numPr>
          <w:ilvl w:val="0"/>
          <w:numId w:val="13"/>
        </w:numPr>
        <w:jc w:val="both"/>
      </w:pPr>
      <w:r w:rsidRPr="00522C5B">
        <w:rPr>
          <w:bCs/>
        </w:rPr>
        <w:t xml:space="preserve">OTVARA SE </w:t>
      </w:r>
      <w:r w:rsidR="003F2200" w:rsidRPr="00522C5B">
        <w:rPr>
          <w:bCs/>
        </w:rPr>
        <w:t xml:space="preserve">skraćeni </w:t>
      </w:r>
      <w:r w:rsidRPr="00522C5B">
        <w:rPr>
          <w:bCs/>
        </w:rPr>
        <w:t>stečajni postupak nad dužnikom</w:t>
      </w:r>
      <w:r w:rsidRPr="00522C5B">
        <w:t xml:space="preserve"> </w:t>
      </w:r>
      <w:r w:rsidR="00716D7B">
        <w:t>OLEUM d.o.o., Zagreb, Maksimirska 106, MBS: 080102545, OIB: 79073379807</w:t>
      </w:r>
      <w:r w:rsidRPr="00522C5B">
        <w:t>.</w:t>
      </w:r>
    </w:p>
    <w:p w:rsidRDefault="003E0513" w:rsidP="003E0513" w:rsidR="003E0513">
      <w:pPr>
        <w:pStyle w:val="Odlomakpopisa"/>
        <w:ind w:left="2160"/>
        <w:jc w:val="both"/>
      </w:pPr>
    </w:p>
    <w:p w:rsidRDefault="003E0513" w:rsidP="003E0513" w:rsidR="003E0513">
      <w:pPr>
        <w:pStyle w:val="Odlomakpopisa"/>
        <w:numPr>
          <w:ilvl w:val="0"/>
          <w:numId w:val="13"/>
        </w:numPr>
        <w:jc w:val="both"/>
      </w:pPr>
      <w:r>
        <w:t>Za stečajnog upravitelja imenuje se Nada Reljić, Slavonski Brod, Naselje A. Hebranga 7/9, OIB: 63776354688.</w:t>
      </w:r>
    </w:p>
    <w:p w:rsidRDefault="00085ECC" w:rsidP="00894C25" w:rsidR="00085ECC" w:rsidRPr="00522C5B">
      <w:pPr>
        <w:pStyle w:val="Odlomakpopisa"/>
        <w:ind w:left="2160"/>
        <w:jc w:val="both"/>
      </w:pPr>
    </w:p>
    <w:p w:rsidRDefault="00085ECC" w:rsidP="00C81EDD" w:rsidR="00085ECC" w:rsidRPr="00522C5B">
      <w:pPr>
        <w:pStyle w:val="Odlomakpopisa"/>
        <w:numPr>
          <w:ilvl w:val="0"/>
          <w:numId w:val="13"/>
        </w:numPr>
        <w:jc w:val="both"/>
        <w:rPr>
          <w:bCs/>
        </w:rPr>
      </w:pPr>
      <w:r w:rsidRPr="00522C5B">
        <w:rPr>
          <w:bCs/>
        </w:rPr>
        <w:t xml:space="preserve">ZAKLJUČUJE SE </w:t>
      </w:r>
      <w:r w:rsidR="003F2200" w:rsidRPr="00522C5B">
        <w:rPr>
          <w:bCs/>
        </w:rPr>
        <w:t xml:space="preserve">skraćeni </w:t>
      </w:r>
      <w:r w:rsidRPr="00522C5B">
        <w:rPr>
          <w:bCs/>
        </w:rPr>
        <w:t xml:space="preserve">stečajni postupak nad dužnikom </w:t>
      </w:r>
      <w:r w:rsidR="003E0513">
        <w:t xml:space="preserve">OLEUM d.o.o., </w:t>
      </w:r>
      <w:r w:rsidR="00716D7B">
        <w:t>Zagreb, Maksimirska 106, MBS: 080102545, OIB: 79073379807</w:t>
      </w:r>
      <w:r w:rsidRPr="00522C5B">
        <w:t>.</w:t>
      </w:r>
    </w:p>
    <w:p w:rsidRDefault="00085ECC" w:rsidP="00085ECC" w:rsidR="00085ECC" w:rsidRPr="00522C5B">
      <w:pPr>
        <w:pStyle w:val="Odlomakpopisa"/>
        <w:rPr>
          <w:bCs/>
        </w:rPr>
      </w:pPr>
    </w:p>
    <w:p w:rsidRDefault="00085ECC" w:rsidP="00085ECC" w:rsidR="00085ECC" w:rsidRPr="00522C5B">
      <w:pPr>
        <w:pStyle w:val="Odlomakpopisa"/>
        <w:numPr>
          <w:ilvl w:val="0"/>
          <w:numId w:val="13"/>
        </w:numPr>
        <w:jc w:val="both"/>
        <w:rPr>
          <w:bCs/>
        </w:rPr>
      </w:pPr>
      <w:r w:rsidRPr="00522C5B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522C5B">
      <w:pPr>
        <w:pStyle w:val="Tijeloteksta"/>
        <w:rPr>
          <w:b/>
          <w:bCs/>
          <w:sz w:val="24"/>
        </w:rPr>
      </w:pPr>
    </w:p>
    <w:p w:rsidRDefault="00085ECC" w:rsidP="00085ECC" w:rsidR="00085ECC" w:rsidRPr="00522C5B">
      <w:pPr>
        <w:pStyle w:val="Tijeloteksta"/>
        <w:rPr>
          <w:b/>
          <w:bCs/>
          <w:sz w:val="24"/>
        </w:rPr>
      </w:pPr>
    </w:p>
    <w:p w:rsidRDefault="00085ECC" w:rsidP="00D01B69" w:rsidR="00D01B69" w:rsidRPr="00522C5B">
      <w:pPr>
        <w:pStyle w:val="Tijeloteksta"/>
        <w:jc w:val="center"/>
        <w:rPr>
          <w:bCs/>
          <w:sz w:val="24"/>
        </w:rPr>
      </w:pPr>
      <w:r w:rsidRPr="00522C5B">
        <w:rPr>
          <w:bCs/>
          <w:sz w:val="24"/>
        </w:rPr>
        <w:t>Obrazloženje</w:t>
      </w:r>
    </w:p>
    <w:p w:rsidRDefault="00D01B69" w:rsidP="00D01B69" w:rsidR="00D01B69" w:rsidRPr="00522C5B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522C5B">
      <w:pPr>
        <w:jc w:val="both"/>
      </w:pPr>
    </w:p>
    <w:p w:rsidRDefault="00D01B69" w:rsidP="00D01B69" w:rsidR="00D01B69" w:rsidRPr="00522C5B">
      <w:pPr>
        <w:jc w:val="both"/>
      </w:pPr>
      <w:r w:rsidRPr="00522C5B">
        <w:t xml:space="preserve">            Financijska agencija </w:t>
      </w:r>
      <w:r w:rsidR="004D2714" w:rsidRPr="00522C5B">
        <w:t>Regionalni centar Zagreb, Podružnica Zagreb, Trg svibanjskih žrtava 1995. 1, Zagreb, OIB: 85821130368</w:t>
      </w:r>
      <w:r w:rsidRPr="00522C5B">
        <w:t xml:space="preserve">, podnijela je dana </w:t>
      </w:r>
      <w:r w:rsidR="00716D7B">
        <w:t>16. rujna</w:t>
      </w:r>
      <w:r w:rsidR="00963119" w:rsidRPr="00522C5B">
        <w:t xml:space="preserve"> </w:t>
      </w:r>
      <w:r w:rsidRPr="00522C5B">
        <w:t xml:space="preserve">2016. godine Trgovačkom sudu u Zagrebu zahtjev za provedbu skraćenog stečajnog postupka nad dužnikom </w:t>
      </w:r>
      <w:r w:rsidR="00BC31E1">
        <w:t>OLEUM d.o.o., Zagreb, Maksimirska 106, MBS: 080102545, OIB: 79073379807</w:t>
      </w:r>
      <w:r w:rsidRPr="00522C5B">
        <w:t>.</w:t>
      </w:r>
    </w:p>
    <w:p w:rsidRDefault="009743F3" w:rsidP="00D01B69" w:rsidR="009743F3" w:rsidRPr="00522C5B">
      <w:pPr>
        <w:jc w:val="both"/>
      </w:pPr>
    </w:p>
    <w:p w:rsidRDefault="009743F3" w:rsidP="00D01B69" w:rsidR="009743F3" w:rsidRPr="00522C5B">
      <w:pPr>
        <w:jc w:val="both"/>
      </w:pPr>
    </w:p>
    <w:p w:rsidRDefault="009743F3" w:rsidP="00D01B69" w:rsidR="009743F3" w:rsidRPr="00522C5B">
      <w:pPr>
        <w:jc w:val="both"/>
      </w:pPr>
    </w:p>
    <w:p w:rsidRDefault="009743F3" w:rsidP="00D01B69" w:rsidR="009743F3" w:rsidRPr="00522C5B">
      <w:pPr>
        <w:jc w:val="both"/>
      </w:pPr>
    </w:p>
    <w:p w:rsidRDefault="00D01B69" w:rsidP="009743F3" w:rsidR="00D01B69" w:rsidRPr="00522C5B">
      <w:pPr>
        <w:ind w:firstLine="708"/>
        <w:jc w:val="both"/>
      </w:pPr>
      <w:r w:rsidRPr="00522C5B">
        <w:lastRenderedPageBreak/>
        <w:t>Visoki Trgovački suda RH u Zagrebu je rješenjem broj 31-Su-</w:t>
      </w:r>
      <w:r w:rsidR="007429B7" w:rsidRPr="00522C5B">
        <w:t>58</w:t>
      </w:r>
      <w:r w:rsidRPr="00522C5B">
        <w:t>/</w:t>
      </w:r>
      <w:r w:rsidR="007429B7" w:rsidRPr="00522C5B">
        <w:t>17-2</w:t>
      </w:r>
      <w:r w:rsidRPr="00522C5B">
        <w:t xml:space="preserve"> od </w:t>
      </w:r>
      <w:r w:rsidR="007429B7" w:rsidRPr="00522C5B">
        <w:t>11. siječnja 2017</w:t>
      </w:r>
      <w:r w:rsidRPr="00522C5B">
        <w:t>. godine odredio Trgovački sud u Osijeku kao drugi stvarno nadležni sud za postupanje u stečajnim predm</w:t>
      </w:r>
      <w:r w:rsidR="007429B7" w:rsidRPr="00522C5B">
        <w:t>etima Trgovačkog suda u Zagrebu</w:t>
      </w:r>
      <w:r w:rsidRPr="00522C5B">
        <w:t>.</w:t>
      </w:r>
    </w:p>
    <w:p w:rsidRDefault="00D01B69" w:rsidP="00D01B69" w:rsidR="00D01B69" w:rsidRPr="00522C5B">
      <w:pPr>
        <w:jc w:val="both"/>
      </w:pPr>
    </w:p>
    <w:p w:rsidRDefault="00D01B69" w:rsidP="009743F3" w:rsidR="00D01B69" w:rsidRPr="00522C5B">
      <w:pPr>
        <w:ind w:firstLine="708"/>
        <w:jc w:val="both"/>
      </w:pPr>
      <w:r w:rsidRPr="00522C5B">
        <w:t xml:space="preserve">Trgovački sud u Osijeku je dana </w:t>
      </w:r>
      <w:r w:rsidR="007429B7" w:rsidRPr="00522C5B">
        <w:t>6. veljače 2017</w:t>
      </w:r>
      <w:r w:rsidRPr="00522C5B">
        <w:t>. godine objavio oglas na mrežnoj stranici e-Oglasna ploča sudova pod poslovnim brojem St-</w:t>
      </w:r>
      <w:r w:rsidR="00B95F3A" w:rsidRPr="00522C5B">
        <w:t>10</w:t>
      </w:r>
      <w:r w:rsidR="00553A3E">
        <w:t>2</w:t>
      </w:r>
      <w:r w:rsidRPr="00522C5B">
        <w:t>/1</w:t>
      </w:r>
      <w:r w:rsidR="00B95F3A" w:rsidRPr="00522C5B">
        <w:t>7</w:t>
      </w:r>
      <w:r w:rsidRPr="00522C5B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522C5B">
      <w:pPr>
        <w:jc w:val="both"/>
      </w:pPr>
    </w:p>
    <w:p w:rsidRDefault="00D01B69" w:rsidP="009743F3" w:rsidR="00D01B69" w:rsidRPr="00522C5B">
      <w:pPr>
        <w:ind w:firstLine="708"/>
        <w:jc w:val="both"/>
      </w:pPr>
      <w:r w:rsidRPr="00522C5B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522C5B">
        <w:t xml:space="preserve"> </w:t>
      </w:r>
      <w:r w:rsidRPr="00522C5B">
        <w:t>- nesposobnost za plaćanje, te je sukladno čl. 431. st. 1. i 2. Stečajnog zakona  po službenoj dužnosti riješeno kao u izreci.</w:t>
      </w:r>
    </w:p>
    <w:p w:rsidRDefault="00085ECC" w:rsidP="00D01B69" w:rsidR="00085ECC" w:rsidRPr="00522C5B">
      <w:pPr>
        <w:jc w:val="both"/>
      </w:pPr>
    </w:p>
    <w:p w:rsidRDefault="00085ECC" w:rsidP="00085ECC" w:rsidR="00085ECC" w:rsidRPr="00522C5B">
      <w:pPr>
        <w:pStyle w:val="Tijeloteksta"/>
        <w:ind w:firstLine="71"/>
        <w:rPr>
          <w:sz w:val="24"/>
        </w:rPr>
      </w:pPr>
    </w:p>
    <w:p w:rsidRDefault="00085ECC" w:rsidP="00085ECC" w:rsidR="00085ECC" w:rsidRPr="00522C5B">
      <w:pPr>
        <w:pStyle w:val="Tijeloteksta"/>
        <w:jc w:val="center"/>
        <w:rPr>
          <w:sz w:val="24"/>
        </w:rPr>
      </w:pPr>
      <w:r w:rsidRPr="00522C5B">
        <w:rPr>
          <w:sz w:val="24"/>
        </w:rPr>
        <w:t xml:space="preserve">U Osijeku </w:t>
      </w:r>
      <w:r w:rsidR="008E67B3" w:rsidRPr="00522C5B">
        <w:rPr>
          <w:sz w:val="24"/>
        </w:rPr>
        <w:t>10. travnja</w:t>
      </w:r>
      <w:r w:rsidR="00706B56" w:rsidRPr="00522C5B">
        <w:rPr>
          <w:sz w:val="24"/>
        </w:rPr>
        <w:t xml:space="preserve"> 2017.</w:t>
      </w:r>
    </w:p>
    <w:p w:rsidRDefault="00085ECC" w:rsidP="00085ECC" w:rsidR="00085ECC" w:rsidRPr="00522C5B">
      <w:pPr>
        <w:pStyle w:val="Tijeloteksta"/>
        <w:jc w:val="center"/>
        <w:rPr>
          <w:sz w:val="24"/>
        </w:rPr>
      </w:pPr>
    </w:p>
    <w:p w:rsidRDefault="00085ECC" w:rsidP="00085ECC" w:rsidR="00085ECC" w:rsidRPr="00522C5B">
      <w:pPr>
        <w:pStyle w:val="Tijeloteksta"/>
        <w:jc w:val="center"/>
        <w:rPr>
          <w:sz w:val="24"/>
        </w:rPr>
      </w:pPr>
    </w:p>
    <w:p w:rsidRDefault="00706B56" w:rsidP="00706B56" w:rsidR="00085ECC" w:rsidRPr="00522C5B">
      <w:pPr>
        <w:pStyle w:val="Tijeloteksta"/>
        <w:ind w:firstLine="708"/>
        <w:jc w:val="left"/>
        <w:rPr>
          <w:sz w:val="24"/>
        </w:rPr>
      </w:pPr>
      <w:r w:rsidRPr="00522C5B">
        <w:rPr>
          <w:sz w:val="24"/>
        </w:rPr>
        <w:t xml:space="preserve">   </w:t>
      </w:r>
      <w:r w:rsidR="00085ECC" w:rsidRPr="00522C5B">
        <w:rPr>
          <w:sz w:val="24"/>
        </w:rPr>
        <w:t xml:space="preserve">                                                              </w:t>
      </w:r>
      <w:r w:rsidR="0013495E">
        <w:rPr>
          <w:sz w:val="24"/>
        </w:rPr>
        <w:t xml:space="preserve">                       STEČAJNI SUDAC</w:t>
      </w:r>
      <w:r w:rsidR="00085ECC" w:rsidRPr="00522C5B">
        <w:rPr>
          <w:sz w:val="24"/>
        </w:rPr>
        <w:t xml:space="preserve"> </w:t>
      </w:r>
    </w:p>
    <w:p w:rsidRDefault="00085ECC" w:rsidP="00706B56" w:rsidR="00085ECC" w:rsidRPr="00522C5B">
      <w:pPr>
        <w:pStyle w:val="Tijeloteksta"/>
        <w:ind w:firstLine="708" w:left="708"/>
        <w:jc w:val="left"/>
        <w:rPr>
          <w:bCs/>
          <w:sz w:val="24"/>
        </w:rPr>
      </w:pPr>
      <w:r w:rsidRPr="00522C5B">
        <w:rPr>
          <w:bCs/>
          <w:sz w:val="24"/>
        </w:rPr>
        <w:t xml:space="preserve">                                                                            mr.</w:t>
      </w:r>
      <w:r w:rsidR="00706B56" w:rsidRPr="00522C5B">
        <w:rPr>
          <w:bCs/>
          <w:sz w:val="24"/>
        </w:rPr>
        <w:t xml:space="preserve"> </w:t>
      </w:r>
      <w:r w:rsidRPr="00522C5B">
        <w:rPr>
          <w:bCs/>
          <w:sz w:val="24"/>
        </w:rPr>
        <w:t>sc. Boris Vuković</w:t>
      </w:r>
    </w:p>
    <w:p w:rsidRDefault="00706B56" w:rsidP="00706B56" w:rsidR="00706B56" w:rsidRPr="00522C5B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522C5B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522C5B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 xml:space="preserve">Zapisničar: Danijela </w:t>
      </w:r>
      <w:proofErr w:type="spellStart"/>
      <w:r w:rsidRPr="00522C5B">
        <w:rPr>
          <w:sz w:val="24"/>
        </w:rPr>
        <w:t>Špeletić</w:t>
      </w:r>
      <w:proofErr w:type="spellEnd"/>
    </w:p>
    <w:p w:rsidRDefault="00085ECC" w:rsidP="00085ECC" w:rsidR="00085ECC" w:rsidRPr="00522C5B">
      <w:pPr>
        <w:pStyle w:val="Tijeloteksta"/>
        <w:jc w:val="left"/>
        <w:rPr>
          <w:sz w:val="24"/>
        </w:rPr>
      </w:pPr>
    </w:p>
    <w:p w:rsidRDefault="00085ECC" w:rsidP="00085ECC" w:rsidR="00085ECC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>UPUTA O PRAVNOM LIJEKU:</w:t>
      </w:r>
    </w:p>
    <w:p w:rsidRDefault="00085ECC" w:rsidP="00085ECC" w:rsidR="00085ECC" w:rsidRPr="00522C5B">
      <w:pPr>
        <w:pStyle w:val="Tijeloteksta"/>
        <w:rPr>
          <w:sz w:val="24"/>
        </w:rPr>
      </w:pPr>
      <w:r w:rsidRPr="00522C5B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522C5B">
      <w:pPr>
        <w:pStyle w:val="Tijeloteksta"/>
        <w:jc w:val="left"/>
        <w:rPr>
          <w:sz w:val="24"/>
        </w:rPr>
      </w:pPr>
    </w:p>
    <w:p w:rsidRDefault="00085ECC" w:rsidP="00085ECC" w:rsidR="00085ECC" w:rsidRPr="00522C5B">
      <w:pPr>
        <w:pStyle w:val="Tijeloteksta"/>
        <w:jc w:val="left"/>
        <w:rPr>
          <w:sz w:val="24"/>
        </w:rPr>
      </w:pPr>
    </w:p>
    <w:p w:rsidRDefault="00085ECC" w:rsidP="00085ECC" w:rsidR="00085ECC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>DNA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>Predlagatelju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>Dužniku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>Stečajnom upravitelju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 xml:space="preserve">mrežna stranica e-Oglasna ploča sudova 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 xml:space="preserve">Registar 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>Riješeno istodobno otvaranjem i zaključenjem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 xml:space="preserve">Kal. </w:t>
      </w:r>
      <w:r w:rsidR="005C4269" w:rsidRPr="00522C5B">
        <w:rPr>
          <w:sz w:val="24"/>
        </w:rPr>
        <w:t>5.5.</w:t>
      </w:r>
      <w:r w:rsidRPr="00522C5B">
        <w:rPr>
          <w:sz w:val="24"/>
        </w:rPr>
        <w:t>2017.g.</w:t>
      </w: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522C5B"/>
    <w:p w:rsidRDefault="00E15AFD" w:rsidP="00E15AFD" w:rsidR="00E15AFD" w:rsidRPr="00522C5B">
      <w:r w:rsidRPr="00522C5B">
        <w:tab/>
      </w:r>
      <w:r w:rsidRPr="00522C5B">
        <w:tab/>
      </w:r>
      <w:r w:rsidRPr="00522C5B">
        <w:tab/>
      </w:r>
      <w:r w:rsidRPr="00522C5B">
        <w:tab/>
      </w:r>
      <w:r w:rsidRPr="00522C5B">
        <w:tab/>
      </w:r>
      <w:r w:rsidRPr="00522C5B">
        <w:tab/>
      </w:r>
      <w:r w:rsidRPr="00522C5B">
        <w:tab/>
      </w:r>
      <w:r w:rsidRPr="00522C5B">
        <w:tab/>
      </w:r>
    </w:p>
    <w:p w:rsidRDefault="00E15AFD" w:rsidP="00E15AFD" w:rsidR="00E15AFD" w:rsidRPr="00522C5B">
      <w:pPr>
        <w:ind w:left="360"/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522C5B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/>
    <w:p w:rsidRDefault="008615FD" w:rsidP="008615FD" w:rsidR="008615FD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  <w:t xml:space="preserve"> </w:t>
      </w:r>
      <w:r w:rsidRPr="00522C5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 xml:space="preserve">                                                                                                                                </w:t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</w:p>
    <w:p w:rsidRDefault="008615FD" w:rsidP="008615FD" w:rsidR="008615FD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  <w:t xml:space="preserve">   </w:t>
      </w:r>
      <w:r w:rsidRPr="00522C5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6D3C3F" w:rsidP="008615FD" w:rsidR="006D3C3F" w:rsidRPr="00522C5B"/>
    <w:sectPr w:rsidSect="00606835" w:rsidR="006D3C3F" w:rsidRPr="00522C5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7DD" w:rsidR="00F147DD">
      <w:r>
        <w:separator/>
      </w:r>
    </w:p>
  </w:endnote>
  <w:endnote w:id="0" w:type="continuationSeparator">
    <w:p w:rsidRDefault="00F147DD" w:rsidR="00F14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7DD" w:rsidR="00F147DD">
      <w:r>
        <w:separator/>
      </w:r>
    </w:p>
  </w:footnote>
  <w:footnote w:id="0" w:type="continuationSeparator">
    <w:p w:rsidRDefault="00F147DD" w:rsidR="00F147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3179E" w:rsidR="0023179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23179E">
      <w:t>7 St-102/17-6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CC69E4">
      <w:t>10</w:t>
    </w:r>
    <w:r w:rsidR="0023179E">
      <w:t>2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046F9E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1493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95E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0513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70F3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516F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7DD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3179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814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14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4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4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4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3179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814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14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4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4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4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94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OLEUM d.o.o.</izvorni_sadrzaj>
    <derivirana_varijabla naziv="DomainObject.Predmet.ProtustrankaFormated_1">  OLEUM d.o.o.</derivirana_varijabla>
  </DomainObject.Predmet.ProtustrankaFormated>
  <DomainObject.Predmet.ProtustrankaFormatedOIB>
    <izvorni_sadrzaj>  OLEUM d.o.o., OIB 79073379807</izvorni_sadrzaj>
    <derivirana_varijabla naziv="DomainObject.Predmet.ProtustrankaFormatedOIB_1">  OLEUM d.o.o., OIB 79073379807</derivirana_varijabla>
  </DomainObject.Predmet.ProtustrankaFormatedOIB>
  <DomainObject.Predmet.ProtustrankaFormatedWithAdress>
    <izvorni_sadrzaj> OLEUM d.o.o., Maksimirska 106, 10000 Zagreb</izvorni_sadrzaj>
    <derivirana_varijabla naziv="DomainObject.Predmet.ProtustrankaFormatedWithAdress_1"> OLEUM d.o.o., Maksimirska 106, 10000 Zagreb</derivirana_varijabla>
  </DomainObject.Predmet.ProtustrankaFormatedWithAdress>
  <DomainObject.Predmet.ProtustrankaFormatedWithAdressOIB>
    <izvorni_sadrzaj> OLEUM d.o.o., OIB 79073379807, Maksimirska 106, 10000 Zagreb</izvorni_sadrzaj>
    <derivirana_varijabla naziv="DomainObject.Predmet.ProtustrankaFormatedWithAdressOIB_1"> OLEUM d.o.o., OIB 79073379807, Maksimirska 106, 10000 Zagreb</derivirana_varijabla>
  </DomainObject.Predmet.ProtustrankaFormatedWithAdressOIB>
  <DomainObject.Predmet.ProtustrankaWithAdress>
    <izvorni_sadrzaj>OLEUM d.o.o. Maksimirska 106, 10000 Zagreb</izvorni_sadrzaj>
    <derivirana_varijabla naziv="DomainObject.Predmet.ProtustrankaWithAdress_1">OLEUM d.o.o. Maksimirska 106, 10000 Zagreb</derivirana_varijabla>
  </DomainObject.Predmet.ProtustrankaWithAdress>
  <DomainObject.Predmet.ProtustrankaWithAdressOIB>
    <izvorni_sadrzaj>OLEUM d.o.o., OIB 79073379807, Maksimirska 106, 10000 Zagreb</izvorni_sadrzaj>
    <derivirana_varijabla naziv="DomainObject.Predmet.ProtustrankaWithAdressOIB_1">OLEUM d.o.o., OIB 79073379807, Maksimirska 106, 10000 Zagreb</derivirana_varijabla>
  </DomainObject.Predmet.ProtustrankaWithAdressOIB>
  <DomainObject.Predmet.ProtustrankaNazivFormated>
    <izvorni_sadrzaj>OLEUM d.o.o.</izvorni_sadrzaj>
    <derivirana_varijabla naziv="DomainObject.Predmet.ProtustrankaNazivFormated_1">OLEUM d.o.o.</derivirana_varijabla>
  </DomainObject.Predmet.ProtustrankaNazivFormated>
  <DomainObject.Predmet.ProtustrankaNazivFormatedOIB>
    <izvorni_sadrzaj>OLEUM d.o.o., OIB 79073379807</izvorni_sadrzaj>
    <derivirana_varijabla naziv="DomainObject.Predmet.ProtustrankaNazivFormatedOIB_1">OLEUM d.o.o., OIB 79073379807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OLEUM d.o.o.</item>
    </izvorni_sadrzaj>
    <derivirana_varijabla naziv="DomainObject.Predmet.ProtuStrankaListFormated_1">
      <item>OLEUM d.o.o.</item>
    </derivirana_varijabla>
  </DomainObject.Predmet.ProtuStrankaListFormated>
  <DomainObject.Predmet.ProtuStrankaListFormatedOIB>
    <izvorni_sadrzaj>
      <item>OLEUM d.o.o., OIB 79073379807</item>
    </izvorni_sadrzaj>
    <derivirana_varijabla naziv="DomainObject.Predmet.ProtuStrankaListFormatedOIB_1">
      <item>OLEUM d.o.o., OIB 79073379807</item>
    </derivirana_varijabla>
  </DomainObject.Predmet.ProtuStrankaListFormatedOIB>
  <DomainObject.Predmet.ProtuStrankaListFormatedWithAdress>
    <izvorni_sadrzaj>
      <item>OLEUM d.o.o., Maksimirska 106, 10000 Zagreb</item>
    </izvorni_sadrzaj>
    <derivirana_varijabla naziv="DomainObject.Predmet.ProtuStrankaListFormatedWithAdress_1">
      <item>OLEUM d.o.o., Maksimirska 106, 10000 Zagreb</item>
    </derivirana_varijabla>
  </DomainObject.Predmet.ProtuStrankaListFormatedWithAdress>
  <DomainObject.Predmet.ProtuStrankaListFormatedWithAdressOIB>
    <izvorni_sadrzaj>
      <item>OLEUM d.o.o., OIB 79073379807, Maksimirska 106, 10000 Zagreb</item>
    </izvorni_sadrzaj>
    <derivirana_varijabla naziv="DomainObject.Predmet.ProtuStrankaListFormatedWithAdressOIB_1">
      <item>OLEUM d.o.o., OIB 79073379807, Maksimirska 106, 10000 Zagreb</item>
    </derivirana_varijabla>
  </DomainObject.Predmet.ProtuStrankaListFormatedWithAdressOIB>
  <DomainObject.Predmet.ProtuStrankaListNazivFormated>
    <izvorni_sadrzaj>
      <item>OLEUM d.o.o.</item>
    </izvorni_sadrzaj>
    <derivirana_varijabla naziv="DomainObject.Predmet.ProtuStrankaListNazivFormated_1">
      <item>OLEUM d.o.o.</item>
    </derivirana_varijabla>
  </DomainObject.Predmet.ProtuStrankaListNazivFormated>
  <DomainObject.Predmet.ProtuStrankaListNazivFormatedOIB>
    <izvorni_sadrzaj>
      <item>OLEUM d.o.o., OIB 79073379807</item>
    </izvorni_sadrzaj>
    <derivirana_varijabla naziv="DomainObject.Predmet.ProtuStrankaListNazivFormatedOIB_1">
      <item>OLEUM d.o.o., OIB 79073379807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OLEUM d.o.o.</izvorni_sadrzaj>
    <derivirana_varijabla naziv="DomainObject.Predmet.ProtustrankaIDrugi_1">OLEUM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OLEUM d.o.o., OIB 79073379807, Maksimirska 106, 10000 Zagreb</izvorni_sadrzaj>
    <derivirana_varijabla naziv="DomainObject.Predmet.ProtustrankaIDrugiAdressOIB_1">OLEUM d.o.o., OIB 79073379807, Maksimirska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OLEUM d.o.o.</item>
      <item>FINA Regionalni centar Zagreb</item>
    </izvorni_sadrzaj>
    <derivirana_varijabla naziv="DomainObject.Predmet.SudioniciListNaziv_1">
      <item>OLEUM d.o.o.</item>
      <item>FINA Regionalni centar Zagreb</item>
    </derivirana_varijabla>
  </DomainObject.Predmet.SudioniciListNaziv>
  <DomainObject.Predmet.SudioniciListAdressOIB>
    <izvorni_sadrzaj>
      <item>OLEUM d.o.o., OIB 79073379807, Maksimirska 106,10000 Zagreb</item>
      <item>FINA Regionalni centar Zagreb, OIB 85821130368, Trg svibanjskih žrtava 1995. br. 1,10000 Zagreb</item>
    </izvorni_sadrzaj>
    <derivirana_varijabla naziv="DomainObject.Predmet.SudioniciListAdressOIB_1">
      <item>OLEUM d.o.o., OIB 79073379807, Maksimirska 106,10000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79073379807</item>
      <item>, OIB 85821130368</item>
    </izvorni_sadrzaj>
    <derivirana_varijabla naziv="DomainObject.Predmet.SudioniciListNazivOIB_1">
      <item>, OIB 79073379807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B4A8B-2DA2-4CB0-ABB4-3F9279FAB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459</properties:Words>
  <properties:Characters>2482</properties:Characters>
  <properties:Lines>161</properties:Lines>
  <properties:Paragraphs>29</properties:Paragraphs>
  <properties:TotalTime>362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2017-04-10T10:11:00Z</dcterms:modified>
  <cp:revision>395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