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ac74" w14:paraId="dbeac74" w:rsidRDefault="00932DAC" w:rsidP="00C5568E" w:rsidR="00932DAC" w:rsidRPr="00062B9B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062B9B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J E Š E N J E</w:t>
      </w:r>
    </w:p>
    <w:p w:rsidRDefault="001B3D61" w:rsidR="001B3D61" w:rsidRPr="00062B9B">
      <w:pPr>
        <w:jc w:val="both"/>
        <w:rPr>
          <w:rFonts w:hAnsi="Times New Roman" w:ascii="Times New Roman"/>
          <w:szCs w:val="24"/>
        </w:rPr>
      </w:pPr>
    </w:p>
    <w:p w:rsidRDefault="00BF6916" w:rsidR="00782E48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="00FA7F4A" w:rsidRPr="00062B9B">
        <w:rPr>
          <w:rFonts w:hAnsi="Times New Roman" w:ascii="Times New Roman"/>
          <w:szCs w:val="24"/>
        </w:rPr>
        <w:t xml:space="preserve">Trgovački sud u Zagrebu </w:t>
      </w:r>
      <w:r w:rsidR="006F3AAE" w:rsidRPr="00067383">
        <w:rPr>
          <w:rFonts w:hAnsi="Times New Roman" w:ascii="Times New Roman"/>
          <w:szCs w:val="24"/>
        </w:rPr>
        <w:t>po sucu</w:t>
      </w:r>
      <w:r w:rsidR="008961D1" w:rsidRPr="00067383">
        <w:rPr>
          <w:rFonts w:hAnsi="Times New Roman" w:ascii="Times New Roman"/>
          <w:szCs w:val="24"/>
        </w:rPr>
        <w:t xml:space="preserve"> pojedincu N</w:t>
      </w:r>
      <w:r w:rsidR="006F3AAE" w:rsidRPr="00067383">
        <w:rPr>
          <w:rFonts w:hAnsi="Times New Roman" w:ascii="Times New Roman"/>
          <w:szCs w:val="24"/>
        </w:rPr>
        <w:t>evenki</w:t>
      </w:r>
      <w:r w:rsidRPr="00067383">
        <w:rPr>
          <w:rFonts w:hAnsi="Times New Roman" w:ascii="Times New Roman"/>
          <w:szCs w:val="24"/>
        </w:rPr>
        <w:t xml:space="preserve"> </w:t>
      </w:r>
      <w:r w:rsidR="006F3AAE" w:rsidRPr="00067383">
        <w:rPr>
          <w:rFonts w:hAnsi="Times New Roman" w:ascii="Times New Roman"/>
          <w:szCs w:val="24"/>
        </w:rPr>
        <w:t xml:space="preserve">Siladi </w:t>
      </w:r>
      <w:r w:rsidRPr="00067383">
        <w:rPr>
          <w:rFonts w:hAnsi="Times New Roman" w:ascii="Times New Roman"/>
          <w:szCs w:val="24"/>
        </w:rPr>
        <w:t>Rstić</w:t>
      </w:r>
      <w:r w:rsidR="008961D1" w:rsidRPr="00067383">
        <w:rPr>
          <w:rFonts w:hAnsi="Times New Roman" w:ascii="Times New Roman"/>
          <w:szCs w:val="24"/>
        </w:rPr>
        <w:t xml:space="preserve">, </w:t>
      </w:r>
      <w:r w:rsidR="00237DE3" w:rsidRPr="00067383">
        <w:rPr>
          <w:rFonts w:hAnsi="Times New Roman" w:ascii="Times New Roman"/>
          <w:szCs w:val="24"/>
        </w:rPr>
        <w:t xml:space="preserve">u stečajnom postupku </w:t>
      </w:r>
      <w:r w:rsidRPr="00067383">
        <w:rPr>
          <w:rFonts w:hAnsi="Times New Roman" w:ascii="Times New Roman"/>
          <w:szCs w:val="24"/>
        </w:rPr>
        <w:t>nad stečajnim dužnikom</w:t>
      </w:r>
      <w:r w:rsidR="0096233E" w:rsidRPr="00067383">
        <w:rPr>
          <w:rFonts w:hAnsi="Times New Roman" w:ascii="Times New Roman"/>
        </w:rPr>
        <w:t xml:space="preserve"> </w:t>
      </w:r>
      <w:r w:rsidR="00321A10" w:rsidRPr="00321A10">
        <w:rPr>
          <w:rFonts w:hAnsi="Times New Roman" w:ascii="Times New Roman"/>
        </w:rPr>
        <w:t>TERMICOM d.o.o. za trgovinu, graditeljstvo i promet, OIB: 08247278506, Zagreb (Grad Zagreb), Vrsarska 15</w:t>
      </w:r>
      <w:r w:rsidR="00C5568E" w:rsidRPr="00067383">
        <w:rPr>
          <w:rFonts w:hAnsi="Times New Roman" w:ascii="Times New Roman"/>
          <w:szCs w:val="24"/>
        </w:rPr>
        <w:t>,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AA4B58" w:rsidRPr="00062B9B">
        <w:rPr>
          <w:rFonts w:hAnsi="Times New Roman" w:ascii="Times New Roman"/>
          <w:szCs w:val="24"/>
        </w:rPr>
        <w:t>dana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9402E5">
        <w:rPr>
          <w:rFonts w:hAnsi="Times New Roman" w:ascii="Times New Roman"/>
          <w:szCs w:val="24"/>
        </w:rPr>
        <w:t>14. ožujka</w:t>
      </w:r>
      <w:r w:rsidR="00067383">
        <w:rPr>
          <w:rFonts w:hAnsi="Times New Roman" w:ascii="Times New Roman"/>
          <w:szCs w:val="24"/>
        </w:rPr>
        <w:t xml:space="preserve">  2018</w:t>
      </w:r>
      <w:r w:rsidR="00307C71" w:rsidRPr="00062B9B">
        <w:rPr>
          <w:rFonts w:hAnsi="Times New Roman" w:ascii="Times New Roman"/>
          <w:szCs w:val="24"/>
        </w:rPr>
        <w:t>.</w:t>
      </w:r>
    </w:p>
    <w:p w:rsidRDefault="00307C71" w:rsidR="00307C71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7383">
        <w:rPr>
          <w:rFonts w:hAnsi="Times New Roman" w:ascii="Times New Roman"/>
        </w:rPr>
        <w:t>Obustavlja se i zaključuje stečajni</w:t>
      </w:r>
      <w:r w:rsidR="005E0618" w:rsidRPr="00067383">
        <w:rPr>
          <w:rFonts w:hAnsi="Times New Roman" w:ascii="Times New Roman"/>
        </w:rPr>
        <w:t xml:space="preserve"> postupak nad stečajnim </w:t>
      </w:r>
      <w:r w:rsidR="005E0618" w:rsidRPr="00067383">
        <w:rPr>
          <w:rFonts w:hAnsi="Times New Roman" w:ascii="Times New Roman"/>
          <w:szCs w:val="24"/>
        </w:rPr>
        <w:t>dužnikom</w:t>
      </w:r>
      <w:r w:rsidR="005E0618" w:rsidRPr="00CB6C44">
        <w:rPr>
          <w:rFonts w:hAnsi="Times New Roman" w:ascii="Times New Roman"/>
          <w:szCs w:val="24"/>
        </w:rPr>
        <w:t xml:space="preserve"> </w:t>
      </w:r>
      <w:r w:rsidR="00321A10" w:rsidRPr="00321A10">
        <w:rPr>
          <w:rFonts w:hAnsi="Times New Roman" w:ascii="Times New Roman"/>
        </w:rPr>
        <w:t xml:space="preserve">TERMICOM d.o.o. za trgovinu, graditeljstvo i promet, OIB: 08247278506, Zagreb (Grad Zagreb), Vrsarska 15 </w:t>
      </w:r>
      <w:r w:rsidR="00782E48" w:rsidRPr="00062B9B">
        <w:rPr>
          <w:rFonts w:hAnsi="Times New Roman" w:ascii="Times New Roman"/>
        </w:rPr>
        <w:t>temeljem odredbe članka</w:t>
      </w:r>
      <w:r w:rsidRPr="00062B9B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Obrazloženje</w:t>
      </w:r>
    </w:p>
    <w:p w:rsidRDefault="00BF6916" w:rsidR="00BF6916" w:rsidRPr="00062B9B">
      <w:pPr>
        <w:jc w:val="both"/>
        <w:rPr>
          <w:rFonts w:hAnsi="Times New Roman" w:ascii="Times New Roman"/>
          <w:szCs w:val="24"/>
        </w:rPr>
      </w:pPr>
    </w:p>
    <w:p w:rsidRDefault="00174E34" w:rsidP="004178B1" w:rsidR="004178B1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Po prijedlogu stečajnog upravitelja za obustavom i zaključenjem stečajnog postupka nad stečajnim dužnikom</w:t>
      </w:r>
      <w:r w:rsidR="00067383" w:rsidRPr="00067383">
        <w:t xml:space="preserve"> </w:t>
      </w:r>
      <w:r w:rsidR="00321A10" w:rsidRPr="00321A10">
        <w:rPr>
          <w:rFonts w:hAnsi="Times New Roman" w:ascii="Times New Roman"/>
        </w:rPr>
        <w:t>TERMICOM d.o.o. za trgovinu, graditeljstvo i promet, OIB: 08247278506, Zagreb (Grad Zagreb), Vrsarska 15</w:t>
      </w:r>
      <w:r w:rsidRPr="00067383">
        <w:rPr>
          <w:rFonts w:hAnsi="Times New Roman" w:ascii="Times New Roman"/>
          <w:szCs w:val="24"/>
        </w:rPr>
        <w:t>,</w:t>
      </w:r>
      <w:r w:rsidRPr="00062B9B">
        <w:rPr>
          <w:rFonts w:hAnsi="Times New Roman" w:ascii="Times New Roman"/>
          <w:szCs w:val="24"/>
        </w:rPr>
        <w:t xml:space="preserve"> ovaj je sud odredio ročište vjerovnika koje je održano dana</w:t>
      </w:r>
      <w:r w:rsidR="00D03EF4">
        <w:rPr>
          <w:rFonts w:hAnsi="Times New Roman" w:ascii="Times New Roman"/>
          <w:szCs w:val="24"/>
        </w:rPr>
        <w:t xml:space="preserve"> </w:t>
      </w:r>
      <w:r w:rsidR="00321A10">
        <w:rPr>
          <w:rFonts w:hAnsi="Times New Roman" w:ascii="Times New Roman"/>
          <w:szCs w:val="24"/>
        </w:rPr>
        <w:t>30</w:t>
      </w:r>
      <w:r w:rsidR="004178B1">
        <w:rPr>
          <w:rFonts w:hAnsi="Times New Roman" w:ascii="Times New Roman"/>
          <w:szCs w:val="24"/>
        </w:rPr>
        <w:t>. siječnja</w:t>
      </w:r>
      <w:r w:rsidR="00067383">
        <w:rPr>
          <w:rFonts w:hAnsi="Times New Roman" w:ascii="Times New Roman"/>
          <w:szCs w:val="24"/>
        </w:rPr>
        <w:t xml:space="preserve"> 2018</w:t>
      </w:r>
      <w:r w:rsidR="004178B1">
        <w:rPr>
          <w:rFonts w:hAnsi="Times New Roman" w:ascii="Times New Roman"/>
          <w:szCs w:val="24"/>
        </w:rPr>
        <w:t>. godine,</w:t>
      </w:r>
      <w:r w:rsidR="004178B1" w:rsidRPr="004178B1">
        <w:rPr>
          <w:rFonts w:hAnsi="Times New Roman" w:ascii="Times New Roman"/>
          <w:szCs w:val="24"/>
        </w:rPr>
        <w:t xml:space="preserve"> </w:t>
      </w:r>
      <w:r w:rsidR="004178B1">
        <w:rPr>
          <w:rFonts w:hAnsi="Times New Roman" w:ascii="Times New Roman"/>
          <w:szCs w:val="24"/>
        </w:rPr>
        <w:t xml:space="preserve">te </w:t>
      </w:r>
      <w:r w:rsidR="004178B1" w:rsidRPr="00062B9B">
        <w:rPr>
          <w:rFonts w:hAnsi="Times New Roman" w:ascii="Times New Roman"/>
          <w:szCs w:val="24"/>
        </w:rPr>
        <w:t xml:space="preserve">vjerovnici </w:t>
      </w:r>
      <w:r w:rsidR="004178B1">
        <w:rPr>
          <w:rFonts w:hAnsi="Times New Roman" w:ascii="Times New Roman"/>
          <w:szCs w:val="24"/>
        </w:rPr>
        <w:t xml:space="preserve">prisutni na ročištu </w:t>
      </w:r>
      <w:r w:rsidR="004178B1" w:rsidRPr="00062B9B">
        <w:rPr>
          <w:rFonts w:hAnsi="Times New Roman" w:ascii="Times New Roman"/>
          <w:szCs w:val="24"/>
        </w:rPr>
        <w:t>nisu imali primjedbi na završni račun stečajnog upravitelja u kojem je stečajni upravitelj obrazložio da u stečajnom postupku nema dostatne imovine niti za namirenje troškova postupka .</w:t>
      </w:r>
    </w:p>
    <w:p w:rsidRDefault="004178B1" w:rsidP="004178B1" w:rsidR="004178B1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</w:rPr>
        <w:t>Vjerovnici prisutni na ročištu izjavili su  da se ne protive nakon gornjeg obrazloženja postupanju po odredbi čl. 203 SZ.</w:t>
      </w:r>
    </w:p>
    <w:p w:rsidRDefault="004178B1" w:rsidP="004178B1" w:rsidR="004178B1" w:rsidRPr="00062B9B">
      <w:pPr>
        <w:ind w:firstLine="720"/>
        <w:jc w:val="both"/>
        <w:rPr>
          <w:rFonts w:hAnsi="Times New Roman" w:ascii="Times New Roman"/>
        </w:rPr>
      </w:pPr>
      <w:r w:rsidRPr="00062B9B">
        <w:rPr>
          <w:rFonts w:hAnsi="Times New Roman" w:ascii="Times New Roman"/>
        </w:rPr>
        <w:t>Stoga je odlučeno kao u izreci rješenja temeljem odredbe čl. 203. SZ-a koji se u ovom slučaju primjenjuje temeljem odredbe čl. 441. st. 1. Stečajnog zakona (NN 71/15)</w:t>
      </w:r>
    </w:p>
    <w:p w:rsidRDefault="00E4566B" w:rsidP="004178B1" w:rsidR="00E4566B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1C39D6" w:rsidP="008A08E2" w:rsidR="00D77AAF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Za</w:t>
      </w:r>
      <w:r w:rsidR="0096233E" w:rsidRPr="00062B9B">
        <w:rPr>
          <w:rFonts w:hAnsi="Times New Roman" w:ascii="Times New Roman"/>
          <w:szCs w:val="24"/>
        </w:rPr>
        <w:t xml:space="preserve">grebu, </w:t>
      </w:r>
      <w:r w:rsidR="009402E5">
        <w:rPr>
          <w:rFonts w:hAnsi="Times New Roman" w:ascii="Times New Roman"/>
          <w:szCs w:val="24"/>
        </w:rPr>
        <w:t xml:space="preserve">14. ožujka </w:t>
      </w:r>
      <w:r w:rsidR="00067383">
        <w:rPr>
          <w:rFonts w:hAnsi="Times New Roman" w:ascii="Times New Roman"/>
          <w:szCs w:val="24"/>
        </w:rPr>
        <w:t xml:space="preserve"> 2018. </w:t>
      </w:r>
    </w:p>
    <w:p w:rsidRDefault="00AE0D0E" w:rsidP="00FD6D89" w:rsidR="00AE0D0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8A08E2" w:rsidRPr="00062B9B">
        <w:rPr>
          <w:rFonts w:hAnsi="Times New Roman" w:ascii="Times New Roman"/>
          <w:szCs w:val="24"/>
        </w:rPr>
        <w:t xml:space="preserve">           </w:t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932DAC" w:rsidRPr="00062B9B">
        <w:rPr>
          <w:rFonts w:hAnsi="Times New Roman" w:ascii="Times New Roman"/>
          <w:szCs w:val="24"/>
        </w:rPr>
        <w:t xml:space="preserve">  </w:t>
      </w:r>
      <w:r w:rsidRPr="00062B9B">
        <w:rPr>
          <w:rFonts w:hAnsi="Times New Roman" w:ascii="Times New Roman"/>
          <w:szCs w:val="24"/>
        </w:rPr>
        <w:t>SUDAC:</w:t>
      </w:r>
    </w:p>
    <w:p w:rsidRDefault="00AE0D0E" w:rsidR="00EB0E9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566DFC" w:rsidRPr="00062B9B">
        <w:rPr>
          <w:rFonts w:hAnsi="Times New Roman" w:ascii="Times New Roman"/>
          <w:szCs w:val="24"/>
        </w:rPr>
        <w:t xml:space="preserve">  </w:t>
      </w:r>
      <w:r w:rsidR="00E771DF" w:rsidRPr="00062B9B">
        <w:rPr>
          <w:rFonts w:hAnsi="Times New Roman" w:ascii="Times New Roman"/>
          <w:szCs w:val="24"/>
        </w:rPr>
        <w:t xml:space="preserve">   </w:t>
      </w:r>
      <w:r w:rsidR="00E114B3" w:rsidRPr="00062B9B">
        <w:rPr>
          <w:rFonts w:hAnsi="Times New Roman" w:ascii="Times New Roman"/>
          <w:szCs w:val="24"/>
        </w:rPr>
        <w:t xml:space="preserve">        </w:t>
      </w:r>
      <w:r w:rsidRPr="00062B9B">
        <w:rPr>
          <w:rFonts w:hAnsi="Times New Roman" w:ascii="Times New Roman"/>
          <w:szCs w:val="24"/>
        </w:rPr>
        <w:t>Nevenka Siladi Rstić</w:t>
      </w:r>
    </w:p>
    <w:p w:rsidRDefault="00FA7F4A" w:rsidR="00BF691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Uputa o pravnom lijeku</w:t>
      </w:r>
      <w:r w:rsidR="00BF6916" w:rsidRPr="00062B9B">
        <w:rPr>
          <w:rFonts w:hAnsi="Times New Roman" w:ascii="Times New Roman"/>
          <w:i/>
          <w:szCs w:val="24"/>
        </w:rPr>
        <w:t>:</w:t>
      </w:r>
    </w:p>
    <w:p w:rsidRDefault="00AE0D0E" w:rsidP="00C02F94" w:rsidR="001C39D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Protiv ovog r</w:t>
      </w:r>
      <w:r w:rsidR="003B0C47" w:rsidRPr="00062B9B">
        <w:rPr>
          <w:rFonts w:hAnsi="Times New Roman" w:ascii="Times New Roman"/>
          <w:i/>
          <w:szCs w:val="24"/>
        </w:rPr>
        <w:t xml:space="preserve">ješenja </w:t>
      </w:r>
      <w:r w:rsidRPr="00062B9B">
        <w:rPr>
          <w:rFonts w:hAnsi="Times New Roman" w:ascii="Times New Roman"/>
          <w:i/>
          <w:szCs w:val="24"/>
        </w:rPr>
        <w:t xml:space="preserve">dozvoljena je žalba </w:t>
      </w:r>
      <w:r w:rsidR="00BF6916" w:rsidRPr="00062B9B">
        <w:rPr>
          <w:rFonts w:hAnsi="Times New Roman" w:ascii="Times New Roman"/>
          <w:i/>
          <w:szCs w:val="24"/>
        </w:rPr>
        <w:t>u roku od 8 dana od dana dostave</w:t>
      </w:r>
      <w:r w:rsidRPr="00062B9B">
        <w:rPr>
          <w:rFonts w:hAnsi="Times New Roman" w:ascii="Times New Roman"/>
          <w:i/>
          <w:szCs w:val="24"/>
        </w:rPr>
        <w:t xml:space="preserve"> istog</w:t>
      </w:r>
      <w:r w:rsidR="00BF6916" w:rsidRPr="00062B9B">
        <w:rPr>
          <w:rFonts w:hAnsi="Times New Roman" w:ascii="Times New Roman"/>
          <w:i/>
          <w:szCs w:val="24"/>
        </w:rPr>
        <w:t>, podnošenjem u tri primjerka putem ovog su</w:t>
      </w:r>
      <w:r w:rsidRPr="00062B9B">
        <w:rPr>
          <w:rFonts w:hAnsi="Times New Roman" w:ascii="Times New Roman"/>
          <w:i/>
          <w:szCs w:val="24"/>
        </w:rPr>
        <w:t>da, Visokom trgovačkom sudu RH.</w:t>
      </w:r>
    </w:p>
    <w:p w:rsidRDefault="008961D1" w:rsidP="00C02F94" w:rsidR="00C02F94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DN</w:t>
      </w:r>
      <w:r w:rsidR="00C02F94" w:rsidRPr="00062B9B">
        <w:rPr>
          <w:rFonts w:hAnsi="Times New Roman" w:ascii="Times New Roman"/>
          <w:szCs w:val="24"/>
        </w:rPr>
        <w:t>a:</w:t>
      </w:r>
    </w:p>
    <w:p w:rsidRDefault="00E4566B" w:rsidP="00D16568" w:rsidR="00D16568" w:rsidRPr="00062B9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 xml:space="preserve">Stečajni upravitelju </w:t>
      </w:r>
    </w:p>
    <w:p w:rsidRDefault="008961D1" w:rsidP="00D16568" w:rsidR="00D16568" w:rsidRPr="00062B9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 xml:space="preserve">RH, MF, </w:t>
      </w:r>
      <w:r w:rsidR="005A607E" w:rsidRPr="00062B9B">
        <w:rPr>
          <w:rFonts w:hAnsi="Times New Roman" w:ascii="Times New Roman"/>
          <w:szCs w:val="24"/>
        </w:rPr>
        <w:t>Porezna uprava</w:t>
      </w:r>
      <w:r w:rsidR="00782E48" w:rsidRPr="00062B9B">
        <w:rPr>
          <w:rFonts w:hAnsi="Times New Roman" w:ascii="Times New Roman"/>
          <w:szCs w:val="24"/>
        </w:rPr>
        <w:t xml:space="preserve">, </w:t>
      </w:r>
    </w:p>
    <w:p w:rsidRDefault="008961D1" w:rsidP="00D16568" w:rsidR="00D16568" w:rsidRPr="00062B9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ŽDO – Građansko upravni odjel</w:t>
      </w:r>
    </w:p>
    <w:p w:rsidRDefault="005A607E" w:rsidP="00D16568" w:rsidR="00D16568" w:rsidRPr="00062B9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FINA</w:t>
      </w:r>
    </w:p>
    <w:p w:rsidRDefault="00782E48" w:rsidP="00D16568" w:rsidR="00D16568" w:rsidRPr="00062B9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 xml:space="preserve">Mrežna stranica </w:t>
      </w:r>
      <w:r w:rsidR="008961D1" w:rsidRPr="00062B9B">
        <w:rPr>
          <w:rFonts w:hAnsi="Times New Roman" w:ascii="Times New Roman"/>
          <w:szCs w:val="24"/>
        </w:rPr>
        <w:t xml:space="preserve">e- </w:t>
      </w:r>
      <w:r w:rsidR="005A607E" w:rsidRPr="00062B9B">
        <w:rPr>
          <w:rFonts w:hAnsi="Times New Roman" w:ascii="Times New Roman"/>
          <w:szCs w:val="24"/>
        </w:rPr>
        <w:t>O</w:t>
      </w:r>
      <w:r w:rsidR="00C02F94" w:rsidRPr="00062B9B">
        <w:rPr>
          <w:rFonts w:hAnsi="Times New Roman" w:ascii="Times New Roman"/>
          <w:szCs w:val="24"/>
        </w:rPr>
        <w:t xml:space="preserve">glasna ploča </w:t>
      </w:r>
      <w:r w:rsidRPr="00062B9B">
        <w:rPr>
          <w:rFonts w:hAnsi="Times New Roman" w:ascii="Times New Roman"/>
          <w:szCs w:val="24"/>
        </w:rPr>
        <w:t>Trgovačkog suda u Zagrebu</w:t>
      </w:r>
    </w:p>
    <w:p w:rsidRDefault="00BC3F1B" w:rsidP="00062B9B" w:rsidR="006D65A5" w:rsidRPr="00062B9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 xml:space="preserve">Sudski registar </w:t>
      </w:r>
      <w:r w:rsidR="008961D1" w:rsidRPr="00062B9B">
        <w:rPr>
          <w:rFonts w:hAnsi="Times New Roman" w:ascii="Times New Roman"/>
          <w:szCs w:val="24"/>
        </w:rPr>
        <w:t>(</w:t>
      </w:r>
      <w:r w:rsidR="00E4566B" w:rsidRPr="00062B9B">
        <w:rPr>
          <w:rFonts w:hAnsi="Times New Roman" w:ascii="Times New Roman"/>
          <w:szCs w:val="24"/>
        </w:rPr>
        <w:t xml:space="preserve">elektronski i neposredno) </w:t>
      </w:r>
      <w:r w:rsidR="001F1EFC" w:rsidRPr="00062B9B">
        <w:rPr>
          <w:rFonts w:hAnsi="Times New Roman" w:ascii="Times New Roman"/>
          <w:szCs w:val="24"/>
        </w:rPr>
        <w:t xml:space="preserve"> </w:t>
      </w:r>
      <w:r w:rsidRPr="00062B9B">
        <w:rPr>
          <w:rFonts w:hAnsi="Times New Roman" w:ascii="Times New Roman"/>
          <w:szCs w:val="24"/>
        </w:rPr>
        <w:t>po pravomoćnosti</w:t>
      </w:r>
    </w:p>
    <w:p w:rsidRDefault="00FA1E2A" w:rsidP="006D65A5" w:rsidR="00FA1E2A" w:rsidRPr="00062B9B">
      <w:pPr>
        <w:jc w:val="both"/>
        <w:rPr>
          <w:rFonts w:hAnsi="Times New Roman" w:ascii="Times New Roman"/>
          <w:szCs w:val="24"/>
        </w:rPr>
      </w:pPr>
    </w:p>
    <w:sectPr w:rsidSect="00DB1D3D" w:rsidR="00FA1E2A" w:rsidRPr="00062B9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9402E5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DB1D3D">
      <w:rPr>
        <w:rFonts w:hAnsi="Times New Roman" w:ascii="Times New Roman"/>
        <w:szCs w:val="24"/>
      </w:rPr>
      <w:t>144/12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9402E5">
      <w:rPr>
        <w:rFonts w:hAnsi="Times New Roman" w:ascii="Times New Roman"/>
        <w:szCs w:val="24"/>
      </w:rPr>
      <w:t>358/15-43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>, Amruševa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1A10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178B1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594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33CC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402E5"/>
    <w:rsid w:val="009616A4"/>
    <w:rsid w:val="0096233E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52534"/>
    <w:rsid w:val="00C5568E"/>
    <w:rsid w:val="00C56A98"/>
    <w:rsid w:val="00C63790"/>
    <w:rsid w:val="00CA109A"/>
    <w:rsid w:val="00CB6C44"/>
    <w:rsid w:val="00CC003A"/>
    <w:rsid w:val="00CC2731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1D3D"/>
    <w:rsid w:val="00DB3730"/>
    <w:rsid w:val="00DB592E"/>
    <w:rsid w:val="00DE51CA"/>
    <w:rsid w:val="00DF21C7"/>
    <w:rsid w:val="00DF250F"/>
    <w:rsid w:val="00E114B3"/>
    <w:rsid w:val="00E179FC"/>
    <w:rsid w:val="00E272A3"/>
    <w:rsid w:val="00E31E38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1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E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E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E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E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1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E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E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E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E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TERMICOM d.o.o. za trgovinu, graditeljstvo i promet zastupanog po punomoćniku Hrvoje Zeba</izvorni_sadrzaj>
    <derivirana_varijabla naziv="DomainObject.Predmet.ProtustrankaFormated_1">  TERMICOM d.o.o. za trgovinu, graditeljstvo i promet zastupanog po punomoćniku Hrvoje Zeba</derivirana_varijabla>
  </DomainObject.Predmet.ProtustrankaFormated>
  <DomainObject.Predmet.ProtustrankaFormatedOIB>
    <izvorni_sadrzaj>  TERMICOM d.o.o. za trgovinu, graditeljstvo i promet, OIB 08247278506 zastupanog po punomoćniku Hrvoje Zeba</izvorni_sadrzaj>
    <derivirana_varijabla naziv="DomainObject.Predmet.ProtustrankaFormatedOIB_1">  TERMICOM d.o.o. za trgovinu, graditeljstvo i promet, OIB 08247278506 zastupanog po punomoćniku Hrvoje Zeba</derivirana_varijabla>
  </DomainObject.Predmet.ProtustrankaFormatedOIB>
  <DomainObject.Predmet.ProtustrankaFormatedWithAdress>
    <izvorni_sadrzaj> TERMICOM d.o.o. za trgovinu, graditeljstvo i promet, Vrsarska 15, 10000 Zagreb zastupanog po punomoćniku Hrvoje Zeba</izvorni_sadrzaj>
    <derivirana_varijabla naziv="DomainObject.Predmet.ProtustrankaFormatedWithAdress_1"> TERMICOM d.o.o. za trgovinu, graditeljstvo i promet, Vrsarska 15, 10000 Zagreb zastupanog po punomoćniku Hrvoje Zeba</derivirana_varijabla>
  </DomainObject.Predmet.ProtustrankaFormatedWithAdress>
  <DomainObject.Predmet.ProtustrankaFormatedWithAdressOIB>
    <izvorni_sadrzaj> TERMICOM d.o.o. za trgovinu, graditeljstvo i promet, OIB 08247278506, Vrsarska 15, 10000 Zagreb zastupanog po punomoćniku Hrvoje Zeba</izvorni_sadrzaj>
    <derivirana_varijabla naziv="DomainObject.Predmet.ProtustrankaFormatedWithAdressOIB_1"> TERMICOM d.o.o. za trgovinu, graditeljstvo i promet, OIB 08247278506, Vrsarska 15, 10000 Zagreb zastupanog po punomoćniku Hrvoje Zeba</derivirana_varijabla>
  </DomainObject.Predmet.ProtustrankaFormatedWithAdressOIB>
  <DomainObject.Predmet.ProtustrankaWithAdress>
    <izvorni_sadrzaj>TERMICOM d.o.o. za trgovinu, graditeljstvo i promet Vrsarska 15, 10000 Zagreb</izvorni_sadrzaj>
    <derivirana_varijabla naziv="DomainObject.Predmet.ProtustrankaWithAdress_1">TERMICOM d.o.o. za trgovinu, graditeljstvo i promet Vrsarska 15, 10000 Zagreb</derivirana_varijabla>
  </DomainObject.Predmet.ProtustrankaWithAdress>
  <DomainObject.Predmet.ProtustrankaWithAdressOIB>
    <izvorni_sadrzaj>TERMICOM d.o.o. za trgovinu, graditeljstvo i promet, OIB 08247278506, Vrsarska 15, 10000 Zagreb</izvorni_sadrzaj>
    <derivirana_varijabla naziv="DomainObject.Predmet.ProtustrankaWithAdressOIB_1">TERMICOM d.o.o. za trgovinu, graditeljstvo i promet, OIB 08247278506, Vrsarska 15, 10000 Zagreb</derivirana_varijabla>
  </DomainObject.Predmet.ProtustrankaWithAdressOIB>
  <DomainObject.Predmet.ProtustrankaNazivFormated>
    <izvorni_sadrzaj>TERMICOM d.o.o. za trgovinu, graditeljstvo i promet</izvorni_sadrzaj>
    <derivirana_varijabla naziv="DomainObject.Predmet.ProtustrankaNazivFormated_1">TERMICOM d.o.o. za trgovinu, graditeljstvo i promet</derivirana_varijabla>
  </DomainObject.Predmet.ProtustrankaNazivFormated>
  <DomainObject.Predmet.ProtustrankaNazivFormatedOIB>
    <izvorni_sadrzaj>TERMICOM d.o.o. za trgovinu, graditeljstvo i promet, OIB 08247278506</izvorni_sadrzaj>
    <derivirana_varijabla naziv="DomainObject.Predmet.ProtustrankaNazivFormatedOIB_1">TERMICOM d.o.o. za trgovinu, graditeljstvo i promet, OIB 08247278506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</izvorni_sadrzaj>
    <derivirana_varijabla naziv="DomainObject.Predmet.StrankaFormatedWithAdress_1"> FINA, Regionalni centar Zagreb</derivirana_varijabla>
  </DomainObject.Predmet.StrankaFormatedWithAdress>
  <DomainObject.Predmet.StrankaFormatedWithAdressOIB>
    <izvorni_sadrzaj> FINA, Regionalni centar Zagreb, OIB 85821130368</izvorni_sadrzaj>
    <derivirana_varijabla naziv="DomainObject.Predmet.StrankaFormatedWithAdressOIB_1"> FINA, Regionalni centar Zagreb, OIB 85821130368</derivirana_varijabla>
  </DomainObject.Predmet.StrankaFormatedWithAdressOIB>
  <DomainObject.Predmet.StrankaWithAdress>
    <izvorni_sadrzaj>FINA, Regionalni centar Zagreb </izvorni_sadrzaj>
    <derivirana_varijabla naziv="DomainObject.Predmet.StrankaWithAdress_1">FINA, Regionalni centar Zagreb </derivirana_varijabla>
  </DomainObject.Predmet.StrankaWithAdress>
  <DomainObject.Predmet.StrankaWithAdressOIB>
    <izvorni_sadrzaj>FINA, Regionalni centar Zagreb, OIB 85821130368</izvorni_sadrzaj>
    <derivirana_varijabla naziv="DomainObject.Predmet.StrankaWithAdressOIB_1">FINA, Regionalni centar Zagreb, OIB 85821130368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</item>
    </izvorni_sadrzaj>
    <derivirana_varijabla naziv="DomainObject.Predmet.StrankaListFormatedWithAdress_1">
      <item>FINA, Regionalni centar Zagreb</item>
    </derivirana_varijabla>
  </DomainObject.Predmet.StrankaListFormatedWithAdress>
  <DomainObject.Predmet.StrankaListFormatedWithAdressOIB>
    <izvorni_sadrzaj>
      <item>FINA, Regionalni centar Zagreb, OIB 85821130368</item>
    </izvorni_sadrzaj>
    <derivirana_varijabla naziv="DomainObject.Predmet.StrankaListFormatedWithAdressOIB_1">
      <item>FINA, Regionalni centar Zagreb, OIB 85821130368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TERMICOM d.o.o. za trgovinu, graditeljstvo i promet zastupanog po punomoćniku Hrvoje Zeba</item>
    </izvorni_sadrzaj>
    <derivirana_varijabla naziv="DomainObject.Predmet.ProtuStrankaListFormated_1">
      <item>TERMICOM d.o.o. za trgovinu, graditeljstvo i promet zastupanog po punomoćniku Hrvoje Zeba</item>
    </derivirana_varijabla>
  </DomainObject.Predmet.ProtuStrankaListFormated>
  <DomainObject.Predmet.ProtuStrankaListFormatedOIB>
    <izvorni_sadrzaj>
      <item>TERMICOM d.o.o. za trgovinu, graditeljstvo i promet, OIB 08247278506 zastupanog po punomoćniku Hrvoje Zeba</item>
    </izvorni_sadrzaj>
    <derivirana_varijabla naziv="DomainObject.Predmet.ProtuStrankaListFormatedOIB_1">
      <item>TERMICOM d.o.o. za trgovinu, graditeljstvo i promet, OIB 08247278506 zastupanog po punomoćniku Hrvoje Zeba</item>
    </derivirana_varijabla>
  </DomainObject.Predmet.ProtuStrankaListFormatedOIB>
  <DomainObject.Predmet.ProtuStrankaListFormatedWithAdress>
    <izvorni_sadrzaj>
      <item>TERMICOM d.o.o. za trgovinu, graditeljstvo i promet, Vrsarska 15, 10000 Zagreb zastupanog po punomoćniku Hrvoje Zeba</item>
    </izvorni_sadrzaj>
    <derivirana_varijabla naziv="DomainObject.Predmet.ProtuStrankaListFormatedWithAdress_1">
      <item>TERMICOM d.o.o. za trgovinu, graditeljstvo i promet, Vrsarska 15, 10000 Zagreb zastupanog po punomoćniku Hrvoje Zeba</item>
    </derivirana_varijabla>
  </DomainObject.Predmet.ProtuStrankaListFormatedWithAdress>
  <DomainObject.Predmet.ProtuStrankaListFormatedWithAdressOIB>
    <izvorni_sadrzaj>
      <item>TERMICOM d.o.o. za trgovinu, graditeljstvo i promet, OIB 08247278506, Vrsarska 15, 10000 Zagreb zastupanog po punomoćniku Hrvoje Zeba</item>
    </izvorni_sadrzaj>
    <derivirana_varijabla naziv="DomainObject.Predmet.ProtuStrankaListFormatedWithAdressOIB_1">
      <item>TERMICOM d.o.o. za trgovinu, graditeljstvo i promet, OIB 08247278506, Vrsarska 15, 10000 Zagreb zastupanog po punomoćniku Hrvoje Zeba</item>
    </derivirana_varijabla>
  </DomainObject.Predmet.ProtuStrankaListFormatedWithAdressOIB>
  <DomainObject.Predmet.ProtuStrankaListNazivFormated>
    <izvorni_sadrzaj>
      <item>TERMICOM d.o.o. za trgovinu, graditeljstvo i promet</item>
    </izvorni_sadrzaj>
    <derivirana_varijabla naziv="DomainObject.Predmet.ProtuStrankaListNazivFormated_1">
      <item>TERMICOM d.o.o. za trgovinu, graditeljstvo i promet</item>
    </derivirana_varijabla>
  </DomainObject.Predmet.ProtuStrankaListNazivFormated>
  <DomainObject.Predmet.ProtuStrankaListNazivFormatedOIB>
    <izvorni_sadrzaj>
      <item>TERMICOM d.o.o. za trgovinu, graditeljstvo i promet, OIB 08247278506</item>
    </izvorni_sadrzaj>
    <derivirana_varijabla naziv="DomainObject.Predmet.ProtuStrankaListNazivFormatedOIB_1">
      <item>TERMICOM d.o.o. za trgovinu, graditeljstvo i promet, OIB 08247278506</item>
    </derivirana_varijabla>
  </DomainObject.Predmet.ProtuStrankaListNazivFormatedOIB>
  <DomainObject.Predmet.OstaliListFormated>
    <izvorni_sadrzaj>
      <item>Hrvoje Zeba punomoćnik sudionika u postupku TERMICOM d.o.o. za trgovinu, graditeljstvo i promet</item>
      <item>Ivan Ščrbić,vl. obrta Vulkanizer Ivan Ščrbić</item>
      <item>OD ŠPEHAR &amp; ŠPEHAR</item>
    </izvorni_sadrzaj>
    <derivirana_varijabla naziv="DomainObject.Predmet.OstaliListFormated_1">
      <item>Hrvoje Zeba punomoćnik sudionika u postupku TERMICOM d.o.o. za trgovinu, graditeljstvo i promet</item>
      <item>Ivan Ščrbić,vl. obrta Vulkanizer Ivan Ščrbić</item>
      <item>OD ŠPEHAR &amp; ŠPEHAR</item>
    </derivirana_varijabla>
  </DomainObject.Predmet.OstaliListFormated>
  <DomainObject.Predmet.OstaliListFormatedOIB>
    <izvorni_sadrzaj>
      <item>Hrvoje Zeba, OIB 06486071761 punomoćnik sudionika u postupku TERMICOM d.o.o. za trgovinu, graditeljstvo i promet</item>
      <item>Ivan Ščrbić,vl. obrta Vulkanizer Ivan Ščrbić, OIB 84987948669</item>
      <item>OD ŠPEHAR &amp; ŠPEHAR</item>
    </izvorni_sadrzaj>
    <derivirana_varijabla naziv="DomainObject.Predmet.OstaliListFormatedOIB_1">
      <item>Hrvoje Zeba, OIB 06486071761 punomoćnik sudionika u postupku TERMICOM d.o.o. za trgovinu, graditeljstvo i promet</item>
      <item>Ivan Ščrbić,vl. obrta Vulkanizer Ivan Ščrbić, OIB 84987948669</item>
      <item>OD ŠPEHAR &amp; ŠPEHAR</item>
    </derivirana_varijabla>
  </DomainObject.Predmet.OstaliListFormatedOIB>
  <DomainObject.Predmet.OstaliListFormatedWithAdress>
    <izvorni_sadrzaj>
      <item>Hrvoje Zeba, Vrsarska 15, 10000 Zagreb punomoćnik sudionika u postupku TERMICOM d.o.o. za trgovinu, graditeljstvo i promet</item>
      <item>Ivan Ščrbić,vl. obrta Vulkanizer Ivan Ščrbić, Ii. Resnik 13a, 10000 Zagreb</item>
      <item>OD ŠPEHAR &amp; ŠPEHAR, MASARYKOVA 7/II, 10000 Zagreb</item>
    </izvorni_sadrzaj>
    <derivirana_varijabla naziv="DomainObject.Predmet.OstaliListFormatedWithAdress_1">
      <item>Hrvoje Zeba, Vrsarska 15, 10000 Zagreb punomoćnik sudionika u postupku TERMICOM d.o.o. za trgovinu, graditeljstvo i promet</item>
      <item>Ivan Ščrbić,vl. obrta Vulkanizer Ivan Ščrbić, Ii. Resnik 13a, 10000 Zagreb</item>
      <item>OD ŠPEHAR &amp; ŠPEHAR, MASARYKOVA 7/II, 10000 Zagreb</item>
    </derivirana_varijabla>
  </DomainObject.Predmet.OstaliListFormatedWithAdress>
  <DomainObject.Predmet.OstaliListFormatedWithAdressOIB>
    <izvorni_sadrzaj>
      <item>Hrvoje Zeba, OIB 06486071761, Vrsarska 15, 10000 Zagreb punomoćnik sudionika u postupku TERMICOM d.o.o. za trgovinu, graditeljstvo i promet</item>
      <item>Ivan Ščrbić,vl. obrta Vulkanizer Ivan Ščrbić, OIB 84987948669, Ii. Resnik 13a, 10000 Zagreb</item>
      <item>OD ŠPEHAR &amp; ŠPEHAR, MASARYKOVA 7/II, 10000 Zagreb</item>
    </izvorni_sadrzaj>
    <derivirana_varijabla naziv="DomainObject.Predmet.OstaliListFormatedWithAdressOIB_1">
      <item>Hrvoje Zeba, OIB 06486071761, Vrsarska 15, 10000 Zagreb punomoćnik sudionika u postupku TERMICOM d.o.o. za trgovinu, graditeljstvo i promet</item>
      <item>Ivan Ščrbić,vl. obrta Vulkanizer Ivan Ščrbić, OIB 84987948669, Ii. Resnik 13a, 10000 Zagreb</item>
      <item>OD ŠPEHAR &amp; ŠPEHAR, MASARYKOVA 7/II, 10000 Zagreb</item>
    </derivirana_varijabla>
  </DomainObject.Predmet.OstaliListFormatedWithAdressOIB>
  <DomainObject.Predmet.OstaliListNazivFormated>
    <izvorni_sadrzaj>
      <item>Hrvoje Zeba</item>
      <item>Ivan Ščrbić,vl. obrta Vulkanizer Ivan Ščrbić</item>
      <item>OD ŠPEHAR &amp; ŠPEHAR</item>
    </izvorni_sadrzaj>
    <derivirana_varijabla naziv="DomainObject.Predmet.OstaliListNazivFormated_1">
      <item>Hrvoje Zeba</item>
      <item>Ivan Ščrbić,vl. obrta Vulkanizer Ivan Ščrbić</item>
      <item>OD ŠPEHAR &amp; ŠPEHAR</item>
    </derivirana_varijabla>
  </DomainObject.Predmet.OstaliListNazivFormated>
  <DomainObject.Predmet.OstaliListNazivFormatedOIB>
    <izvorni_sadrzaj>
      <item>Hrvoje Zeba, OIB 06486071761</item>
      <item>Ivan Ščrbić,vl. obrta Vulkanizer Ivan Ščrbić, OIB 84987948669</item>
      <item>OD ŠPEHAR &amp; ŠPEHAR</item>
    </izvorni_sadrzaj>
    <derivirana_varijabla naziv="DomainObject.Predmet.OstaliListNazivFormatedOIB_1">
      <item>Hrvoje Zeba, OIB 06486071761</item>
      <item>Ivan Ščrbić,vl. obrta Vulkanizer Ivan Ščrbić, OIB 84987948669</item>
      <item>OD ŠPEHAR &amp; ŠPEHAR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TERMICOM d.o.o. za trgovinu, graditeljstvo i promet</izvorni_sadrzaj>
    <derivirana_varijabla naziv="DomainObject.Predmet.ProtustrankaIDrugi_1">TERMICOM d.o.o. za trgovinu, graditeljstvo i promet</derivirana_varijabla>
  </DomainObject.Predmet.ProtustrankaIDrugi>
  <DomainObject.Predmet.StrankaIDrugiAdressOIB>
    <izvorni_sadrzaj>FINA, Regionalni centar Zagreb, OIB 85821130368</izvorni_sadrzaj>
    <derivirana_varijabla naziv="DomainObject.Predmet.StrankaIDrugiAdressOIB_1">FINA, Regionalni centar Zagreb, OIB 85821130368</derivirana_varijabla>
  </DomainObject.Predmet.StrankaIDrugiAdressOIB>
  <DomainObject.Predmet.ProtustrankaIDrugiAdressOIB>
    <izvorni_sadrzaj>TERMICOM d.o.o. za trgovinu, graditeljstvo i promet, OIB 08247278506, Vrsarska 15, 10000 Zagreb</izvorni_sadrzaj>
    <derivirana_varijabla naziv="DomainObject.Predmet.ProtustrankaIDrugiAdressOIB_1">TERMICOM d.o.o. za trgovinu, graditeljstvo i promet, OIB 08247278506, Vrsarska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TERMICOM d.o.o. za trgovinu, graditeljstvo i promet</item>
      <item>Hrvoje Zeba</item>
      <item>Ivan Ščrbić,vl. obrta Vulkanizer Ivan Ščrbić</item>
      <item>OD ŠPEHAR &amp; ŠPEHAR</item>
    </izvorni_sadrzaj>
    <derivirana_varijabla naziv="DomainObject.Predmet.SudioniciListNaziv_1">
      <item>FINA, Regionalni centar Zagreb</item>
      <item>TERMICOM d.o.o. za trgovinu, graditeljstvo i promet</item>
      <item>Hrvoje Zeba</item>
      <item>Ivan Ščrbić,vl. obrta Vulkanizer Ivan Ščrbić</item>
      <item>OD ŠPEHAR &amp; ŠPEHAR</item>
    </derivirana_varijabla>
  </DomainObject.Predmet.SudioniciListNaziv>
  <DomainObject.Predmet.SudioniciListAdressOIB>
    <izvorni_sadrzaj>
      <item>FINA, Regionalni centar Zagreb, OIB 85821130368</item>
      <item>TERMICOM d.o.o. za trgovinu, graditeljstvo i promet, OIB 08247278506, Vrsarska 15,10000 Zagreb</item>
      <item>Hrvoje Zeba, OIB 06486071761, Vrsarska 15,10000 Zagreb</item>
      <item>Ivan Ščrbić,vl. obrta Vulkanizer Ivan Ščrbić, OIB 84987948669, Ii. Resnik 13a,10000 Zagreb</item>
      <item>OD ŠPEHAR &amp; ŠPEHAR, MASARYKOVA 7/II,10000 Zagreb</item>
    </izvorni_sadrzaj>
    <derivirana_varijabla naziv="DomainObject.Predmet.SudioniciListAdressOIB_1">
      <item>FINA, Regionalni centar Zagreb, OIB 85821130368</item>
      <item>TERMICOM d.o.o. za trgovinu, graditeljstvo i promet, OIB 08247278506, Vrsarska 15,10000 Zagreb</item>
      <item>Hrvoje Zeba, OIB 06486071761, Vrsarska 15,10000 Zagreb</item>
      <item>Ivan Ščrbić,vl. obrta Vulkanizer Ivan Ščrbić, OIB 84987948669, Ii. Resnik 13a,10000 Zagreb</item>
      <item>OD ŠPEHAR &amp; ŠPEHAR, MASARYKOVA 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08247278506</item>
      <item>, OIB 06486071761</item>
      <item>, OIB 84987948669</item>
      <item>, OIB null</item>
    </izvorni_sadrzaj>
    <derivirana_varijabla naziv="DomainObject.Predmet.SudioniciListNazivOIB_1">
      <item>, OIB 85821130368</item>
      <item>, OIB 08247278506</item>
      <item>, OIB 06486071761</item>
      <item>, OIB 84987948669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08B93-DAD4-45AC-A098-B0DFFAB22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295</properties:Words>
  <properties:Characters>1512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2018-02-16T13:52:00Z</dcterms:created>
  <dc:creator>Sudsko vijeće</dc:creator>
  <cp:lastModifiedBy>Vinka Mihalinčić</cp:lastModifiedBy>
  <cp:lastPrinted>2018-02-16T13:38:00Z</cp:lastPrinted>
  <dcterms:modified xmlns:xsi="http://www.w3.org/2001/XMLSchema-instance" xsi:type="dcterms:W3CDTF">2018-03-14T13:57:00Z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(st-358-15 - TERMICOM.docx)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