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6d02" w14:paraId="3ba6d02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5F687B">
        <w:t>857/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5F687B" w:rsidRPr="002B021F">
        <w:t>EVERTERE d.o.o., Velika Gorica, Kralja D. Zvonimira 15, OIB 15618263756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2341A">
        <w:t>13.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5F687B" w:rsidP="005F687B" w:rsidR="005F687B" w:rsidRPr="003A3ECE">
      <w:pPr>
        <w:ind w:firstLine="720"/>
        <w:jc w:val="both"/>
      </w:pPr>
    </w:p>
    <w:p w:rsidRDefault="005F687B" w:rsidP="005F687B" w:rsidR="005F687B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2B021F">
        <w:t>EVERTERE d.o.o., Velika Gorica, Kralja D. Zvonimira 15, OIB 15618263756</w:t>
      </w:r>
      <w:r w:rsidRPr="003A3ECE">
        <w:t xml:space="preserve">, koja bi ušla u stečajnu masu, nije dovoljna ni za namirenje troškova postupka.  </w:t>
      </w:r>
    </w:p>
    <w:p w:rsidRDefault="005F687B" w:rsidP="005F687B" w:rsidR="005F687B" w:rsidRPr="003A3ECE">
      <w:pPr>
        <w:ind w:left="75"/>
        <w:jc w:val="both"/>
      </w:pPr>
      <w:r w:rsidRPr="003A3ECE">
        <w:t xml:space="preserve"> </w:t>
      </w:r>
    </w:p>
    <w:p w:rsidRDefault="005F687B" w:rsidP="005F687B" w:rsidR="005F687B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85717</w:t>
      </w:r>
      <w:r w:rsidRPr="003A3ECE">
        <w:t xml:space="preserve">, predujme iznos od 21.700,00 kn za namirenje troškova prethodnog i otvorenoga stečajnog postupka. </w:t>
      </w:r>
    </w:p>
    <w:p w:rsidRDefault="005F687B" w:rsidP="005F687B" w:rsidR="005F687B" w:rsidRPr="003A3ECE">
      <w:pPr>
        <w:jc w:val="both"/>
      </w:pPr>
    </w:p>
    <w:p w:rsidRDefault="005F687B" w:rsidP="005F687B" w:rsidR="005F687B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5F687B" w:rsidP="005F687B" w:rsidR="005F687B" w:rsidRPr="003A3ECE">
      <w:pPr>
        <w:jc w:val="both"/>
      </w:pPr>
    </w:p>
    <w:p w:rsidRDefault="005F687B" w:rsidP="005F687B" w:rsidR="005F687B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0B3AD9">
        <w:t>16</w:t>
      </w:r>
      <w:r w:rsidR="00157785">
        <w:t>. ožujka</w:t>
      </w:r>
      <w:r w:rsidR="0019546C">
        <w:t xml:space="preserve"> 2016</w:t>
      </w:r>
      <w:r>
        <w:t xml:space="preserve">. prijedlog za otvaranje stečajnog postupka nad dužnikom </w:t>
      </w:r>
      <w:r w:rsidR="000B3AD9" w:rsidRPr="002B021F">
        <w:t>EVERTERE d.o.o., Velika Gorica, Kralja D. Zvonimira 15, OIB 15618263756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B3AD9">
        <w:t>13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0B3AD9">
        <w:t>17.042,02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0B3AD9">
        <w:t>857</w:t>
      </w:r>
      <w:r w:rsidR="00EB661D">
        <w:t>/</w:t>
      </w:r>
      <w:r w:rsidR="007A4FE5">
        <w:t>17</w:t>
      </w:r>
      <w:r>
        <w:t xml:space="preserve"> od </w:t>
      </w:r>
      <w:r w:rsidR="007A4FE5">
        <w:t>28.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E31EB1" w:rsidP="00300BA8" w:rsidR="00300BA8">
      <w:pPr>
        <w:ind w:firstLine="708"/>
        <w:jc w:val="both"/>
      </w:pPr>
      <w:r>
        <w:t>Podnes</w:t>
      </w:r>
      <w:r w:rsidR="000B3AD9">
        <w:t xml:space="preserve">kom </w:t>
      </w:r>
      <w:r>
        <w:t xml:space="preserve">od </w:t>
      </w:r>
      <w:r w:rsidR="000B3AD9">
        <w:t>13. rujna</w:t>
      </w:r>
      <w:r w:rsidR="007A4FE5">
        <w:t xml:space="preserve"> 2017.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0B3AD9" w:rsidP="000B3AD9" w:rsidR="000B3AD9">
      <w:pPr>
        <w:ind w:firstLine="708"/>
        <w:jc w:val="both"/>
      </w:pPr>
      <w:r>
        <w:t>Podneskom</w:t>
      </w:r>
      <w:r w:rsidRPr="0081470D">
        <w:t xml:space="preserve"> </w:t>
      </w:r>
      <w:r>
        <w:t>od 11. rujna 2017.</w:t>
      </w:r>
      <w:r w:rsidRPr="0081470D">
        <w:t xml:space="preserve">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12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11. rujna 2017.</w:t>
      </w:r>
      <w:r w:rsidRPr="0081470D">
        <w:t xml:space="preserve"> evidentiran iznos blokade od </w:t>
      </w:r>
      <w:r>
        <w:t>17.455,83</w:t>
      </w:r>
      <w:r w:rsidRPr="0081470D">
        <w:t xml:space="preserve"> kn te </w:t>
      </w:r>
      <w:r>
        <w:t xml:space="preserve">301 </w:t>
      </w:r>
      <w:r w:rsidRPr="0081470D">
        <w:t>dan</w:t>
      </w:r>
      <w:r>
        <w:t>a</w:t>
      </w:r>
      <w:r w:rsidRPr="0081470D">
        <w:t xml:space="preserve"> neprekidne blokade.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A4FE5">
        <w:t>21. prosinca 2017.</w:t>
      </w:r>
      <w:r w:rsidR="00DB1D6D">
        <w:t>,</w:t>
      </w:r>
      <w:r w:rsidR="007A4FE5">
        <w:t xml:space="preserve"> niti na ročište radi rasprave o pretpostavkama za otvaranje stečajnog postupka od 13. ožujka 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7A4FE5">
        <w:t>28. kolovoza 2017.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7A4FE5">
        <w:t>21. prosinca 2017.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0B3AD9">
        <w:t>21 i 22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28. prosinca 2017. (list 23 spisa) utvrđeno je da dužnik nije registriran kao vlasnik zrakoplova.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7A4FE5">
        <w:t>28. prosinca 2017.</w:t>
      </w:r>
      <w:r w:rsidR="00157785" w:rsidRPr="00A44D76">
        <w:t xml:space="preserve"> (list </w:t>
      </w:r>
      <w:r w:rsidR="000B3AD9">
        <w:t>24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EB661D">
        <w:t xml:space="preserve">Uvidom u uvjerenje MUP-a, PU Zagrebačka, od </w:t>
      </w:r>
      <w:r w:rsidR="000B3AD9">
        <w:t>28. prosinca 2017</w:t>
      </w:r>
      <w:r w:rsidR="00EB661D">
        <w:t xml:space="preserve">. (list 26 spisa) utvrđeno je da dužnik nije evidentiran kao vlasnik vozila. </w:t>
      </w:r>
      <w:r w:rsidR="00EB78A0">
        <w:t>Uvidom u</w:t>
      </w:r>
      <w:r w:rsidR="00EB78A0" w:rsidRPr="00A44D76">
        <w:t xml:space="preserve"> obavijest Središnjeg klirinško depozitarnog društva d.d. od </w:t>
      </w:r>
      <w:r w:rsidR="007A4FE5">
        <w:t>11. siječnja 2018.</w:t>
      </w:r>
      <w:r w:rsidR="00EB78A0" w:rsidRPr="00A44D76">
        <w:t xml:space="preserve"> (list </w:t>
      </w:r>
      <w:r w:rsidR="000B3AD9">
        <w:t xml:space="preserve">30 </w:t>
      </w:r>
      <w:r w:rsidR="00EB78A0" w:rsidRPr="00A44D76">
        <w:t xml:space="preserve">spisa) </w:t>
      </w:r>
      <w:r w:rsidR="00EB78A0">
        <w:t>utvrđeno je</w:t>
      </w:r>
      <w:r w:rsidR="00EB78A0" w:rsidRPr="00A44D76">
        <w:t xml:space="preserve"> da u sustavu SKDD d.d. ne postoji račun nematerijaliziranih vrijednosnih papira dužnika.</w:t>
      </w:r>
      <w:r w:rsidR="00EB78A0">
        <w:t xml:space="preserve"> </w:t>
      </w:r>
      <w:r w:rsidR="007A4FE5">
        <w:t xml:space="preserve">Uvidom u uvjerenje Državne geodetske uprave od 8. siječnja 2018. (list </w:t>
      </w:r>
      <w:r w:rsidR="00EB661D">
        <w:t>3</w:t>
      </w:r>
      <w:r w:rsidR="000B3AD9">
        <w:t xml:space="preserve">1 </w:t>
      </w:r>
      <w:r w:rsidR="007A4FE5">
        <w:t xml:space="preserve">spisa) utvrđeno je da dužnik nije upisan u katastarski operat.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7A4FE5">
        <w:t>28. prosinca 2017.</w:t>
      </w:r>
      <w:r w:rsidR="0019546C">
        <w:t xml:space="preserve"> </w:t>
      </w:r>
      <w:r>
        <w:t xml:space="preserve">(list </w:t>
      </w:r>
      <w:r w:rsidR="000B3AD9">
        <w:t>29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0B3AD9">
        <w:t>409</w:t>
      </w:r>
      <w:r w:rsidR="00D96100">
        <w:t xml:space="preserve"> dana</w:t>
      </w:r>
      <w:r w:rsidR="008F1901">
        <w:t xml:space="preserve">, time da nepodmirene obveze na dan izdavanja potvrde iznose </w:t>
      </w:r>
      <w:r w:rsidR="000B3AD9">
        <w:t>17.697,19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7A4FE5">
        <w:t>28. prosinca 2017.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 w:rsidR="00A05832" w:rsidRPr="00435B5D"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7A4FE5">
        <w:t>13.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2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F687B">
      <w:t>857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16B9D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3292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A3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2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2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2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2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A3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2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2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2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2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St-857/2017</izvorni_sadrzaj>
    <derivirana_varijabla naziv="DomainObject.Predmet.OznakaBroj_1">St-857/2017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EVERTERE d.o.o. zastupanog po punomoćniku Gordan Bedenic</izvorni_sadrzaj>
    <derivirana_varijabla naziv="DomainObject.Predmet.ProtustrankaFormated_1">  EVERTERE d.o.o. zastupanog po punomoćniku Gordan Bedenic</derivirana_varijabla>
  </DomainObject.Predmet.ProtustrankaFormated>
  <DomainObject.Predmet.ProtustrankaFormatedOIB>
    <izvorni_sadrzaj>  EVERTERE d.o.o., OIB 15618263756 zastupanog po punomoćniku Gordan Bedenic</izvorni_sadrzaj>
    <derivirana_varijabla naziv="DomainObject.Predmet.ProtustrankaFormatedOIB_1">  EVERTERE d.o.o., OIB 15618263756 zastupanog po punomoćniku Gordan Bedenic</derivirana_varijabla>
  </DomainObject.Predmet.ProtustrankaFormatedOIB>
  <DomainObject.Predmet.ProtustrankaFormatedWithAdress>
    <izvorni_sadrzaj> EVERTERE d.o.o., Kralja D. Zvonimira 15, 10410 Velika Gorica zastupanog po punomoćniku Gordan Bedenic</izvorni_sadrzaj>
    <derivirana_varijabla naziv="DomainObject.Predmet.ProtustrankaFormatedWithAdress_1"> EVERTERE d.o.o., Kralja D. Zvonimira 15, 10410 Velika Gorica zastupanog po punomoćniku Gordan Bedenic</derivirana_varijabla>
  </DomainObject.Predmet.ProtustrankaFormatedWithAdress>
  <DomainObject.Predmet.ProtustrankaFormatedWithAdressOIB>
    <izvorni_sadrzaj> EVERTERE d.o.o., OIB 15618263756, Kralja D. Zvonimira 15, 10410 Velika Gorica zastupanog po punomoćniku Gordan Bedenic</izvorni_sadrzaj>
    <derivirana_varijabla naziv="DomainObject.Predmet.ProtustrankaFormatedWithAdressOIB_1"> EVERTERE d.o.o., OIB 15618263756, Kralja D. Zvonimira 15, 10410 Velika Gorica zastupanog po punomoćniku Gordan Bedenic</derivirana_varijabla>
  </DomainObject.Predmet.ProtustrankaFormatedWithAdressOIB>
  <DomainObject.Predmet.ProtustrankaWithAdress>
    <izvorni_sadrzaj>EVERTERE d.o.o. Kralja D. Zvonimira 15, 10410 Velika Gorica</izvorni_sadrzaj>
    <derivirana_varijabla naziv="DomainObject.Predmet.ProtustrankaWithAdress_1">EVERTERE d.o.o. Kralja D. Zvonimira 15, 10410 Velika Gorica</derivirana_varijabla>
  </DomainObject.Predmet.ProtustrankaWithAdress>
  <DomainObject.Predmet.ProtustrankaWithAdressOIB>
    <izvorni_sadrzaj>EVERTERE d.o.o., OIB 15618263756, Kralja D. Zvonimira 15, 10410 Velika Gorica</izvorni_sadrzaj>
    <derivirana_varijabla naziv="DomainObject.Predmet.ProtustrankaWithAdressOIB_1">EVERTERE d.o.o., OIB 15618263756, Kralja D. Zvonimira 15, 10410 Velika Gorica</derivirana_varijabla>
  </DomainObject.Predmet.ProtustrankaWithAdressOIB>
  <DomainObject.Predmet.ProtustrankaNazivFormated>
    <izvorni_sadrzaj>EVERTERE d.o.o.</izvorni_sadrzaj>
    <derivirana_varijabla naziv="DomainObject.Predmet.ProtustrankaNazivFormated_1">EVERTERE d.o.o.</derivirana_varijabla>
  </DomainObject.Predmet.ProtustrankaNazivFormated>
  <DomainObject.Predmet.ProtustrankaNazivFormatedOIB>
    <izvorni_sadrzaj>EVERTERE d.o.o., OIB 15618263756</izvorni_sadrzaj>
    <derivirana_varijabla naziv="DomainObject.Predmet.ProtustrankaNazivFormatedOIB_1">EVERTERE d.o.o., OIB 15618263756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EVERTERE d.o.o. zastupanog po punomoćniku Gordan Bedenic</item>
    </izvorni_sadrzaj>
    <derivirana_varijabla naziv="DomainObject.Predmet.ProtuStrankaListFormated_1">
      <item>EVERTERE d.o.o. zastupanog po punomoćniku Gordan Bedenic</item>
    </derivirana_varijabla>
  </DomainObject.Predmet.ProtuStrankaListFormated>
  <DomainObject.Predmet.ProtuStrankaListFormatedOIB>
    <izvorni_sadrzaj>
      <item>EVERTERE d.o.o., OIB 15618263756 zastupanog po punomoćniku Gordan Bedenic</item>
    </izvorni_sadrzaj>
    <derivirana_varijabla naziv="DomainObject.Predmet.ProtuStrankaListFormatedOIB_1">
      <item>EVERTERE d.o.o., OIB 15618263756 zastupanog po punomoćniku Gordan Bedenic</item>
    </derivirana_varijabla>
  </DomainObject.Predmet.ProtuStrankaListFormatedOIB>
  <DomainObject.Predmet.ProtuStrankaListFormatedWithAdress>
    <izvorni_sadrzaj>
      <item>EVERTERE d.o.o., Kralja D. Zvonimira 15, 10410 Velika Gorica zastupanog po punomoćniku Gordan Bedenic</item>
    </izvorni_sadrzaj>
    <derivirana_varijabla naziv="DomainObject.Predmet.ProtuStrankaListFormatedWithAdress_1">
      <item>EVERTERE d.o.o., Kralja D. Zvonimira 15, 10410 Velika Gorica zastupanog po punomoćniku Gordan Bedenic</item>
    </derivirana_varijabla>
  </DomainObject.Predmet.ProtuStrankaListFormatedWithAdress>
  <DomainObject.Predmet.ProtuStrankaListFormatedWithAdressOIB>
    <izvorni_sadrzaj>
      <item>EVERTERE d.o.o., OIB 15618263756, Kralja D. Zvonimira 15, 10410 Velika Gorica zastupanog po punomoćniku Gordan Bedenic</item>
    </izvorni_sadrzaj>
    <derivirana_varijabla naziv="DomainObject.Predmet.ProtuStrankaListFormatedWithAdressOIB_1">
      <item>EVERTERE d.o.o., OIB 15618263756, Kralja D. Zvonimira 15, 10410 Velika Gorica zastupanog po punomoćniku Gordan Bedenic</item>
    </derivirana_varijabla>
  </DomainObject.Predmet.ProtuStrankaListFormatedWithAdressOIB>
  <DomainObject.Predmet.ProtuStrankaListNazivFormated>
    <izvorni_sadrzaj>
      <item>EVERTERE d.o.o.</item>
    </izvorni_sadrzaj>
    <derivirana_varijabla naziv="DomainObject.Predmet.ProtuStrankaListNazivFormated_1">
      <item>EVERTERE d.o.o.</item>
    </derivirana_varijabla>
  </DomainObject.Predmet.ProtuStrankaListNazivFormated>
  <DomainObject.Predmet.ProtuStrankaListNazivFormatedOIB>
    <izvorni_sadrzaj>
      <item>EVERTERE d.o.o., OIB 15618263756</item>
    </izvorni_sadrzaj>
    <derivirana_varijabla naziv="DomainObject.Predmet.ProtuStrankaListNazivFormatedOIB_1">
      <item>EVERTERE d.o.o., OIB 15618263756</item>
    </derivirana_varijabla>
  </DomainObject.Predmet.ProtuStrankaListNazivFormatedOIB>
  <DomainObject.Predmet.OstaliListFormated>
    <izvorni_sadrzaj>
      <item>Gordan Bedenic punomoćnik sudionika u postupku EVERTERE d.o.o.</item>
    </izvorni_sadrzaj>
    <derivirana_varijabla naziv="DomainObject.Predmet.OstaliListFormated_1">
      <item>Gordan Bedenic punomoćnik sudionika u postupku EVERTERE d.o.o.</item>
    </derivirana_varijabla>
  </DomainObject.Predmet.OstaliListFormated>
  <DomainObject.Predmet.OstaliListFormatedOIB>
    <izvorni_sadrzaj>
      <item>Gordan Bedenic, OIB 47010330374 punomoćnik sudionika u postupku EVERTERE d.o.o.</item>
    </izvorni_sadrzaj>
    <derivirana_varijabla naziv="DomainObject.Predmet.OstaliListFormatedOIB_1">
      <item>Gordan Bedenic, OIB 47010330374 punomoćnik sudionika u postupku EVERTERE d.o.o.</item>
    </derivirana_varijabla>
  </DomainObject.Predmet.OstaliListFormatedOIB>
  <DomainObject.Predmet.OstaliListFormatedWithAdress>
    <izvorni_sadrzaj>
      <item>Gordan Bedenic, Sošice 60, 10454 Sošice punomoćnik sudionika u postupku EVERTERE d.o.o.</item>
    </izvorni_sadrzaj>
    <derivirana_varijabla naziv="DomainObject.Predmet.OstaliListFormatedWithAdress_1">
      <item>Gordan Bedenic, Sošice 60, 10454 Sošice punomoćnik sudionika u postupku EVERTERE d.o.o.</item>
    </derivirana_varijabla>
  </DomainObject.Predmet.OstaliListFormatedWithAdress>
  <DomainObject.Predmet.OstaliListFormatedWithAdressOIB>
    <izvorni_sadrzaj>
      <item>Gordan Bedenic, OIB 47010330374, Sošice 60, 10454 Sošice punomoćnik sudionika u postupku EVERTERE d.o.o.</item>
    </izvorni_sadrzaj>
    <derivirana_varijabla naziv="DomainObject.Predmet.OstaliListFormatedWithAdressOIB_1">
      <item>Gordan Bedenic, OIB 47010330374, Sošice 60, 10454 Sošice punomoćnik sudionika u postupku EVERTERE d.o.o.</item>
    </derivirana_varijabla>
  </DomainObject.Predmet.OstaliListFormatedWithAdressOIB>
  <DomainObject.Predmet.OstaliListNazivFormated>
    <izvorni_sadrzaj>
      <item>Gordan Bedenic</item>
    </izvorni_sadrzaj>
    <derivirana_varijabla naziv="DomainObject.Predmet.OstaliListNazivFormated_1">
      <item>Gordan Bedenic</item>
    </derivirana_varijabla>
  </DomainObject.Predmet.OstaliListNazivFormated>
  <DomainObject.Predmet.OstaliListNazivFormatedOIB>
    <izvorni_sadrzaj>
      <item>Gordan Bedenic, OIB 47010330374</item>
    </izvorni_sadrzaj>
    <derivirana_varijabla naziv="DomainObject.Predmet.OstaliListNazivFormatedOIB_1">
      <item>Gordan Bedenic, OIB 47010330374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EVERTERE d.o.o.</izvorni_sadrzaj>
    <derivirana_varijabla naziv="DomainObject.Predmet.ProtustrankaIDrugi_1">EVERTERE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EVERTERE d.o.o., OIB 15618263756, Kralja D. Zvonimira 15, 10410 Velika Gorica</izvorni_sadrzaj>
    <derivirana_varijabla naziv="DomainObject.Predmet.ProtustrankaIDrugiAdressOIB_1">EVERTERE d.o.o., OIB 15618263756, Kralja D. Zvonimira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EVERTERE d.o.o.</item>
      <item>Gordan Bedenic</item>
    </izvorni_sadrzaj>
    <derivirana_varijabla naziv="DomainObject.Predmet.SudioniciListNaziv_1">
      <item>FINA Regionalni centar Zagreb</item>
      <item>EVERTERE d.o.o.</item>
      <item>Gordan Bedenic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EVERTERE d.o.o., OIB 15618263756, Kralja D. Zvonimira 15,10410 Velika Gorica</item>
      <item>Gordan Bedenic, OIB 47010330374, Sošice 60,10454 Sošice</item>
    </izvorni_sadrzaj>
    <derivirana_varijabla naziv="DomainObject.Predmet.SudioniciListAdressOIB_1">
      <item>FINA Regionalni centar Zagreb, OIB 85821130368, Trg svibanjskih žrtava 1995. br. 1,10000 Zagreb</item>
      <item>EVERTERE d.o.o., OIB 15618263756, Kralja D. Zvonimira 15,10410 Velika Gorica</item>
      <item>Gordan Bedenic, OIB 47010330374, Sošice 60,10454 Sošice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15618263756</item>
      <item>, OIB 47010330374</item>
    </izvorni_sadrzaj>
    <derivirana_varijabla naziv="DomainObject.Predmet.SudioniciListNazivOIB_1">
      <item>, OIB 85821130368</item>
      <item>, OIB 15618263756</item>
      <item>, OIB 47010330374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1166</properties:Words>
  <properties:Characters>6366</properties:Characters>
  <properties:Lines>134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2018-03-13T08:50:00Z</dcterms:created>
  <dc:creator>Korisnik</dc:creator>
  <cp:lastModifiedBy>Renata Klokočki</cp:lastModifiedBy>
  <cp:lastPrinted>2018-03-13T08:55:00Z</cp:lastPrinted>
  <dcterms:modified xmlns:xsi="http://www.w3.org/2001/XMLSchema-instance" xsi:type="dcterms:W3CDTF">2018-03-13T08:56:00Z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-EVERTERE-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