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63d" w14:paraId="e3f363d" w:rsidRDefault="008A3449" w:rsidP="008A3449" w:rsidR="008A3449" w:rsidRPr="008A344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 w:rsidRPr="008A3449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2025" cx="716280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        REPUBLIKA HRVATSKA</w:t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TRGOVAČKI SUD U VARAŽDINU</w:t>
      </w:r>
    </w:p>
    <w:p w:rsidRDefault="008A3449" w:rsidP="008A3449" w:rsidR="00D97861">
      <w:r w:rsidRPr="008A3449">
        <w:rPr>
          <w:rFonts w:eastAsia="Calibri"/>
          <w:lang w:eastAsia="en-US"/>
        </w:rPr>
        <w:t xml:space="preserve">           Braće Radića 2, Varaždin</w:t>
      </w:r>
    </w:p>
    <w:p w:rsidRDefault="00390B09" w:rsidR="00390B09"/>
    <w:p w:rsidRDefault="00390B09" w:rsidR="00390B09"/>
    <w:p w:rsidRDefault="00390B09" w:rsidR="00390B09"/>
    <w:p w:rsidRDefault="00D97861" w:rsidP="00D97861" w:rsidR="00D97861">
      <w:pPr>
        <w:rPr>
          <w:b/>
          <w:bCs/>
        </w:rPr>
      </w:pPr>
    </w:p>
    <w:p w:rsidRDefault="000063C9" w:rsidP="00D97861" w:rsidR="00866263" w:rsidRPr="00D97861">
      <w:pPr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p</w:t>
      </w:r>
      <w:r>
        <w:t xml:space="preserve">ovodom prijedloga predlagatelja-dužnika </w:t>
      </w:r>
      <w:r w:rsidR="00204120">
        <w:t xml:space="preserve">Emilije </w:t>
      </w:r>
      <w:proofErr w:type="spellStart"/>
      <w:r w:rsidR="00204120">
        <w:t>Čalope</w:t>
      </w:r>
      <w:proofErr w:type="spellEnd"/>
      <w:r w:rsidR="00204120">
        <w:t xml:space="preserve">, </w:t>
      </w:r>
      <w:proofErr w:type="spellStart"/>
      <w:r w:rsidR="00204120">
        <w:t>vl</w:t>
      </w:r>
      <w:proofErr w:type="spellEnd"/>
      <w:r w:rsidR="00204120">
        <w:t>. obrta SAN FRANCISCO Obrt za ugostiteljstvo, Čakovečka 12, 40317 Podturen, OIB: 43710892024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</w:t>
      </w:r>
      <w:r w:rsidR="00920EF1">
        <w:t xml:space="preserve">, </w:t>
      </w:r>
      <w:r w:rsidR="00B25EE1">
        <w:t>dana 29</w:t>
      </w:r>
      <w:r w:rsidR="00677717">
        <w:t xml:space="preserve">. </w:t>
      </w:r>
      <w:r w:rsidR="00B25EE1">
        <w:t>travnja 2016</w:t>
      </w:r>
      <w:r w:rsidR="00677717">
        <w:t>.</w:t>
      </w:r>
      <w:r w:rsidR="00920EF1">
        <w:t>,</w:t>
      </w:r>
      <w:r w:rsidR="00101482">
        <w:t xml:space="preserve"> donio je sljedeći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866263" w:rsidP="00866263" w:rsidR="00866263">
      <w:pPr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D97861" w:rsidP="00D97861" w:rsidR="00D97861">
      <w:pPr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</w:t>
      </w:r>
      <w:r w:rsidR="00677717">
        <w:t>,</w:t>
      </w:r>
      <w:r>
        <w:t xml:space="preserve"> 144/12</w:t>
      </w:r>
      <w:r w:rsidR="00677717">
        <w:t>, 81/13 i 112/13</w:t>
      </w:r>
      <w:r>
        <w:t xml:space="preserve">) određuje se ročište radi sklapanja </w:t>
      </w:r>
      <w:proofErr w:type="spellStart"/>
      <w:r>
        <w:t>predstečajne</w:t>
      </w:r>
      <w:proofErr w:type="spellEnd"/>
      <w:r>
        <w:t xml:space="preserve"> nagodbe nad dužnikom </w:t>
      </w:r>
      <w:r w:rsidR="00204120">
        <w:t xml:space="preserve">Emilija </w:t>
      </w:r>
      <w:proofErr w:type="spellStart"/>
      <w:r w:rsidR="00204120">
        <w:t>Čalopa</w:t>
      </w:r>
      <w:proofErr w:type="spellEnd"/>
      <w:r w:rsidR="00204120">
        <w:t xml:space="preserve">, </w:t>
      </w:r>
      <w:proofErr w:type="spellStart"/>
      <w:r w:rsidR="00204120">
        <w:t>vl</w:t>
      </w:r>
      <w:proofErr w:type="spellEnd"/>
      <w:r w:rsidR="00204120">
        <w:t>. obrta SAN FRANCISCO Obrt za ugostiteljstvo, Čakovečka 12, 40317 Podturen, OIB: 43710892024</w:t>
      </w:r>
      <w:r w:rsidRPr="004C3257">
        <w:t>,</w:t>
      </w:r>
      <w:r>
        <w:rPr>
          <w:b/>
        </w:rPr>
        <w:t xml:space="preserve"> </w:t>
      </w:r>
      <w:r w:rsidR="001D194C">
        <w:t xml:space="preserve">za dan </w:t>
      </w:r>
    </w:p>
    <w:p w:rsidRDefault="00D97861" w:rsidP="00D97861" w:rsidR="00D97861"/>
    <w:p w:rsidRDefault="002D34E4" w:rsidP="00D97861" w:rsidR="002D34E4"/>
    <w:p w:rsidRDefault="004B6365" w:rsidP="00D97861" w:rsidR="00D97861" w:rsidRPr="00B25EE1">
      <w:pPr>
        <w:jc w:val="center"/>
        <w:rPr>
          <w:u w:val="single"/>
        </w:rPr>
      </w:pPr>
      <w:r>
        <w:rPr>
          <w:u w:val="single"/>
        </w:rPr>
        <w:t>31</w:t>
      </w:r>
      <w:r w:rsidR="00677717" w:rsidRPr="00B25EE1">
        <w:rPr>
          <w:u w:val="single"/>
        </w:rPr>
        <w:t xml:space="preserve">. </w:t>
      </w:r>
      <w:r>
        <w:rPr>
          <w:u w:val="single"/>
        </w:rPr>
        <w:t>svibnja</w:t>
      </w:r>
      <w:r w:rsidR="001D194C">
        <w:rPr>
          <w:u w:val="single"/>
        </w:rPr>
        <w:t xml:space="preserve"> 2016. </w:t>
      </w:r>
      <w:r>
        <w:rPr>
          <w:u w:val="single"/>
        </w:rPr>
        <w:t>u 12,5</w:t>
      </w:r>
      <w:r w:rsidR="001D194C">
        <w:rPr>
          <w:u w:val="single"/>
        </w:rPr>
        <w:t>0</w:t>
      </w:r>
      <w:r w:rsidR="00677717" w:rsidRPr="00B25EE1">
        <w:rPr>
          <w:u w:val="single"/>
        </w:rPr>
        <w:t xml:space="preserve"> sati         </w:t>
      </w:r>
    </w:p>
    <w:p w:rsidRDefault="00D97861" w:rsidP="00D97861" w:rsidR="00D97861" w:rsidRPr="00B25EE1">
      <w:pPr>
        <w:jc w:val="center"/>
        <w:rPr>
          <w:bCs/>
          <w:u w:val="single"/>
        </w:rPr>
      </w:pPr>
      <w:r w:rsidRPr="00B25EE1">
        <w:rPr>
          <w:bCs/>
          <w:u w:val="single"/>
        </w:rPr>
        <w:t xml:space="preserve">u </w:t>
      </w:r>
      <w:r w:rsidR="002D34E4" w:rsidRPr="00B25EE1">
        <w:rPr>
          <w:bCs/>
          <w:u w:val="single"/>
        </w:rPr>
        <w:t>sobi broj 2</w:t>
      </w:r>
      <w:r w:rsidR="00677717" w:rsidRPr="00B25EE1">
        <w:rPr>
          <w:bCs/>
          <w:u w:val="single"/>
        </w:rPr>
        <w:t>24</w:t>
      </w:r>
      <w:r w:rsidR="002D34E4" w:rsidRPr="00B25EE1">
        <w:rPr>
          <w:bCs/>
          <w:u w:val="single"/>
        </w:rPr>
        <w:t>/II</w:t>
      </w:r>
    </w:p>
    <w:p w:rsidRDefault="00D97861" w:rsidP="00D97861" w:rsidR="00D97861">
      <w:pPr>
        <w:rPr>
          <w:b/>
          <w:i/>
          <w:u w:val="single"/>
        </w:rPr>
      </w:pPr>
    </w:p>
    <w:p w:rsidRDefault="002D34E4" w:rsidP="00D97861" w:rsidR="002D34E4">
      <w:pPr>
        <w:rPr>
          <w:b/>
          <w:i/>
          <w:u w:val="single"/>
        </w:rPr>
      </w:pPr>
    </w:p>
    <w:p w:rsidRDefault="00D97861" w:rsidP="00D97861" w:rsidR="00D97861">
      <w:r>
        <w:tab/>
        <w:t>II/ Na ročište se pozivaju:</w:t>
      </w:r>
    </w:p>
    <w:p w:rsidRDefault="00D97861" w:rsidP="00D97861" w:rsidR="00D97861"/>
    <w:p w:rsidRDefault="00D97861" w:rsidP="00920EF1" w:rsidR="00920EF1">
      <w:pPr>
        <w:numPr>
          <w:ilvl w:val="0"/>
          <w:numId w:val="5"/>
        </w:numPr>
      </w:pPr>
      <w:r>
        <w:t xml:space="preserve">predlagatelj-dužnik, </w:t>
      </w:r>
      <w:r w:rsidR="00204120">
        <w:t xml:space="preserve">Emilija </w:t>
      </w:r>
      <w:proofErr w:type="spellStart"/>
      <w:r w:rsidR="00204120">
        <w:t>Čalopa</w:t>
      </w:r>
      <w:proofErr w:type="spellEnd"/>
      <w:r w:rsidR="00204120">
        <w:t xml:space="preserve">, </w:t>
      </w:r>
      <w:proofErr w:type="spellStart"/>
      <w:r w:rsidR="00204120">
        <w:t>vl</w:t>
      </w:r>
      <w:proofErr w:type="spellEnd"/>
      <w:r w:rsidR="00204120">
        <w:t>. obrta SAN FRANCISCO Obrt za ugostiteljstvo, Čakovečka 12, 40317 Podturen, OIB: 43710892024</w:t>
      </w:r>
    </w:p>
    <w:p w:rsidRDefault="000063C9" w:rsidP="000063C9" w:rsidR="000063C9">
      <w:pPr>
        <w:ind w:left="720"/>
      </w:pPr>
    </w:p>
    <w:p w:rsidRDefault="00D97861" w:rsidP="002D34E4" w:rsidR="00D97861">
      <w:pPr>
        <w:numPr>
          <w:ilvl w:val="0"/>
          <w:numId w:val="5"/>
        </w:numPr>
        <w:jc w:val="both"/>
      </w:pPr>
      <w:r>
        <w:t>svi vjerovnici koji su prihvatili plan fin</w:t>
      </w:r>
      <w:r w:rsidR="002D34E4">
        <w:t>ancijskog restrukturiranja</w:t>
      </w:r>
      <w:r w:rsidR="00B25EE1">
        <w:t>.</w:t>
      </w:r>
    </w:p>
    <w:p w:rsidRDefault="002D34E4" w:rsidP="002D34E4" w:rsidR="002D34E4">
      <w:pPr>
        <w:ind w:left="360"/>
        <w:jc w:val="both"/>
      </w:pPr>
    </w:p>
    <w:p w:rsidRDefault="00D97861" w:rsidP="00D97861" w:rsidR="00D97861" w:rsidRPr="00D42E63">
      <w:pPr>
        <w:jc w:val="both"/>
      </w:pPr>
    </w:p>
    <w:p w:rsidRDefault="00D97861" w:rsidP="00D97861" w:rsidR="0005565C">
      <w:pPr>
        <w:pStyle w:val="Naslov3"/>
        <w:jc w:val="center"/>
        <w:rPr>
          <w:b w:val="false"/>
        </w:rPr>
      </w:pPr>
      <w:r w:rsidRPr="0018504D">
        <w:rPr>
          <w:b w:val="false"/>
        </w:rPr>
        <w:t xml:space="preserve">U Varaždinu, </w:t>
      </w:r>
      <w:r w:rsidR="00B25EE1">
        <w:rPr>
          <w:b w:val="false"/>
        </w:rPr>
        <w:t>29</w:t>
      </w:r>
      <w:r w:rsidR="0005565C">
        <w:rPr>
          <w:b w:val="false"/>
        </w:rPr>
        <w:t xml:space="preserve">. </w:t>
      </w:r>
      <w:r w:rsidR="00B25EE1">
        <w:rPr>
          <w:b w:val="false"/>
        </w:rPr>
        <w:t>travnja 2016</w:t>
      </w:r>
      <w:r w:rsidR="0005565C">
        <w:rPr>
          <w:b w:val="false"/>
        </w:rPr>
        <w:t>.</w:t>
      </w:r>
    </w:p>
    <w:p w:rsidRDefault="0005565C" w:rsidP="00D97861" w:rsidR="0005565C">
      <w:pPr>
        <w:pStyle w:val="Naslov3"/>
        <w:jc w:val="center"/>
        <w:rPr>
          <w:b w:val="false"/>
        </w:rPr>
      </w:pPr>
    </w:p>
    <w:p w:rsidRDefault="0005565C" w:rsidP="00AB2982" w:rsidR="0005565C">
      <w:pPr>
        <w:pStyle w:val="Naslov3"/>
        <w:ind w:left="4248"/>
        <w:jc w:val="center"/>
        <w:rPr>
          <w:b w:val="false"/>
        </w:rPr>
      </w:pPr>
      <w:r>
        <w:rPr>
          <w:b w:val="false"/>
        </w:rPr>
        <w:t>Sutkinja</w:t>
      </w:r>
    </w:p>
    <w:p w:rsidRDefault="00C316FA" w:rsidP="00C316FA" w:rsidR="00C316FA" w:rsidRPr="00C316FA"/>
    <w:p w:rsidRDefault="0005565C" w:rsidP="00AB2982" w:rsidR="0005565C">
      <w:pPr>
        <w:ind w:left="4248"/>
        <w:jc w:val="center"/>
      </w:pPr>
      <w:r>
        <w:t>Melita Poljanec Bubaš</w:t>
      </w:r>
    </w:p>
    <w:p w:rsidRDefault="0005565C" w:rsidP="0005565C" w:rsidR="00DC2A6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</w:p>
    <w:p w:rsidRDefault="0005565C" w:rsidP="0005565C" w:rsidR="00150CE4" w:rsidRPr="0005565C">
      <w:pPr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2331FA" w:rsidP="00CC6036" w:rsidR="00A35B82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>
        <w:rPr>
          <w:bCs/>
        </w:rPr>
        <w:t>glasna ploča</w:t>
      </w:r>
      <w:r w:rsidR="00866263">
        <w:rPr>
          <w:bCs/>
        </w:rPr>
        <w:t xml:space="preserve"> ovoga suda</w:t>
      </w:r>
    </w:p>
    <w:p w:rsidRDefault="00866263" w:rsidP="008B57A0" w:rsidR="00DC2A67" w:rsidRPr="008B57A0">
      <w:pPr>
        <w:numPr>
          <w:ilvl w:val="0"/>
          <w:numId w:val="4"/>
        </w:numPr>
        <w:jc w:val="both"/>
        <w:rPr>
          <w:bCs/>
        </w:rPr>
      </w:pPr>
      <w:r w:rsidRPr="001B49B5">
        <w:t>objava na web stranici Financijske agencije</w:t>
      </w:r>
    </w:p>
    <w:sectPr w:rsidSect="00D97861" w:rsidR="00DC2A67" w:rsidRPr="008B57A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1E6" w:rsidR="00BB51E6">
      <w:r>
        <w:separator/>
      </w:r>
    </w:p>
  </w:endnote>
  <w:endnote w:id="0" w:type="continuationSeparator">
    <w:p w:rsidRDefault="00BB51E6" w:rsidR="00BB5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1E6" w:rsidR="00BB51E6">
      <w:r>
        <w:separator/>
      </w:r>
    </w:p>
  </w:footnote>
  <w:footnote w:id="0" w:type="continuationSeparator">
    <w:p w:rsidRDefault="00BB51E6" w:rsidR="00BB5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49" w:rsidP="008A3449" w:rsidR="008A3449" w:rsidRPr="008A3449">
    <w:pPr>
      <w:rPr>
        <w:rFonts w:eastAsia="Calibri"/>
        <w:lang w:eastAsia="en-US"/>
      </w:rPr>
    </w:pPr>
  </w:p>
  <w:p w:rsidRDefault="00B25EE1" w:rsidP="001D194C" w:rsidR="00511E12">
    <w:pPr>
      <w:ind w:firstLine="708" w:left="5664"/>
    </w:pPr>
    <w:r>
      <w:t>Poslovni broj: 2 St</w:t>
    </w:r>
    <w:r w:rsidR="00204120">
      <w:t>-1005/15</w:t>
    </w:r>
    <w:r w:rsidR="001D194C">
      <w:t>-2</w:t>
    </w: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063C9"/>
    <w:rsid w:val="000125E8"/>
    <w:rsid w:val="00053130"/>
    <w:rsid w:val="0005419D"/>
    <w:rsid w:val="0005565C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1482"/>
    <w:rsid w:val="001045B4"/>
    <w:rsid w:val="00105288"/>
    <w:rsid w:val="00112DE7"/>
    <w:rsid w:val="00113776"/>
    <w:rsid w:val="00117D8E"/>
    <w:rsid w:val="001246D2"/>
    <w:rsid w:val="001276AF"/>
    <w:rsid w:val="00131D95"/>
    <w:rsid w:val="00150CE4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B47D0"/>
    <w:rsid w:val="001B5956"/>
    <w:rsid w:val="001C77A9"/>
    <w:rsid w:val="001D0202"/>
    <w:rsid w:val="001D194C"/>
    <w:rsid w:val="001D20C8"/>
    <w:rsid w:val="001E554E"/>
    <w:rsid w:val="00204120"/>
    <w:rsid w:val="002134EF"/>
    <w:rsid w:val="00224720"/>
    <w:rsid w:val="0022597D"/>
    <w:rsid w:val="002309B7"/>
    <w:rsid w:val="00232999"/>
    <w:rsid w:val="002331FA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A62FE"/>
    <w:rsid w:val="002B1C07"/>
    <w:rsid w:val="002C03A6"/>
    <w:rsid w:val="002D34E4"/>
    <w:rsid w:val="002D379B"/>
    <w:rsid w:val="002D43D7"/>
    <w:rsid w:val="002D5D3E"/>
    <w:rsid w:val="002D7B85"/>
    <w:rsid w:val="002F32E3"/>
    <w:rsid w:val="00303455"/>
    <w:rsid w:val="0030662E"/>
    <w:rsid w:val="003067EB"/>
    <w:rsid w:val="00316706"/>
    <w:rsid w:val="00317870"/>
    <w:rsid w:val="0033138D"/>
    <w:rsid w:val="00333B24"/>
    <w:rsid w:val="00335BAA"/>
    <w:rsid w:val="00361FD0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E4C50"/>
    <w:rsid w:val="00415439"/>
    <w:rsid w:val="004159DD"/>
    <w:rsid w:val="00417551"/>
    <w:rsid w:val="00427A9A"/>
    <w:rsid w:val="00436EF9"/>
    <w:rsid w:val="00440969"/>
    <w:rsid w:val="00450AE7"/>
    <w:rsid w:val="00454A21"/>
    <w:rsid w:val="00457C98"/>
    <w:rsid w:val="00467929"/>
    <w:rsid w:val="00493E76"/>
    <w:rsid w:val="00494F36"/>
    <w:rsid w:val="004A6DB2"/>
    <w:rsid w:val="004B6365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71EB4"/>
    <w:rsid w:val="00576C91"/>
    <w:rsid w:val="00592389"/>
    <w:rsid w:val="00594A11"/>
    <w:rsid w:val="00597F84"/>
    <w:rsid w:val="005A73F6"/>
    <w:rsid w:val="005C4063"/>
    <w:rsid w:val="005C5A85"/>
    <w:rsid w:val="005D0302"/>
    <w:rsid w:val="006117CA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77717"/>
    <w:rsid w:val="00680AFB"/>
    <w:rsid w:val="0068487E"/>
    <w:rsid w:val="00686C35"/>
    <w:rsid w:val="00691D2C"/>
    <w:rsid w:val="006958C8"/>
    <w:rsid w:val="00696644"/>
    <w:rsid w:val="00697A2E"/>
    <w:rsid w:val="006A029C"/>
    <w:rsid w:val="006A4A2E"/>
    <w:rsid w:val="006B1987"/>
    <w:rsid w:val="006B3D6D"/>
    <w:rsid w:val="006F077E"/>
    <w:rsid w:val="00700B44"/>
    <w:rsid w:val="007067A7"/>
    <w:rsid w:val="00715943"/>
    <w:rsid w:val="007214D9"/>
    <w:rsid w:val="007234E0"/>
    <w:rsid w:val="0072486E"/>
    <w:rsid w:val="0072671B"/>
    <w:rsid w:val="007269B3"/>
    <w:rsid w:val="007363A3"/>
    <w:rsid w:val="00747D4C"/>
    <w:rsid w:val="00770D11"/>
    <w:rsid w:val="007845B1"/>
    <w:rsid w:val="00791320"/>
    <w:rsid w:val="00794A71"/>
    <w:rsid w:val="00796D45"/>
    <w:rsid w:val="007B0270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64ACC"/>
    <w:rsid w:val="00866263"/>
    <w:rsid w:val="0087511D"/>
    <w:rsid w:val="00882406"/>
    <w:rsid w:val="0089293A"/>
    <w:rsid w:val="008A3449"/>
    <w:rsid w:val="008B57A0"/>
    <w:rsid w:val="008C1382"/>
    <w:rsid w:val="008C67D1"/>
    <w:rsid w:val="008D2EAE"/>
    <w:rsid w:val="008D5D98"/>
    <w:rsid w:val="008D6A4B"/>
    <w:rsid w:val="008F08B1"/>
    <w:rsid w:val="008F1B3D"/>
    <w:rsid w:val="008F536E"/>
    <w:rsid w:val="008F5C14"/>
    <w:rsid w:val="009001C4"/>
    <w:rsid w:val="00902BF7"/>
    <w:rsid w:val="009129C9"/>
    <w:rsid w:val="00920EF1"/>
    <w:rsid w:val="00925C5E"/>
    <w:rsid w:val="00927BC5"/>
    <w:rsid w:val="009332A5"/>
    <w:rsid w:val="00942152"/>
    <w:rsid w:val="00945F25"/>
    <w:rsid w:val="00946298"/>
    <w:rsid w:val="009474D8"/>
    <w:rsid w:val="009562AA"/>
    <w:rsid w:val="0098598F"/>
    <w:rsid w:val="0099202C"/>
    <w:rsid w:val="009A1AE9"/>
    <w:rsid w:val="009A2FE1"/>
    <w:rsid w:val="009A4D66"/>
    <w:rsid w:val="009B1EAF"/>
    <w:rsid w:val="009C64D8"/>
    <w:rsid w:val="009D0C54"/>
    <w:rsid w:val="009D1205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2982"/>
    <w:rsid w:val="00AB51DF"/>
    <w:rsid w:val="00AB5CD5"/>
    <w:rsid w:val="00AB7106"/>
    <w:rsid w:val="00AD15EF"/>
    <w:rsid w:val="00AD2A48"/>
    <w:rsid w:val="00AF1329"/>
    <w:rsid w:val="00AF3579"/>
    <w:rsid w:val="00B04F0E"/>
    <w:rsid w:val="00B07E3E"/>
    <w:rsid w:val="00B20693"/>
    <w:rsid w:val="00B2070B"/>
    <w:rsid w:val="00B2428F"/>
    <w:rsid w:val="00B25EE1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8A8"/>
    <w:rsid w:val="00B82335"/>
    <w:rsid w:val="00B87D99"/>
    <w:rsid w:val="00B95212"/>
    <w:rsid w:val="00B96B79"/>
    <w:rsid w:val="00BA5D36"/>
    <w:rsid w:val="00BB51E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12D41"/>
    <w:rsid w:val="00C31242"/>
    <w:rsid w:val="00C316FA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A4ACE"/>
    <w:rsid w:val="00CB5401"/>
    <w:rsid w:val="00CC6036"/>
    <w:rsid w:val="00CE01C4"/>
    <w:rsid w:val="00CE524A"/>
    <w:rsid w:val="00CE7848"/>
    <w:rsid w:val="00CF3132"/>
    <w:rsid w:val="00CF5BF2"/>
    <w:rsid w:val="00D069B1"/>
    <w:rsid w:val="00D10E71"/>
    <w:rsid w:val="00D354A9"/>
    <w:rsid w:val="00D378AB"/>
    <w:rsid w:val="00D56231"/>
    <w:rsid w:val="00D571CD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1152F"/>
    <w:rsid w:val="00E20DF7"/>
    <w:rsid w:val="00E21373"/>
    <w:rsid w:val="00E2310E"/>
    <w:rsid w:val="00E23ADA"/>
    <w:rsid w:val="00E2768B"/>
    <w:rsid w:val="00E46200"/>
    <w:rsid w:val="00E52B6E"/>
    <w:rsid w:val="00E573C2"/>
    <w:rsid w:val="00E647B1"/>
    <w:rsid w:val="00E712C4"/>
    <w:rsid w:val="00E8111A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254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270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270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270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270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B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270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270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270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270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Emilija Čalopa</izvorni_sadrzaj>
    <derivirana_varijabla naziv="DomainObject.Predmet.StrankaFormated_1">  Emilija Čalopa</derivirana_varijabla>
  </DomainObject.Predmet.StrankaFormated>
  <DomainObject.Predmet.StrankaFormatedOIB>
    <izvorni_sadrzaj>  Emilija Čalopa, OIB 43710892024</izvorni_sadrzaj>
    <derivirana_varijabla naziv="DomainObject.Predmet.StrankaFormatedOIB_1">  Emilija Čalopa, OIB 43710892024</derivirana_varijabla>
  </DomainObject.Predmet.StrankaFormatedOIB>
  <DomainObject.Predmet.StrankaFormatedWithAdress>
    <izvorni_sadrzaj> Emilija Čalopa, Rade Končara 48, 40315 Mursko Središće</izvorni_sadrzaj>
    <derivirana_varijabla naziv="DomainObject.Predmet.StrankaFormatedWithAdress_1"> Emilija Čalopa, Rade Končara 48, 40315 Mursko Središće</derivirana_varijabla>
  </DomainObject.Predmet.StrankaFormatedWithAdress>
  <DomainObject.Predmet.StrankaFormatedWithAdressOIB>
    <izvorni_sadrzaj> Emilija Čalopa, OIB 43710892024, Rade Končara 48, 40315 Mursko Središće</izvorni_sadrzaj>
    <derivirana_varijabla naziv="DomainObject.Predmet.StrankaFormatedWithAdressOIB_1"> Emilija Čalopa, OIB 43710892024, Rade Končara 48, 40315 Mursko Središće</derivirana_varijabla>
  </DomainObject.Predmet.StrankaFormatedWithAdressOIB>
  <DomainObject.Predmet.StrankaWithAdress>
    <izvorni_sadrzaj>Emilija Čalopa Rade Končara 48,40315 Mursko Središće</izvorni_sadrzaj>
    <derivirana_varijabla naziv="DomainObject.Predmet.StrankaWithAdress_1">Emilija Čalopa Rade Končara 48,40315 Mursko Središće</derivirana_varijabla>
  </DomainObject.Predmet.StrankaWithAdress>
  <DomainObject.Predmet.StrankaWithAdressOIB>
    <izvorni_sadrzaj>Emilija Čalopa, OIB 43710892024, Rade Končara 48,40315 Mursko Središće</izvorni_sadrzaj>
    <derivirana_varijabla naziv="DomainObject.Predmet.StrankaWithAdressOIB_1">Emilija Čalopa, OIB 43710892024, Rade Končara 48,40315 Mursko Središće</derivirana_varijabla>
  </DomainObject.Predmet.StrankaWithAdressOIB>
  <DomainObject.Predmet.StrankaNazivFormated>
    <izvorni_sadrzaj>Emilija Čalopa</izvorni_sadrzaj>
    <derivirana_varijabla naziv="DomainObject.Predmet.StrankaNazivFormated_1">Emilija Čalopa</derivirana_varijabla>
  </DomainObject.Predmet.StrankaNazivFormated>
  <DomainObject.Predmet.StrankaNazivFormatedOIB>
    <izvorni_sadrzaj>Emilija Čalopa, OIB 43710892024</izvorni_sadrzaj>
    <derivirana_varijabla naziv="DomainObject.Predmet.StrankaNazivFormatedOIB_1">Emilija Čalopa, OIB 43710892024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87179.48</izvorni_sadrzaj>
    <derivirana_varijabla naziv="DomainObject.Predmet.TrenutnaVrijednost_1">87179.48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Emilija Čalopa</item>
    </izvorni_sadrzaj>
    <derivirana_varijabla naziv="DomainObject.Predmet.StrankaListFormated_1">
      <item>Emilija Čalopa</item>
    </derivirana_varijabla>
  </DomainObject.Predmet.StrankaListFormated>
  <DomainObject.Predmet.StrankaListFormatedOIB>
    <izvorni_sadrzaj>
      <item>Emilija Čalopa, OIB 43710892024</item>
    </izvorni_sadrzaj>
    <derivirana_varijabla naziv="DomainObject.Predmet.StrankaListFormatedOIB_1">
      <item>Emilija Čalopa, OIB 43710892024</item>
    </derivirana_varijabla>
  </DomainObject.Predmet.StrankaListFormatedOIB>
  <DomainObject.Predmet.StrankaListFormatedWithAdress>
    <izvorni_sadrzaj>
      <item>Emilija Čalopa, Rade Končara 48, 40315 Mursko Središće</item>
    </izvorni_sadrzaj>
    <derivirana_varijabla naziv="DomainObject.Predmet.StrankaListFormatedWithAdress_1">
      <item>Emilija Čalopa, Rade Končara 48, 40315 Mursko Središće</item>
    </derivirana_varijabla>
  </DomainObject.Predmet.StrankaListFormatedWithAdress>
  <DomainObject.Predmet.StrankaListFormatedWithAdressOIB>
    <izvorni_sadrzaj>
      <item>Emilija Čalopa, OIB 43710892024, Rade Končara 48, 40315 Mursko Središće</item>
    </izvorni_sadrzaj>
    <derivirana_varijabla naziv="DomainObject.Predmet.StrankaListFormatedWithAdressOIB_1">
      <item>Emilija Čalopa, OIB 43710892024, Rade Končara 48, 40315 Mursko Središće</item>
    </derivirana_varijabla>
  </DomainObject.Predmet.StrankaListFormatedWithAdressOIB>
  <DomainObject.Predmet.StrankaListNazivFormated>
    <izvorni_sadrzaj>
      <item>Emilija Čalopa</item>
    </izvorni_sadrzaj>
    <derivirana_varijabla naziv="DomainObject.Predmet.StrankaListNazivFormated_1">
      <item>Emilija Čalopa</item>
    </derivirana_varijabla>
  </DomainObject.Predmet.StrankaListNazivFormated>
  <DomainObject.Predmet.StrankaListNazivFormatedOIB>
    <izvorni_sadrzaj>
      <item>Emilija Čalopa, OIB 43710892024</item>
    </izvorni_sadrzaj>
    <derivirana_varijabla naziv="DomainObject.Predmet.StrankaListNazivFormatedOIB_1">
      <item>Emilija Čalopa, OIB 43710892024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Emilija Čalopa</izvorni_sadrzaj>
    <derivirana_varijabla naziv="DomainObject.Predmet.StrankaIDrugi_1">Emilija Čalopa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Emilija Čalopa, OIB 43710892024, Rade Končara 48, 40315 Mursko Središće</izvorni_sadrzaj>
    <derivirana_varijabla naziv="DomainObject.Predmet.StrankaIDrugiAdressOIB_1">Emilija Čalopa, OIB 43710892024, Rade Končara 48,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Emilija Čalopa</item>
      <item>Financijska agencija</item>
    </izvorni_sadrzaj>
    <derivirana_varijabla naziv="DomainObject.Predmet.SudioniciListNaziv_1">
      <item>Emilija Čalopa</item>
      <item>Financijska agencija</item>
    </derivirana_varijabla>
  </DomainObject.Predmet.SudioniciListNaziv>
  <DomainObject.Predmet.SudioniciListAdressOIB>
    <izvorni_sadrzaj>
      <item>Emilija Čalopa, OIB 43710892024, Rade Končara 48,40315 Mursko Središće</item>
      <item>Financijska agencija, OIB 85821130368, Ulica grada Vukovara 70,10000 Zagreb</item>
    </izvorni_sadrzaj>
    <derivirana_varijabla naziv="DomainObject.Predmet.SudioniciListAdressOIB_1">
      <item>Emilija Čalopa, OIB 43710892024, Rade Končara 48,40315 Mursko Središće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43710892024</item>
      <item>, OIB 85821130368</item>
    </izvorni_sadrzaj>
    <derivirana_varijabla naziv="DomainObject.Predmet.SudioniciListNazivOIB_1">
      <item>, OIB 43710892024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88F3A-88FA-43C9-94AD-38A3662C4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166</properties:Words>
  <properties:Characters>970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2016-04-29T08:03:00Z</dcterms:created>
  <dc:creator>banka</dc:creator>
  <cp:lastModifiedBy>Marko Makaj</cp:lastModifiedBy>
  <cp:lastPrinted>2016-04-29T08:09:00Z</cp:lastPrinted>
  <dcterms:modified xmlns:xsi="http://www.w3.org/2001/XMLSchema-instance" xsi:type="dcterms:W3CDTF">2016-04-29T08:17:00Z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