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2f52" w14:paraId="7002f52" w:rsidRDefault="00EA08D2" w:rsidP="00EA08D2" w:rsidR="00EA08D2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A08D2" w:rsidP="00EA08D2" w:rsidR="00EA08D2">
      <w:r>
        <w:t>REPUBLIKA  HRVATSKA</w:t>
      </w:r>
    </w:p>
    <w:p w:rsidRDefault="00EA08D2" w:rsidP="00EA08D2" w:rsidR="00EA08D2"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A08D2" w:rsidP="00EA08D2" w:rsidR="00EA08D2">
      <w:r>
        <w:t>Zagreb, Amruševa 2/II</w:t>
      </w:r>
    </w:p>
    <w:p w:rsidRDefault="00EA08D2" w:rsidP="004F5DCD" w:rsidR="00EA08D2">
      <w:pPr>
        <w:jc w:val="right"/>
      </w:pPr>
      <w:r>
        <w:tab/>
      </w:r>
      <w:r>
        <w:tab/>
      </w:r>
      <w:r>
        <w:tab/>
        <w:t xml:space="preserve">                             </w:t>
      </w:r>
      <w:r w:rsidR="004F5DCD">
        <w:t xml:space="preserve">          </w:t>
      </w:r>
      <w:r w:rsidR="004F5DCD">
        <w:tab/>
      </w:r>
      <w:r w:rsidR="004F5DCD">
        <w:tab/>
      </w:r>
      <w:r w:rsidR="004F5DCD">
        <w:tab/>
        <w:t xml:space="preserve">           </w:t>
      </w:r>
      <w:r w:rsidR="00B54842">
        <w:t>18. St-2453/2018</w:t>
      </w:r>
      <w:r w:rsidR="004F5DCD">
        <w:t>-18</w:t>
      </w:r>
    </w:p>
    <w:p w:rsidRDefault="00EA08D2" w:rsidP="00EA08D2" w:rsidR="00EA08D2"/>
    <w:p w:rsidRDefault="00EA08D2" w:rsidP="00EA08D2" w:rsidR="00EA08D2"/>
    <w:p w:rsidRDefault="00EA08D2" w:rsidP="00EA08D2" w:rsidR="00EA08D2">
      <w:pPr>
        <w:jc w:val="both"/>
      </w:pPr>
      <w:r>
        <w:t xml:space="preserve">  </w:t>
      </w:r>
      <w:r>
        <w:tab/>
      </w:r>
      <w:r>
        <w:tab/>
      </w:r>
      <w:r>
        <w:tab/>
        <w:t xml:space="preserve">  U  I M E  R E P U B L I K E  H R V A T S K E</w:t>
      </w:r>
    </w:p>
    <w:p w:rsidRDefault="00EA08D2" w:rsidP="00EA08D2" w:rsidR="00EA08D2">
      <w:pPr>
        <w:jc w:val="both"/>
      </w:pPr>
    </w:p>
    <w:p w:rsidRDefault="00EA08D2" w:rsidP="00EA08D2" w:rsidR="00EA08D2">
      <w:pPr>
        <w:jc w:val="both"/>
      </w:pPr>
      <w:r>
        <w:t xml:space="preserve">                                                             R J E Š E N J E</w:t>
      </w:r>
    </w:p>
    <w:p w:rsidRDefault="00EA08D2" w:rsidP="00EA08D2" w:rsidR="00EA08D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I</w:t>
      </w:r>
    </w:p>
    <w:p w:rsidRDefault="00EA08D2" w:rsidP="00EA08D2" w:rsidR="00EA08D2">
      <w:pPr>
        <w:jc w:val="both"/>
      </w:pPr>
      <w:r>
        <w:tab/>
      </w:r>
      <w:r>
        <w:tab/>
      </w:r>
      <w:r>
        <w:tab/>
      </w:r>
      <w:r>
        <w:tab/>
        <w:t xml:space="preserve">           Z A K L J U Č A K </w:t>
      </w:r>
    </w:p>
    <w:p w:rsidRDefault="00EA08D2" w:rsidP="00EA08D2" w:rsidR="00EA08D2">
      <w:pPr>
        <w:jc w:val="both"/>
      </w:pPr>
    </w:p>
    <w:p w:rsidRDefault="00EA08D2" w:rsidP="00EA08D2" w:rsidR="00EA08D2">
      <w:pPr>
        <w:jc w:val="both"/>
      </w:pPr>
    </w:p>
    <w:p w:rsidRDefault="00EA08D2" w:rsidP="00955717" w:rsidR="00EA08D2">
      <w:pPr>
        <w:ind w:firstLine="708"/>
        <w:jc w:val="both"/>
      </w:pPr>
      <w:r>
        <w:t xml:space="preserve">Trgovački sud u Zagrebu, sudac Danijela Uzelac, u stečajnom postupku povodom prijedloga Financijske agencije, OIB 85821130368, Zagreb, Ulica grada Vukovara 70, za otvaranje stečajnog postupka nad dužnikom </w:t>
      </w:r>
      <w:r w:rsidR="00EC3C7E" w:rsidRPr="00EC3C7E">
        <w:t>AUTO CENTAR ROBERC d.o.o., OIB 33793426426, Zagreb, Karlovačka 199,</w:t>
      </w:r>
      <w:r w:rsidR="00EC3C7E">
        <w:t xml:space="preserve"> </w:t>
      </w:r>
      <w:r>
        <w:t>19. ožujka 2019.</w:t>
      </w:r>
    </w:p>
    <w:p w:rsidRDefault="00EA08D2" w:rsidP="00EA08D2" w:rsidR="00EA08D2">
      <w:pPr>
        <w:jc w:val="both"/>
      </w:pPr>
    </w:p>
    <w:p w:rsidRDefault="00EA08D2" w:rsidP="00EA08D2" w:rsidR="00EA08D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r i j e š i o    j e</w:t>
      </w:r>
    </w:p>
    <w:p w:rsidRDefault="00EA08D2" w:rsidP="00EA08D2" w:rsidR="00EA08D2">
      <w:pPr>
        <w:jc w:val="both"/>
      </w:pPr>
    </w:p>
    <w:p w:rsidRDefault="00EA08D2" w:rsidP="00EA08D2" w:rsidR="00EA08D2">
      <w:pPr>
        <w:jc w:val="both"/>
      </w:pPr>
      <w:r>
        <w:t xml:space="preserve"> </w:t>
      </w:r>
      <w:r>
        <w:tab/>
        <w:t xml:space="preserve">Obustavlja se stečajni postupak nad dužnikom </w:t>
      </w:r>
      <w:r w:rsidR="00EC3C7E" w:rsidRPr="00EC3C7E">
        <w:t>AUTO CENTAR ROBERC d.o.o., OIB 3379</w:t>
      </w:r>
      <w:r w:rsidR="00EC3C7E">
        <w:t>3426426, Zagreb, Karlovačka 199.</w:t>
      </w:r>
    </w:p>
    <w:p w:rsidRDefault="00EA08D2" w:rsidP="00EA08D2" w:rsidR="00EA08D2">
      <w:pPr>
        <w:jc w:val="both"/>
      </w:pPr>
    </w:p>
    <w:p w:rsidRDefault="00EA08D2" w:rsidP="00EA08D2" w:rsidR="00EA08D2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z a k l j u č i o   j e </w:t>
      </w:r>
      <w:r>
        <w:tab/>
      </w:r>
    </w:p>
    <w:p w:rsidRDefault="00EA08D2" w:rsidP="00EA08D2" w:rsidR="00EA08D2">
      <w:pPr>
        <w:jc w:val="both"/>
      </w:pPr>
    </w:p>
    <w:p w:rsidRDefault="00EA08D2" w:rsidP="00EA08D2" w:rsidR="00EA08D2">
      <w:pPr>
        <w:jc w:val="both"/>
      </w:pPr>
    </w:p>
    <w:p w:rsidRDefault="00EA08D2" w:rsidP="00EA08D2" w:rsidR="00EA08D2">
      <w:pPr>
        <w:jc w:val="both"/>
      </w:pPr>
      <w:r>
        <w:tab/>
        <w:t>Ročište određeno za 1</w:t>
      </w:r>
      <w:r w:rsidR="00F827E1">
        <w:t xml:space="preserve">1. travnja 2019. u 10.50 </w:t>
      </w:r>
      <w:r>
        <w:t>neće se održati.</w:t>
      </w:r>
    </w:p>
    <w:p w:rsidRDefault="00EA08D2" w:rsidP="00EA08D2" w:rsidR="00EA08D2">
      <w:pPr>
        <w:jc w:val="both"/>
      </w:pPr>
    </w:p>
    <w:p w:rsidRDefault="00EA08D2" w:rsidP="00EA08D2" w:rsidR="00EA08D2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EA08D2" w:rsidP="00EA08D2" w:rsidR="00EA08D2">
      <w:pPr>
        <w:jc w:val="both"/>
      </w:pPr>
    </w:p>
    <w:p w:rsidRDefault="00EA08D2" w:rsidP="00EA08D2" w:rsidR="00EA08D2">
      <w:pPr>
        <w:ind w:firstLine="708"/>
        <w:jc w:val="both"/>
      </w:pPr>
      <w:r>
        <w:t>Financijska agencija podnijela je sudu prijedlog za otvaranje stečajnog postupka nad dužnikom na temelju odredbe članka 110. stavka 1. Stečajnog zakona (“Narodne novine” broj: 71/15. i 104/17., dalje: SZ).</w:t>
      </w:r>
    </w:p>
    <w:p w:rsidRDefault="00EA08D2" w:rsidP="00EA08D2" w:rsidR="00EA08D2">
      <w:pPr>
        <w:jc w:val="both"/>
      </w:pPr>
    </w:p>
    <w:p w:rsidRDefault="00EA08D2" w:rsidP="00EA08D2" w:rsidR="00EA08D2">
      <w:pPr>
        <w:ind w:firstLine="708"/>
        <w:jc w:val="both"/>
      </w:pPr>
      <w:r>
        <w:t>Nakon pokretanja prethodnog postupka Financijska agencija je podneskom od 18. ožujka 2019. obavijestila sud da na dan pisanja podneska, dakle 18. ožujka 2019. dužnik nema evidentiranih osnova za plaćanje.</w:t>
      </w:r>
    </w:p>
    <w:p w:rsidRDefault="00EA08D2" w:rsidP="00EA08D2" w:rsidR="00EA08D2">
      <w:pPr>
        <w:jc w:val="both"/>
      </w:pPr>
    </w:p>
    <w:p w:rsidRDefault="00EA08D2" w:rsidP="00EA08D2" w:rsidR="00EA08D2">
      <w:pPr>
        <w:ind w:firstLine="708"/>
        <w:jc w:val="both"/>
      </w:pPr>
      <w:r>
        <w:t>Nadalje, ovaj sud je na temelju odredbe članka 11. stavka 3. SZ-a po službenoj dužnosti 19. ožujka 2019. izvršio uvid u elektronički sustav e-Blokade Financijske agencije na temelju kojeg je utvrdio da na dan donošenja ovog rješenja, dužnik nema evidentiranih neizvršenih osnova za plaćanje.</w:t>
      </w:r>
    </w:p>
    <w:p w:rsidRDefault="00EA08D2" w:rsidP="00EA08D2" w:rsidR="00EA08D2">
      <w:pPr>
        <w:jc w:val="both"/>
      </w:pPr>
    </w:p>
    <w:p w:rsidRDefault="00EA08D2" w:rsidP="00EA08D2" w:rsidR="00EA08D2">
      <w:pPr>
        <w:ind w:firstLine="708"/>
        <w:jc w:val="both"/>
      </w:pPr>
      <w:r>
        <w:t>Budući da je dužnik postao sposoban za plaćanje na temelju odredbe članka 128. stavka 9. SZ-a, odlučeno je kao u izreci rješenja.</w:t>
      </w:r>
    </w:p>
    <w:p w:rsidRDefault="00EA08D2" w:rsidP="00EA08D2" w:rsidR="00EA08D2">
      <w:pPr>
        <w:jc w:val="both"/>
      </w:pPr>
    </w:p>
    <w:p w:rsidRDefault="00EA08D2" w:rsidP="00EA08D2" w:rsidR="00EA08D2">
      <w:pPr>
        <w:jc w:val="both"/>
      </w:pPr>
      <w:r>
        <w:t xml:space="preserve"> </w:t>
      </w:r>
      <w:r>
        <w:tab/>
        <w:t xml:space="preserve">Imajući u vidu da je postupak obustavljen </w:t>
      </w:r>
      <w:r w:rsidR="00955717">
        <w:t xml:space="preserve">određeno ročište </w:t>
      </w:r>
      <w:r>
        <w:t xml:space="preserve">neće </w:t>
      </w:r>
      <w:r w:rsidR="00955717">
        <w:t xml:space="preserve">se </w:t>
      </w:r>
      <w:r>
        <w:t>održati.</w:t>
      </w:r>
    </w:p>
    <w:p w:rsidRDefault="00EA08D2" w:rsidP="00EA08D2" w:rsidR="00EA08D2">
      <w:pPr>
        <w:jc w:val="both"/>
      </w:pPr>
    </w:p>
    <w:p w:rsidRDefault="00955717" w:rsidP="00EA08D2" w:rsidR="00EA08D2">
      <w:pPr>
        <w:ind w:firstLine="708" w:left="2124"/>
        <w:jc w:val="both"/>
      </w:pPr>
      <w:r>
        <w:t xml:space="preserve">    </w:t>
      </w:r>
      <w:r w:rsidR="00EA08D2">
        <w:t>U Zagrebu 19. ožujka 2019.</w:t>
      </w:r>
    </w:p>
    <w:p w:rsidRDefault="00EA08D2" w:rsidP="00EA08D2" w:rsidR="00EA08D2">
      <w:pPr>
        <w:ind w:firstLine="708" w:left="6372"/>
        <w:jc w:val="both"/>
      </w:pPr>
      <w:r>
        <w:t>Sudac</w:t>
      </w:r>
    </w:p>
    <w:p w:rsidRDefault="00EA08D2" w:rsidP="00EA08D2" w:rsidR="00EA08D2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Danijela Uzelac</w:t>
      </w:r>
      <w:r w:rsidR="00CB0907">
        <w:t xml:space="preserve"> v. r. </w:t>
      </w:r>
    </w:p>
    <w:p w:rsidRDefault="00EA08D2" w:rsidP="00EA08D2" w:rsidR="00EA08D2">
      <w:pPr>
        <w:jc w:val="both"/>
      </w:pPr>
    </w:p>
    <w:p w:rsidRDefault="00EA08D2" w:rsidP="00EA08D2" w:rsidR="00EA08D2">
      <w:pPr>
        <w:jc w:val="both"/>
      </w:pPr>
    </w:p>
    <w:p w:rsidRDefault="00EA08D2" w:rsidP="00EA08D2" w:rsidR="00EA08D2">
      <w:pPr>
        <w:jc w:val="both"/>
      </w:pPr>
    </w:p>
    <w:p w:rsidRDefault="00EA08D2" w:rsidP="00EA08D2" w:rsidR="00EA08D2">
      <w:pPr>
        <w:jc w:val="both"/>
      </w:pPr>
      <w:r>
        <w:t>Uputa o pravnom lijeku: Protiv ovog rješenja može se izjaviti žalba Visokom trgovačkom sudu Republike Hrvatske u roku od 8 dana od dostave rješenja, a ulaže se putem ovog suda u 2 primjerka za sud i po 1 za svaku protivnu stranku. Dostava se smatra obavljenom istekom osmoga dana od dana objave ovog rješenja na mrežnoj stranici e-oglasna ploča Trgovačkog suda u Zagrebu (članak 12. stavak 1. SZ-a).</w:t>
      </w:r>
    </w:p>
    <w:p w:rsidRDefault="00EA08D2" w:rsidP="00EA08D2" w:rsidR="00EA08D2">
      <w:pPr>
        <w:jc w:val="both"/>
      </w:pPr>
    </w:p>
    <w:p w:rsidRDefault="00EA08D2" w:rsidP="00EA08D2" w:rsidR="00EA08D2">
      <w:pPr>
        <w:jc w:val="both"/>
      </w:pPr>
    </w:p>
    <w:p w:rsidRDefault="00CB0907" w:rsidP="00EA08D2" w:rsidR="0067502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– ovl. službenik</w:t>
      </w:r>
    </w:p>
    <w:p w:rsidRDefault="00CB0907" w:rsidP="00EA08D2" w:rsidR="00CB090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sectPr w:rsidSect="004F5DCD" w:rsidR="00CB090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DCD" w:rsidP="004F5DCD" w:rsidR="004F5DCD">
      <w:r>
        <w:separator/>
      </w:r>
    </w:p>
  </w:endnote>
  <w:endnote w:id="0" w:type="continuationSeparator">
    <w:p w:rsidRDefault="004F5DCD" w:rsidP="004F5DCD" w:rsidR="004F5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DCD" w:rsidP="004F5DCD" w:rsidR="004F5DCD">
      <w:r>
        <w:separator/>
      </w:r>
    </w:p>
  </w:footnote>
  <w:footnote w:id="0" w:type="continuationSeparator">
    <w:p w:rsidRDefault="004F5DCD" w:rsidP="004F5DCD" w:rsidR="004F5D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803462"/>
      <w:docPartObj>
        <w:docPartGallery w:val="Page Numbers (Top of Page)"/>
        <w:docPartUnique/>
      </w:docPartObj>
    </w:sdtPr>
    <w:sdtEndPr/>
    <w:sdtContent>
      <w:p w:rsidRDefault="004F5DCD" w:rsidR="004F5D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907">
          <w:rPr>
            <w:noProof/>
          </w:rPr>
          <w:t>2</w:t>
        </w:r>
        <w:r>
          <w:fldChar w:fldCharType="end"/>
        </w:r>
      </w:p>
      <w:p w:rsidRDefault="004F5DCD" w:rsidP="004F5DCD" w:rsidR="004F5DCD">
        <w:pPr>
          <w:pStyle w:val="Zaglavlje"/>
          <w:jc w:val="right"/>
        </w:pPr>
        <w:r>
          <w:t xml:space="preserve">           18. St-2453/2018-18</w:t>
        </w:r>
      </w:p>
    </w:sdtContent>
  </w:sdt>
  <w:p w:rsidRDefault="004F5DCD" w:rsidR="004F5DC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55D"/>
    <w:rsid w:val="004F5DCD"/>
    <w:rsid w:val="00675022"/>
    <w:rsid w:val="00955717"/>
    <w:rsid w:val="0099155D"/>
    <w:rsid w:val="00B54842"/>
    <w:rsid w:val="00CB0907"/>
    <w:rsid w:val="00EA08D2"/>
    <w:rsid w:val="00EC3C7E"/>
    <w:rsid w:val="00F8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5D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DC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5D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5DCD"/>
  </w:style>
  <w:style w:styleId="Podnoje" w:type="paragraph">
    <w:name w:val="footer"/>
    <w:basedOn w:val="Normal"/>
    <w:link w:val="PodnojeChar"/>
    <w:uiPriority w:val="99"/>
    <w:unhideWhenUsed/>
    <w:rsid w:val="004F5D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5DCD"/>
  </w:style>
  <w:style w:styleId="Tekstrezerviranogmjesta" w:type="character">
    <w:name w:val="Placeholder Text"/>
    <w:basedOn w:val="Zadanifontodlomka"/>
    <w:uiPriority w:val="99"/>
    <w:semiHidden/>
    <w:rsid w:val="00CB0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9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9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9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9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5D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DC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5D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5DCD"/>
  </w:style>
  <w:style w:styleId="Podnoje" w:type="paragraph">
    <w:name w:val="footer"/>
    <w:basedOn w:val="Normal"/>
    <w:link w:val="PodnojeChar"/>
    <w:uiPriority w:val="99"/>
    <w:unhideWhenUsed/>
    <w:rsid w:val="004F5D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5DCD"/>
  </w:style>
  <w:style w:styleId="Tekstrezerviranogmjesta" w:type="character">
    <w:name w:val="Placeholder Text"/>
    <w:basedOn w:val="Zadanifontodlomka"/>
    <w:uiPriority w:val="99"/>
    <w:semiHidden/>
    <w:rsid w:val="00CB0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9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9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9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9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2453</izvorni_sadrzaj>
    <derivirana_varijabla naziv="DomainObject.Predmet.Broj_1">2453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St-2453/2018</izvorni_sadrzaj>
    <derivirana_varijabla naziv="DomainObject.Predmet.OznakaBroj_1">St-2453/2018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ROBERC d.o.o. zastupanog po punomoćniku Robert Zrnc</izvorni_sadrzaj>
    <derivirana_varijabla naziv="DomainObject.Predmet.ProtustrankaFormated_1">  AUTO CENTAR ROBERC d.o.o. zastupanog po punomoćniku Robert Zrnc</derivirana_varijabla>
  </DomainObject.Predmet.ProtustrankaFormated>
  <DomainObject.Predmet.ProtustrankaFormatedOIB>
    <izvorni_sadrzaj>  AUTO CENTAR ROBERC d.o.o., OIB 33793426426 zastupanog po punomoćniku Robert Zrnc</izvorni_sadrzaj>
    <derivirana_varijabla naziv="DomainObject.Predmet.ProtustrankaFormatedOIB_1">  AUTO CENTAR ROBERC d.o.o., OIB 33793426426 zastupanog po punomoćniku Robert Zrnc</derivirana_varijabla>
  </DomainObject.Predmet.ProtustrankaFormatedOIB>
  <DomainObject.Predmet.ProtustrankaFormatedWithAdress>
    <izvorni_sadrzaj> AUTO CENTAR ROBERC d.o.o., Karlovačka 199, 10000 Zagreb zastupanog po punomoćniku Robert Zrnc</izvorni_sadrzaj>
    <derivirana_varijabla naziv="DomainObject.Predmet.ProtustrankaFormatedWithAdress_1"> AUTO CENTAR ROBERC d.o.o., Karlovačka 199, 10000 Zagreb zastupanog po punomoćniku Robert Zrnc</derivirana_varijabla>
  </DomainObject.Predmet.ProtustrankaFormatedWithAdress>
  <DomainObject.Predmet.ProtustrankaFormatedWithAdressOIB>
    <izvorni_sadrzaj> AUTO CENTAR ROBERC d.o.o., OIB 33793426426, Karlovačka 199, 10000 Zagreb zastupanog po punomoćniku Robert Zrnc</izvorni_sadrzaj>
    <derivirana_varijabla naziv="DomainObject.Predmet.ProtustrankaFormatedWithAdressOIB_1"> AUTO CENTAR ROBERC d.o.o., OIB 33793426426, Karlovačka 199, 10000 Zagreb zastupanog po punomoćniku Robert Zrnc</derivirana_varijabla>
  </DomainObject.Predmet.ProtustrankaFormatedWithAdressOIB>
  <DomainObject.Predmet.ProtustrankaWithAdress>
    <izvorni_sadrzaj>AUTO CENTAR ROBERC d.o.o. Karlovačka 199, 10000 Zagreb</izvorni_sadrzaj>
    <derivirana_varijabla naziv="DomainObject.Predmet.ProtustrankaWithAdress_1">AUTO CENTAR ROBERC d.o.o. Karlovačka 199, 10000 Zagreb</derivirana_varijabla>
  </DomainObject.Predmet.ProtustrankaWithAdress>
  <DomainObject.Predmet.ProtustrankaWithAdressOIB>
    <izvorni_sadrzaj>AUTO CENTAR ROBERC d.o.o., OIB 33793426426, Karlovačka 199, 10000 Zagreb</izvorni_sadrzaj>
    <derivirana_varijabla naziv="DomainObject.Predmet.ProtustrankaWithAdressOIB_1">AUTO CENTAR ROBERC d.o.o., OIB 33793426426, Karlovačka 199, 10000 Zagreb</derivirana_varijabla>
  </DomainObject.Predmet.ProtustrankaWithAdressOIB>
  <DomainObject.Predmet.ProtustrankaNazivFormated>
    <izvorni_sadrzaj>AUTO CENTAR ROBERC d.o.o.</izvorni_sadrzaj>
    <derivirana_varijabla naziv="DomainObject.Predmet.ProtustrankaNazivFormated_1">AUTO CENTAR ROBERC d.o.o.</derivirana_varijabla>
  </DomainObject.Predmet.ProtustrankaNazivFormated>
  <DomainObject.Predmet.ProtustrankaNazivFormatedOIB>
    <izvorni_sadrzaj>AUTO CENTAR ROBERC d.o.o., OIB 33793426426</izvorni_sadrzaj>
    <derivirana_varijabla naziv="DomainObject.Predmet.ProtustrankaNazivFormatedOIB_1">AUTO CENTAR ROBERC d.o.o., OIB 33793426426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ROBERC d.o.o. zastupanog po punomoćniku Robert Zrnc</item>
    </izvorni_sadrzaj>
    <derivirana_varijabla naziv="DomainObject.Predmet.ProtuStrankaListFormated_1">
      <item>AUTO CENTAR ROBERC d.o.o. zastupanog po punomoćniku Robert Zrnc</item>
    </derivirana_varijabla>
  </DomainObject.Predmet.ProtuStrankaListFormated>
  <DomainObject.Predmet.ProtuStrankaListFormatedOIB>
    <izvorni_sadrzaj>
      <item>AUTO CENTAR ROBERC d.o.o., OIB 33793426426 zastupanog po punomoćniku Robert Zrnc</item>
    </izvorni_sadrzaj>
    <derivirana_varijabla naziv="DomainObject.Predmet.ProtuStrankaListFormatedOIB_1">
      <item>AUTO CENTAR ROBERC d.o.o., OIB 33793426426 zastupanog po punomoćniku Robert Zrnc</item>
    </derivirana_varijabla>
  </DomainObject.Predmet.ProtuStrankaListFormatedOIB>
  <DomainObject.Predmet.ProtuStrankaListFormatedWithAdress>
    <izvorni_sadrzaj>
      <item>AUTO CENTAR ROBERC d.o.o., Karlovačka 199, 10000 Zagreb zastupanog po punomoćniku Robert Zrnc</item>
    </izvorni_sadrzaj>
    <derivirana_varijabla naziv="DomainObject.Predmet.ProtuStrankaListFormatedWithAdress_1">
      <item>AUTO CENTAR ROBERC d.o.o., Karlovačka 199, 10000 Zagreb zastupanog po punomoćniku Robert Zrnc</item>
    </derivirana_varijabla>
  </DomainObject.Predmet.ProtuStrankaListFormatedWithAdress>
  <DomainObject.Predmet.ProtuStrankaListFormatedWithAdressOIB>
    <izvorni_sadrzaj>
      <item>AUTO CENTAR ROBERC d.o.o., OIB 33793426426, Karlovačka 199, 10000 Zagreb zastupanog po punomoćniku Robert Zrnc</item>
    </izvorni_sadrzaj>
    <derivirana_varijabla naziv="DomainObject.Predmet.ProtuStrankaListFormatedWithAdressOIB_1">
      <item>AUTO CENTAR ROBERC d.o.o., OIB 33793426426, Karlovačka 199, 10000 Zagreb zastupanog po punomoćniku Robert Zrnc</item>
    </derivirana_varijabla>
  </DomainObject.Predmet.ProtuStrankaListFormatedWithAdressOIB>
  <DomainObject.Predmet.ProtuStrankaListNazivFormated>
    <izvorni_sadrzaj>
      <item>AUTO CENTAR ROBERC d.o.o.</item>
    </izvorni_sadrzaj>
    <derivirana_varijabla naziv="DomainObject.Predmet.ProtuStrankaListNazivFormated_1">
      <item>AUTO CENTAR ROBERC d.o.o.</item>
    </derivirana_varijabla>
  </DomainObject.Predmet.ProtuStrankaListNazivFormated>
  <DomainObject.Predmet.ProtuStrankaListNazivFormatedOIB>
    <izvorni_sadrzaj>
      <item>AUTO CENTAR ROBERC d.o.o., OIB 33793426426</item>
    </izvorni_sadrzaj>
    <derivirana_varijabla naziv="DomainObject.Predmet.ProtuStrankaListNazivFormatedOIB_1">
      <item>AUTO CENTAR ROBERC d.o.o., OIB 33793426426</item>
    </derivirana_varijabla>
  </DomainObject.Predmet.ProtuStrankaListNazivFormatedOIB>
  <DomainObject.Predmet.OstaliListFormated>
    <izvorni_sadrzaj>
      <item>Robert Zrnc punomoćnik sudionika u postupku AUTO CENTAR ROBERC d.o.o.</item>
      <item>Splitska banka d.d.</item>
    </izvorni_sadrzaj>
    <derivirana_varijabla naziv="DomainObject.Predmet.OstaliListFormated_1">
      <item>Robert Zrnc punomoćnik sudionika u postupku AUTO CENTAR ROBERC d.o.o.</item>
      <item>Splitska banka d.d.</item>
    </derivirana_varijabla>
  </DomainObject.Predmet.OstaliListFormated>
  <DomainObject.Predmet.OstaliListFormatedOIB>
    <izvorni_sadrzaj>
      <item>Robert Zrnc punomoćnik sudionika u postupku AUTO CENTAR ROBERC d.o.o.</item>
      <item>Splitska banka d.d.</item>
    </izvorni_sadrzaj>
    <derivirana_varijabla naziv="DomainObject.Predmet.OstaliListFormatedOIB_1">
      <item>Robert Zrnc punomoćnik sudionika u postupku AUTO CENTAR ROBERC d.o.o.</item>
      <item>Splitska banka d.d.</item>
    </derivirana_varijabla>
  </DomainObject.Predmet.OstaliListFormatedOIB>
  <DomainObject.Predmet.OstaliListFormatedWithAdress>
    <izvorni_sadrzaj>
      <item>Robert Zrnc, Karovačka 199, 10255 Gornji Stupnik punomoćnik sudionika u postupku AUTO CENTAR ROBERC d.o.o.</item>
      <item>Splitska banka d.d., Domovinskog rata 61, 21000 Split</item>
    </izvorni_sadrzaj>
    <derivirana_varijabla naziv="DomainObject.Predmet.OstaliListFormatedWithAdress_1">
      <item>Robert Zrnc, Karovačka 199, 10255 Gornji Stupnik punomoćnik sudionika u postupku AUTO CENTAR ROBERC d.o.o.</item>
      <item>Splitska banka d.d., Domovinskog rata 61, 21000 Split</item>
    </derivirana_varijabla>
  </DomainObject.Predmet.OstaliListFormatedWithAdress>
  <DomainObject.Predmet.OstaliListFormatedWithAdressOIB>
    <izvorni_sadrzaj>
      <item>Robert Zrnc, Karovačka 199, 10255 Gornji Stupnik punomoćnik sudionika u postupku AUTO CENTAR ROBERC d.o.o.</item>
      <item>Splitska banka d.d., Domovinskog rata 61, 21000 Split</item>
    </izvorni_sadrzaj>
    <derivirana_varijabla naziv="DomainObject.Predmet.OstaliListFormatedWithAdressOIB_1">
      <item>Robert Zrnc, Karovačka 199, 10255 Gornji Stupnik punomoćnik sudionika u postupku AUTO CENTAR ROBERC d.o.o.</item>
      <item>Splitska banka d.d., Domovinskog rata 61, 21000 Split</item>
    </derivirana_varijabla>
  </DomainObject.Predmet.OstaliListFormatedWithAdressOIB>
  <DomainObject.Predmet.OstaliListNazivFormated>
    <izvorni_sadrzaj>
      <item>Robert Zrnc</item>
      <item>Splitska banka d.d.</item>
    </izvorni_sadrzaj>
    <derivirana_varijabla naziv="DomainObject.Predmet.OstaliListNazivFormated_1">
      <item>Robert Zrnc</item>
      <item>Splitska banka d.d.</item>
    </derivirana_varijabla>
  </DomainObject.Predmet.OstaliListNazivFormated>
  <DomainObject.Predmet.OstaliListNazivFormatedOIB>
    <izvorni_sadrzaj>
      <item>Robert Zrnc</item>
      <item>Splitska banka d.d.</item>
    </izvorni_sadrzaj>
    <derivirana_varijabla naziv="DomainObject.Predmet.OstaliListNazivFormatedOIB_1">
      <item>Robert Zrnc</item>
      <item>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ROBERC d.o.o.</izvorni_sadrzaj>
    <derivirana_varijabla naziv="DomainObject.Predmet.ProtustrankaIDrugi_1">AUTO CENTAR ROBERC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CENTAR ROBERC d.o.o., OIB 33793426426, Karlovačka 199, 10000 Zagreb</izvorni_sadrzaj>
    <derivirana_varijabla naziv="DomainObject.Predmet.ProtustrankaIDrugiAdressOIB_1">AUTO CENTAR ROBERC d.o.o., OIB 33793426426, Karlovačka 199,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ROBERC d.o.o.</item>
      <item>FINA Regionalni centar Zagreb</item>
      <item>Robert Zrnc</item>
      <item>Splitska banka d.d.</item>
    </izvorni_sadrzaj>
    <derivirana_varijabla naziv="DomainObject.Predmet.SudioniciListNaziv_1">
      <item>AUTO CENTAR ROBERC d.o.o.</item>
      <item>FINA Regionalni centar Zagreb</item>
      <item>Robert Zrnc</item>
      <item>Splitska banka d.d.</item>
    </derivirana_varijabla>
  </DomainObject.Predmet.SudioniciListNaziv>
  <DomainObject.Predmet.SudioniciListAdressOIB>
    <izvorni_sadrzaj>
      <item>AUTO CENTAR ROBERC d.o.o., OIB 33793426426, Karlovačka 199,10000 Zagreb</item>
      <item>FINA Regionalni centar Zagreb, OIB 85821130368, Trg svibanjskih žrtava 1995. 1,10000 Zagreb</item>
      <item>Robert Zrnc, Karovačka 199,10255 Gornji Stupnik</item>
      <item>Splitska banka d.d., Domovinskog rata 61,21000 Split</item>
    </izvorni_sadrzaj>
    <derivirana_varijabla naziv="DomainObject.Predmet.SudioniciListAdressOIB_1">
      <item>AUTO CENTAR ROBERC d.o.o., OIB 33793426426, Karlovačka 199,10000 Zagreb</item>
      <item>FINA Regionalni centar Zagreb, OIB 85821130368, Trg svibanjskih žrtava 1995. 1,10000 Zagreb</item>
      <item>Robert Zrnc, Karovačka 199,10255 Gornji Stupnik</item>
      <item>Splitska banka d.d.,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33793426426</item>
      <item>, OIB 85821130368</item>
      <item>, OIB null</item>
      <item>, OIB null</item>
    </izvorni_sadrzaj>
    <derivirana_varijabla naziv="DomainObject.Predmet.SudioniciListNazivOIB_1">
      <item>, OIB 33793426426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St-2453/2018-15</izvorni_sadrzaj>
    <derivirana_varijabla naziv="DomainObject.PredzadnjaOdlukaIzPredmeta.Oznaka_1">St-2453/2018-15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357</properties:Words>
  <properties:Characters>1739</properties:Characters>
  <properties:Lines>64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2019-03-19T12:39:00Z</dcterms:created>
  <dc:creator>Danijela Uzelac</dc:creator>
  <dc:description/>
  <cp:keywords/>
  <cp:lastModifiedBy>Katarina Franjić</cp:lastModifiedBy>
  <cp:lastPrinted>2019-03-19T13:11:00Z</cp:lastPrinted>
  <dcterms:modified xmlns:xsi="http://www.w3.org/2001/XMLSchema-instance" xsi:type="dcterms:W3CDTF">2019-03-19T13:11:00Z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(st-2453-18 8. rješenje i zaključak- obustava i otkaz.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