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66b7" w14:paraId="d9866b7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</w:t>
      </w:r>
      <w:r w:rsidR="003574BA">
        <w:t xml:space="preserve">       Zagreb, </w:t>
      </w:r>
      <w:proofErr w:type="spellStart"/>
      <w:r w:rsidR="003574BA">
        <w:t>Amruševa</w:t>
      </w:r>
      <w:proofErr w:type="spellEnd"/>
      <w:r w:rsidR="003574BA">
        <w:t xml:space="preserve"> 2</w:t>
      </w:r>
      <w:r w:rsidR="003574BA">
        <w:tab/>
      </w:r>
      <w:r w:rsidR="003574BA">
        <w:tab/>
      </w:r>
      <w:r w:rsidR="003574BA">
        <w:tab/>
      </w:r>
      <w:r w:rsidR="003574BA">
        <w:tab/>
      </w:r>
      <w:r w:rsidR="003574BA">
        <w:tab/>
      </w:r>
      <w:r w:rsidR="003574BA">
        <w:tab/>
        <w:t xml:space="preserve">         </w:t>
      </w:r>
      <w:proofErr w:type="spellStart"/>
      <w:smartTag w:element="metricconverter" w:uri="urn:schemas-microsoft-com:office:smarttags">
        <w:smartTagPr>
          <w:attr w:val="72 St" w:name="ProductID"/>
        </w:smartTagPr>
        <w:r w:rsidR="005E65BE">
          <w:t>72</w:t>
        </w:r>
        <w:proofErr w:type="spellEnd"/>
        <w:r w:rsidR="005E65BE">
          <w:t xml:space="preserve"> St</w:t>
        </w:r>
      </w:smartTag>
      <w:r w:rsidR="005E65BE">
        <w:t xml:space="preserve"> -</w:t>
      </w:r>
      <w:proofErr w:type="spellStart"/>
      <w:r w:rsidR="00E34526">
        <w:t>3122</w:t>
      </w:r>
      <w:proofErr w:type="spellEnd"/>
      <w:r w:rsidR="00E34526">
        <w:t>/</w:t>
      </w:r>
      <w:proofErr w:type="spellStart"/>
      <w:r w:rsidR="00E34526">
        <w:t>2016</w:t>
      </w:r>
      <w:proofErr w:type="spellEnd"/>
      <w:r w:rsidR="003574BA">
        <w:t xml:space="preserve"> - </w:t>
      </w:r>
      <w:proofErr w:type="spellStart"/>
      <w:r w:rsidR="003574BA">
        <w:t>29</w:t>
      </w:r>
      <w:proofErr w:type="spellEnd"/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</w:t>
      </w:r>
      <w:proofErr w:type="spellStart"/>
      <w:r>
        <w:t>LJ</w:t>
      </w:r>
      <w:proofErr w:type="spellEnd"/>
      <w:r>
        <w:t xml:space="preserve"> U Č A K </w:t>
      </w:r>
    </w:p>
    <w:p w:rsidRDefault="00866CC1" w:rsidP="00866CC1" w:rsidR="00866CC1">
      <w:pPr>
        <w:jc w:val="center"/>
        <w:rPr>
          <w:b/>
        </w:rPr>
      </w:pPr>
    </w:p>
    <w:p w:rsidRDefault="00E34526" w:rsidP="00E34526" w:rsidR="00E34526">
      <w:pPr>
        <w:ind w:firstLine="708"/>
        <w:jc w:val="both"/>
      </w:pPr>
      <w:r w:rsidRPr="00B81BF5">
        <w:t>Trgovački sud u Zagrebu, po sucu Nikoli</w:t>
      </w:r>
      <w:r>
        <w:t xml:space="preserve"> Ribariću, u stečajnom predmetu </w:t>
      </w:r>
      <w:r w:rsidRPr="00B81BF5">
        <w:t xml:space="preserve">nad dužnikom </w:t>
      </w:r>
      <w:proofErr w:type="spellStart"/>
      <w:r>
        <w:t>MTKT</w:t>
      </w:r>
      <w:proofErr w:type="spellEnd"/>
      <w:r>
        <w:t>-PROJEKT d. o. o. za trgovinu i građenje u stečaju, Dugo Selo, Vladimira N</w:t>
      </w:r>
      <w:r w:rsidR="003574BA">
        <w:t xml:space="preserve">azora 9, </w:t>
      </w:r>
      <w:proofErr w:type="spellStart"/>
      <w:r w:rsidR="003574BA">
        <w:t>OIB</w:t>
      </w:r>
      <w:proofErr w:type="spellEnd"/>
      <w:r w:rsidR="003574BA">
        <w:t xml:space="preserve"> </w:t>
      </w:r>
      <w:proofErr w:type="spellStart"/>
      <w:r w:rsidR="003574BA">
        <w:t>57060064605</w:t>
      </w:r>
      <w:proofErr w:type="spellEnd"/>
      <w:r w:rsidR="003574BA">
        <w:t>, dana 4</w:t>
      </w:r>
      <w:r>
        <w:t xml:space="preserve">. svibnja </w:t>
      </w:r>
      <w:proofErr w:type="spellStart"/>
      <w:r>
        <w:t>2018</w:t>
      </w:r>
      <w:proofErr w:type="spellEnd"/>
      <w:r>
        <w:t xml:space="preserve">. godine, </w:t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both"/>
      </w:pPr>
    </w:p>
    <w:p w:rsidRDefault="00D05CE0" w:rsidP="00D05CE0" w:rsidR="001F4838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7412DE">
        <w:t xml:space="preserve"> </w:t>
      </w:r>
      <w:r w:rsidR="00E34526">
        <w:t>Josip Lončarić</w:t>
      </w:r>
      <w:r w:rsidR="005E65BE" w:rsidRPr="00C534AC">
        <w:t>,</w:t>
      </w:r>
      <w:r w:rsidR="003812A3">
        <w:t xml:space="preserve"> </w:t>
      </w:r>
      <w:r w:rsidR="003812A3" w:rsidRPr="009A6899">
        <w:t xml:space="preserve">u roku od </w:t>
      </w:r>
      <w:r w:rsidR="00E34526">
        <w:t>8</w:t>
      </w:r>
      <w:r w:rsidR="003812A3" w:rsidRPr="009A6899">
        <w:t xml:space="preserve"> dana</w:t>
      </w:r>
      <w:r w:rsidR="006B6778">
        <w:t xml:space="preserve"> od dostave zaključka, </w:t>
      </w:r>
      <w:r w:rsidR="00E34526">
        <w:t xml:space="preserve">očitovati se predlaže li donošenje Rješenja o prodaji nekretnina u vlasništvu stečajnog dužnika upisanih u zemljišnim knjigama Zemljišnoknjižnog odjela </w:t>
      </w:r>
      <w:r w:rsidR="001F4838">
        <w:t xml:space="preserve">Dugo Selo, Općinskog suda u Novom Zagrebu, </w:t>
      </w:r>
      <w:proofErr w:type="spellStart"/>
      <w:r w:rsidR="001F4838">
        <w:t>zk</w:t>
      </w:r>
      <w:proofErr w:type="spellEnd"/>
      <w:r w:rsidR="001F4838">
        <w:t xml:space="preserve">. ul. </w:t>
      </w:r>
      <w:proofErr w:type="spellStart"/>
      <w:r w:rsidR="001F4838">
        <w:t>2567</w:t>
      </w:r>
      <w:proofErr w:type="spellEnd"/>
      <w:r w:rsidR="001F4838">
        <w:t xml:space="preserve">. k.o. Dugo Selo II, i to etaže </w:t>
      </w:r>
      <w:proofErr w:type="spellStart"/>
      <w:r w:rsidR="001F4838">
        <w:t>E1</w:t>
      </w:r>
      <w:proofErr w:type="spellEnd"/>
      <w:r w:rsidR="001F4838">
        <w:t>-</w:t>
      </w:r>
      <w:proofErr w:type="spellStart"/>
      <w:r w:rsidR="001F4838">
        <w:t>E15</w:t>
      </w:r>
      <w:proofErr w:type="spellEnd"/>
      <w:r w:rsidR="00CC1B3B">
        <w:t>, te se ujedno očitovati da li je na predmetnim nekretninama pokrenuta ovrha</w:t>
      </w:r>
      <w:r w:rsidR="003574BA">
        <w:t>.</w:t>
      </w:r>
      <w:r w:rsidR="001F4838">
        <w:t xml:space="preserve"> </w:t>
      </w:r>
    </w:p>
    <w:p w:rsidRDefault="001F4838" w:rsidP="00D05CE0" w:rsidR="001F4838">
      <w:pPr>
        <w:ind w:firstLine="708"/>
        <w:jc w:val="both"/>
      </w:pPr>
    </w:p>
    <w:p w:rsidRDefault="003812A3" w:rsidP="003812A3" w:rsidR="003812A3">
      <w:pPr>
        <w:jc w:val="center"/>
      </w:pPr>
    </w:p>
    <w:p w:rsidRDefault="00B07B04" w:rsidP="003812A3" w:rsidR="003812A3">
      <w:pPr>
        <w:jc w:val="center"/>
      </w:pPr>
      <w:r>
        <w:t xml:space="preserve">U Zagrebu </w:t>
      </w:r>
      <w:r w:rsidR="003574BA">
        <w:t>4</w:t>
      </w:r>
      <w:r w:rsidR="003812A3">
        <w:t>.</w:t>
      </w:r>
      <w:r w:rsidR="00CC1B3B">
        <w:t xml:space="preserve"> svibnja</w:t>
      </w:r>
      <w:r w:rsidR="003812A3">
        <w:t xml:space="preserve"> </w:t>
      </w:r>
      <w:proofErr w:type="spellStart"/>
      <w:r w:rsidR="003812A3">
        <w:t>201</w:t>
      </w:r>
      <w:r>
        <w:t>8</w:t>
      </w:r>
      <w:proofErr w:type="spellEnd"/>
      <w:r w:rsidR="003812A3">
        <w:t>.</w:t>
      </w:r>
    </w:p>
    <w:p w:rsidRDefault="006D44F4" w:rsidP="007A7188" w:rsidR="007A718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7A7188">
        <w:t xml:space="preserve">                      </w:t>
      </w:r>
      <w:r w:rsidR="007A71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7188" w:rsidP="00E7187D" w:rsidR="007A71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A7188" w:rsidP="00E7187D" w:rsidR="007A7188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7A7188" w:rsidP="00E7187D" w:rsidR="007A718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E538E4" w:rsidP="007A7188" w:rsidR="00E538E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A328E2" w:rsidP="00E538E4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 xml:space="preserve">. 9 </w:t>
      </w:r>
      <w:proofErr w:type="spellStart"/>
      <w:r>
        <w:t>SZ</w:t>
      </w:r>
      <w:proofErr w:type="spellEnd"/>
      <w:r>
        <w:t>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A328E2" w:rsidP="003812A3" w:rsidR="00A328E2"/>
    <w:p w:rsidRDefault="00E538E4" w:rsidP="003812A3" w:rsidR="00E538E4"/>
    <w:p w:rsidRDefault="00E538E4" w:rsidP="003812A3" w:rsidR="00E538E4"/>
    <w:p w:rsidRDefault="00E538E4" w:rsidP="003812A3" w:rsidR="00E538E4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1F4838"/>
    <w:rsid w:val="00305D22"/>
    <w:rsid w:val="003574BA"/>
    <w:rsid w:val="003812A3"/>
    <w:rsid w:val="004561F4"/>
    <w:rsid w:val="00470CCD"/>
    <w:rsid w:val="004719E0"/>
    <w:rsid w:val="00523F73"/>
    <w:rsid w:val="005E65BE"/>
    <w:rsid w:val="006B6778"/>
    <w:rsid w:val="006D44F4"/>
    <w:rsid w:val="007412DE"/>
    <w:rsid w:val="007A7188"/>
    <w:rsid w:val="00866CC1"/>
    <w:rsid w:val="008806F5"/>
    <w:rsid w:val="00A328E2"/>
    <w:rsid w:val="00A721FA"/>
    <w:rsid w:val="00A917BD"/>
    <w:rsid w:val="00A93ED3"/>
    <w:rsid w:val="00B07B04"/>
    <w:rsid w:val="00B719DF"/>
    <w:rsid w:val="00CC1B3B"/>
    <w:rsid w:val="00D05CE0"/>
    <w:rsid w:val="00E34526"/>
    <w:rsid w:val="00E5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1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18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18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18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18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71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1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18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18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18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3122</izvorni_sadrzaj>
    <derivirana_varijabla naziv="DomainObject.Predmet.Broj_1">3122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St-3122/2016</izvorni_sadrzaj>
    <derivirana_varijabla naziv="DomainObject.Predmet.OznakaBroj_1">St-3122/2016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MTKT-PROJEKT d.o.o.</izvorni_sadrzaj>
    <derivirana_varijabla naziv="DomainObject.Predmet.ProtustrankaFormated_1">  MTKT-PROJEKT d.o.o.</derivirana_varijabla>
  </DomainObject.Predmet.ProtustrankaFormated>
  <DomainObject.Predmet.ProtustrankaFormatedOIB>
    <izvorni_sadrzaj>  MTKT-PROJEKT d.o.o., OIB 57060064605</izvorni_sadrzaj>
    <derivirana_varijabla naziv="DomainObject.Predmet.ProtustrankaFormatedOIB_1">  MTKT-PROJEKT d.o.o., OIB 57060064605</derivirana_varijabla>
  </DomainObject.Predmet.ProtustrankaFormatedOIB>
  <DomainObject.Predmet.ProtustrankaFormatedWithAdress>
    <izvorni_sadrzaj> MTKT-PROJEKT d.o.o., Vladimira Nazora 9, 10370 Dugo Selo</izvorni_sadrzaj>
    <derivirana_varijabla naziv="DomainObject.Predmet.ProtustrankaFormatedWithAdress_1"> MTKT-PROJEKT d.o.o., Vladimira Nazora 9, 10370 Dugo Selo</derivirana_varijabla>
  </DomainObject.Predmet.ProtustrankaFormatedWithAdress>
  <DomainObject.Predmet.ProtustrankaFormatedWithAdressOIB>
    <izvorni_sadrzaj> MTKT-PROJEKT d.o.o., OIB 57060064605, Vladimira Nazora 9, 10370 Dugo Selo</izvorni_sadrzaj>
    <derivirana_varijabla naziv="DomainObject.Predmet.ProtustrankaFormatedWithAdressOIB_1"> MTKT-PROJEKT d.o.o., OIB 57060064605, Vladimira Nazora 9, 10370 Dugo Selo</derivirana_varijabla>
  </DomainObject.Predmet.ProtustrankaFormatedWithAdressOIB>
  <DomainObject.Predmet.ProtustrankaWithAdress>
    <izvorni_sadrzaj>MTKT-PROJEKT d.o.o. Vladimira Nazora 9, 10370 Dugo Selo</izvorni_sadrzaj>
    <derivirana_varijabla naziv="DomainObject.Predmet.ProtustrankaWithAdress_1">MTKT-PROJEKT d.o.o. Vladimira Nazora 9, 10370 Dugo Selo</derivirana_varijabla>
  </DomainObject.Predmet.ProtustrankaWithAdress>
  <DomainObject.Predmet.ProtustrankaWithAdressOIB>
    <izvorni_sadrzaj>MTKT-PROJEKT d.o.o., OIB 57060064605, Vladimira Nazora 9, 10370 Dugo Selo</izvorni_sadrzaj>
    <derivirana_varijabla naziv="DomainObject.Predmet.ProtustrankaWithAdressOIB_1">MTKT-PROJEKT d.o.o., OIB 57060064605, Vladimira Nazora 9, 10370 Dugo Selo</derivirana_varijabla>
  </DomainObject.Predmet.ProtustrankaWithAdressOIB>
  <DomainObject.Predmet.ProtustrankaNazivFormated>
    <izvorni_sadrzaj>MTKT-PROJEKT d.o.o.</izvorni_sadrzaj>
    <derivirana_varijabla naziv="DomainObject.Predmet.ProtustrankaNazivFormated_1">MTKT-PROJEKT d.o.o.</derivirana_varijabla>
  </DomainObject.Predmet.ProtustrankaNazivFormated>
  <DomainObject.Predmet.ProtustrankaNazivFormatedOIB>
    <izvorni_sadrzaj>MTKT-PROJEKT d.o.o., OIB 57060064605</izvorni_sadrzaj>
    <derivirana_varijabla naziv="DomainObject.Predmet.ProtustrankaNazivFormatedOIB_1">MTKT-PROJEKT d.o.o., OIB 57060064605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Puž</izvorni_sadrzaj>
    <derivirana_varijabla naziv="DomainObject.Predmet.StrankaFormated_1">  FINA Regionalni centar Zagreb; Damir Puž</derivirana_varijabla>
  </DomainObject.Predmet.StrankaFormated>
  <DomainObject.Predmet.StrankaFormatedOIB>
    <izvorni_sadrzaj>  FINA Regionalni centar Zagreb, OIB 85821130368; Damir Puž, OIB 44887866970</izvorni_sadrzaj>
    <derivirana_varijabla naziv="DomainObject.Predmet.StrankaFormatedOIB_1">  FINA Regionalni centar Zagreb, OIB 85821130368; Damir Puž, OIB 44887866970</derivirana_varijabla>
  </DomainObject.Predmet.StrankaFormatedOIB>
  <DomainObject.Predmet.StrankaFormatedWithAdress>
    <izvorni_sadrzaj> FINA Regionalni centar Zagreb, Trg svibanjskih žrtava 1995. br. 1, 10000 Zagreb; Damir Puž, Vladimira Nazora 9, 10370 Dugo Selo</izvorni_sadrzaj>
    <derivirana_varijabla naziv="DomainObject.Predmet.StrankaFormatedWithAdress_1"> FINA Regionalni centar Zagreb, Trg svibanjskih žrtava 1995. br. 1, 10000 Zagreb; Damir Puž, Vladimira Nazora 9, 10370 Dugo Selo</derivirana_varijabla>
  </DomainObject.Predmet.StrankaFormatedWithAdress>
  <DomainObject.Predmet.StrankaFormatedWithAdressOIB>
    <izvorni_sadrzaj> FINA Regionalni centar Zagreb, OIB 85821130368, Trg svibanjskih žrtava 1995. br. 1, 10000 Zagreb; Damir Puž, OIB 44887866970, Vladimira Nazora 9, 10370 Dugo Selo</izvorni_sadrzaj>
    <derivirana_varijabla naziv="DomainObject.Predmet.StrankaFormatedWithAdressOIB_1"> FINA Regionalni centar Zagreb, OIB 85821130368, Trg svibanjskih žrtava 1995. br. 1, 10000 Zagreb; Damir Puž, OIB 44887866970, Vladimira Nazora 9, 10370 Dugo Selo</derivirana_varijabla>
  </DomainObject.Predmet.StrankaFormatedWithAdressOIB>
  <DomainObject.Predmet.StrankaWithAdress>
    <izvorni_sadrzaj>FINA Regionalni centar Zagreb Trg svibanjskih žrtava 1995. br. 1,10000 Zagreb,Damir Puž Vladimira Nazora 9,10370 Dugo Selo</izvorni_sadrzaj>
    <derivirana_varijabla naziv="DomainObject.Predmet.StrankaWithAdress_1">FINA Regionalni centar Zagreb Trg svibanjskih žrtava 1995. br. 1,10000 Zagreb,Damir Puž Vladimira Nazora 9,10370 Dugo Selo</derivirana_varijabla>
  </DomainObject.Predmet.StrankaWithAdress>
  <DomainObject.Predmet.StrankaWithAdressOIB>
    <izvorni_sadrzaj>FINA Regionalni centar Zagreb, OIB 85821130368, Trg svibanjskih žrtava 1995. br. 1,10000 Zagreb,Damir Puž, OIB 44887866970, Vladimira Nazora 9,10370 Dugo Selo</izvorni_sadrzaj>
    <derivirana_varijabla naziv="DomainObject.Predmet.StrankaWithAdressOIB_1">FINA Regionalni centar Zagreb, OIB 85821130368, Trg svibanjskih žrtava 1995. br. 1,10000 Zagreb,Damir Puž, OIB 44887866970, Vladimira Nazora 9,10370 Dugo Selo</derivirana_varijabla>
  </DomainObject.Predmet.StrankaWithAdressOIB>
  <DomainObject.Predmet.StrankaNazivFormated>
    <izvorni_sadrzaj>FINA Regionalni centar Zagreb,Damir Puž</izvorni_sadrzaj>
    <derivirana_varijabla naziv="DomainObject.Predmet.StrankaNazivFormated_1">FINA Regionalni centar Zagreb,Damir Puž</derivirana_varijabla>
  </DomainObject.Predmet.StrankaNazivFormated>
  <DomainObject.Predmet.StrankaNazivFormatedOIB>
    <izvorni_sadrzaj>FINA Regionalni centar Zagreb, OIB 85821130368,Damir Puž, OIB 44887866970</izvorni_sadrzaj>
    <derivirana_varijabla naziv="DomainObject.Predmet.StrankaNazivFormatedOIB_1">FINA Regionalni centar Zagreb, OIB 85821130368,Damir Puž, OIB 44887866970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Damir Puž</item>
    </izvorni_sadrzaj>
    <derivirana_varijabla naziv="DomainObject.Predmet.StrankaListFormated_1">
      <item>FINA Regionalni centar Zagreb</item>
      <item>Damir Puž</item>
    </derivirana_varijabla>
  </DomainObject.Predmet.StrankaListFormated>
  <DomainObject.Predmet.StrankaListFormatedOIB>
    <izvorni_sadrzaj>
      <item>FINA Regionalni centar Zagreb, OIB 85821130368</item>
      <item>Damir Puž, OIB 44887866970</item>
    </izvorni_sadrzaj>
    <derivirana_varijabla naziv="DomainObject.Predmet.StrankaListFormatedOIB_1">
      <item>FINA Regionalni centar Zagreb, OIB 85821130368</item>
      <item>Damir Puž, OIB 44887866970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Puž, Vladimira Nazora 9, 10370 Dugo Selo</item>
    </izvorni_sadrzaj>
    <derivirana_varijabla naziv="DomainObject.Predmet.StrankaListFormatedWithAdress_1">
      <item>FINA Regionalni centar Zagreb, Trg svibanjskih žrtava 1995. br. 1, 10000 Zagreb</item>
      <item>Damir Puž, Vladimira Nazora 9,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Puž, OIB 44887866970, Vladimira Nazora 9, 10370 Dugo Selo</item>
    </izvorni_sadrzaj>
    <derivirana_varijabla naziv="DomainObject.Predmet.StrankaListFormatedWithAdressOIB_1">
      <item>FINA Regionalni centar Zagreb, OIB 85821130368, Trg svibanjskih žrtava 1995. br. 1, 10000 Zagreb</item>
      <item>Damir Puž, OIB 44887866970, Vladimira Nazora 9, 10370 Dugo Selo</item>
    </derivirana_varijabla>
  </DomainObject.Predmet.StrankaListFormatedWithAdressOIB>
  <DomainObject.Predmet.StrankaListNazivFormated>
    <izvorni_sadrzaj>
      <item>FINA Regionalni centar Zagreb</item>
      <item>Damir Puž</item>
    </izvorni_sadrzaj>
    <derivirana_varijabla naziv="DomainObject.Predmet.StrankaListNazivFormated_1">
      <item>FINA Regionalni centar Zagreb</item>
      <item>Damir Puž</item>
    </derivirana_varijabla>
  </DomainObject.Predmet.StrankaListNazivFormated>
  <DomainObject.Predmet.StrankaListNazivFormatedOIB>
    <izvorni_sadrzaj>
      <item>FINA Regionalni centar Zagreb, OIB 85821130368</item>
      <item>Damir Puž, OIB 44887866970</item>
    </izvorni_sadrzaj>
    <derivirana_varijabla naziv="DomainObject.Predmet.StrankaListNazivFormatedOIB_1">
      <item>FINA Regionalni centar Zagreb, OIB 85821130368</item>
      <item>Damir Puž, OIB 44887866970</item>
    </derivirana_varijabla>
  </DomainObject.Predmet.StrankaListNazivFormatedOIB>
  <DomainObject.Predmet.ProtuStrankaListFormated>
    <izvorni_sadrzaj>
      <item>MTKT-PROJEKT d.o.o.</item>
    </izvorni_sadrzaj>
    <derivirana_varijabla naziv="DomainObject.Predmet.ProtuStrankaListFormated_1">
      <item>MTKT-PROJEKT d.o.o.</item>
    </derivirana_varijabla>
  </DomainObject.Predmet.ProtuStrankaListFormated>
  <DomainObject.Predmet.ProtuStrankaListFormatedOIB>
    <izvorni_sadrzaj>
      <item>MTKT-PROJEKT d.o.o., OIB 57060064605</item>
    </izvorni_sadrzaj>
    <derivirana_varijabla naziv="DomainObject.Predmet.ProtuStrankaListFormatedOIB_1">
      <item>MTKT-PROJEKT d.o.o., OIB 57060064605</item>
    </derivirana_varijabla>
  </DomainObject.Predmet.ProtuStrankaListFormatedOIB>
  <DomainObject.Predmet.ProtuStrankaListFormatedWithAdress>
    <izvorni_sadrzaj>
      <item>MTKT-PROJEKT d.o.o., Vladimira Nazora 9, 10370 Dugo Selo</item>
    </izvorni_sadrzaj>
    <derivirana_varijabla naziv="DomainObject.Predmet.ProtuStrankaListFormatedWithAdress_1">
      <item>MTKT-PROJEKT d.o.o., Vladimira Nazora 9, 10370 Dugo Selo</item>
    </derivirana_varijabla>
  </DomainObject.Predmet.ProtuStrankaListFormatedWithAdress>
  <DomainObject.Predmet.ProtuStrankaListFormatedWithAdressOIB>
    <izvorni_sadrzaj>
      <item>MTKT-PROJEKT d.o.o., OIB 57060064605, Vladimira Nazora 9, 10370 Dugo Selo</item>
    </izvorni_sadrzaj>
    <derivirana_varijabla naziv="DomainObject.Predmet.ProtuStrankaListFormatedWithAdressOIB_1">
      <item>MTKT-PROJEKT d.o.o., OIB 57060064605, Vladimira Nazora 9, 10370 Dugo Selo</item>
    </derivirana_varijabla>
  </DomainObject.Predmet.ProtuStrankaListFormatedWithAdressOIB>
  <DomainObject.Predmet.ProtuStrankaListNazivFormated>
    <izvorni_sadrzaj>
      <item>MTKT-PROJEKT d.o.o.</item>
    </izvorni_sadrzaj>
    <derivirana_varijabla naziv="DomainObject.Predmet.ProtuStrankaListNazivFormated_1">
      <item>MTKT-PROJEKT d.o.o.</item>
    </derivirana_varijabla>
  </DomainObject.Predmet.ProtuStrankaListNazivFormated>
  <DomainObject.Predmet.ProtuStrankaListNazivFormatedOIB>
    <izvorni_sadrzaj>
      <item>MTKT-PROJEKT d.o.o., OIB 57060064605</item>
    </izvorni_sadrzaj>
    <derivirana_varijabla naziv="DomainObject.Predmet.ProtuStrankaListNazivFormatedOIB_1">
      <item>MTKT-PROJEKT d.o.o., OIB 57060064605</item>
    </derivirana_varijabla>
  </DomainObject.Predmet.ProtuStrankaListNazivFormatedOIB>
  <DomainObject.Predmet.OstaliListFormated>
    <izvorni_sadrzaj>
      <item>Damir Puž</item>
      <item>Josip Lončarić</item>
      <item>ŽDO Velika Gorica</item>
    </izvorni_sadrzaj>
    <derivirana_varijabla naziv="DomainObject.Predmet.OstaliListFormated_1">
      <item>Damir Puž</item>
      <item>Josip Lončarić</item>
      <item>ŽDO Velika Gorica</item>
    </derivirana_varijabla>
  </DomainObject.Predmet.OstaliListFormated>
  <DomainObject.Predmet.OstaliListFormatedOIB>
    <izvorni_sadrzaj>
      <item>Damir Puž, OIB 44887866970</item>
      <item>Josip Lončarić, OIB 14673501229</item>
      <item>ŽDO Velika Gorica, OIB 96292040276</item>
    </izvorni_sadrzaj>
    <derivirana_varijabla naziv="DomainObject.Predmet.OstaliListFormatedOIB_1">
      <item>Damir Puž, OIB 44887866970</item>
      <item>Josip Lončarić, OIB 14673501229</item>
      <item>ŽDO Velika Gorica, OIB 96292040276</item>
    </derivirana_varijabla>
  </DomainObject.Predmet.OstaliListFormatedOIB>
  <DomainObject.Predmet.OstaliListFormatedWithAdress>
    <izvorni_sadrzaj>
      <item>Damir Puž, Vladimira Nazora 9, 10370 Dugo Selo</item>
      <item>Josip Lončarić, Kosirnikova 9, 10000 Zagreb</item>
      <item>ŽDO Velika Gorica, Trg kralja Tomislava 36, 10410 Velika Gorica</item>
    </izvorni_sadrzaj>
    <derivirana_varijabla naziv="DomainObject.Predmet.OstaliListFormatedWithAdress_1">
      <item>Damir Puž, Vladimira Nazora 9, 10370 Dugo Selo</item>
      <item>Josip Lončarić, Kosirnikova 9, 10000 Zagreb</item>
      <item>ŽDO Velika Gorica, Trg kralja Tomislava 36, 10410 Velika Gorica</item>
    </derivirana_varijabla>
  </DomainObject.Predmet.OstaliListFormatedWithAdress>
  <DomainObject.Predmet.OstaliListFormatedWithAdressOIB>
    <izvorni_sadrzaj>
      <item>Damir Puž, OIB 44887866970, Vladimira Nazora 9, 10370 Dugo Selo</item>
      <item>Josip Lončarić, OIB 14673501229, Kosirnikova 9, 10000 Zagreb</item>
      <item>ŽDO Velika Gorica, OIB 96292040276, Trg kralja Tomislava 36, 10410 Velika Gorica</item>
    </izvorni_sadrzaj>
    <derivirana_varijabla naziv="DomainObject.Predmet.OstaliListFormatedWithAdressOIB_1">
      <item>Damir Puž, OIB 44887866970, Vladimira Nazora 9, 10370 Dugo Selo</item>
      <item>Josip Lončarić, OIB 14673501229, Kosirnikova 9, 10000 Zagreb</item>
      <item>ŽDO Velika Gorica, OIB 96292040276, Trg kralja Tomislava 36, 10410 Velika Gorica</item>
    </derivirana_varijabla>
  </DomainObject.Predmet.OstaliListFormatedWithAdressOIB>
  <DomainObject.Predmet.OstaliListNazivFormated>
    <izvorni_sadrzaj>
      <item>Damir Puž</item>
      <item>Josip Lončarić</item>
      <item>ŽDO Velika Gorica</item>
    </izvorni_sadrzaj>
    <derivirana_varijabla naziv="DomainObject.Predmet.OstaliListNazivFormated_1">
      <item>Damir Puž</item>
      <item>Josip Lončarić</item>
      <item>ŽDO Velika Gorica</item>
    </derivirana_varijabla>
  </DomainObject.Predmet.OstaliListNazivFormated>
  <DomainObject.Predmet.OstaliListNazivFormatedOIB>
    <izvorni_sadrzaj>
      <item>Damir Puž, OIB 44887866970</item>
      <item>Josip Lončarić, OIB 14673501229</item>
      <item>ŽDO Velika Gorica, OIB 96292040276</item>
    </izvorni_sadrzaj>
    <derivirana_varijabla naziv="DomainObject.Predmet.OstaliListNazivFormatedOIB_1">
      <item>Damir Puž, OIB 44887866970</item>
      <item>Josip Lončarić, OIB 14673501229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MTKT-PROJEKT d.o.o.</izvorni_sadrzaj>
    <derivirana_varijabla naziv="DomainObject.Predmet.ProtustrankaIDrugi_1">MTKT-PROJEKT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MTKT-PROJEKT d.o.o., OIB 57060064605, Vladimira Nazora 9, 10370 Dugo Selo</izvorni_sadrzaj>
    <derivirana_varijabla naziv="DomainObject.Predmet.ProtustrankaIDrugiAdressOIB_1">MTKT-PROJEKT d.o.o., OIB 57060064605, Vladimira Nazora 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MTKT-PROJEKT d.o.o.</item>
      <item>Damir Puž</item>
      <item>Damir Puž</item>
      <item>Josip Lončarić</item>
      <item>ŽDO Velika Gorica</item>
    </izvorni_sadrzaj>
    <derivirana_varijabla naziv="DomainObject.Predmet.SudioniciListNaziv_1">
      <item>FINA Regionalni centar Zagreb</item>
      <item>MTKT-PROJEKT d.o.o.</item>
      <item>Damir Puž</item>
      <item>Damir Puž</item>
      <item>Josip Lončarić</item>
      <item>ŽDO Velika Gorica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</izvorni_sadrzaj>
    <derivirana_varijabla naziv="DomainObject.Predmet.SudioniciListAdressOIB_1">
      <item>FINA Regionalni centar Zagreb, OIB 85821130368, Trg svibanjskih žrtava 1995. br. 1,10000 Zagreb</item>
      <item>MTKT-PROJEKT d.o.o., OIB 57060064605, Vladimira Nazora 9,10370 Dugo Selo</item>
      <item>Damir Puž, OIB 44887866970, Vladimira Nazora 9,10370 Dugo Selo</item>
      <item>Damir Puž, OIB 44887866970, Vladimira Nazora 9,10370 Dugo Selo</item>
      <item>Josip Lončarić, OIB 14673501229, Kosirnikova 9,10000 Zagreb</item>
      <item>ŽDO Velika Gorica, OIB 96292040276,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57060064605</item>
      <item>, OIB 44887866970</item>
      <item>, OIB 44887866970</item>
      <item>, OIB 14673501229</item>
      <item>, OIB 96292040276</item>
    </izvorni_sadrzaj>
    <derivirana_varijabla naziv="DomainObject.Predmet.SudioniciListNazivOIB_1">
      <item>, OIB 85821130368</item>
      <item>, OIB 57060064605</item>
      <item>, OIB 44887866970</item>
      <item>, OIB 44887866970</item>
      <item>, OIB 14673501229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809</properties:Characters>
  <properties:Lines>41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2018-05-04T11:47:00Z</dcterms:created>
  <dc:creator>Nikola Ribarić</dc:creator>
  <cp:lastModifiedBy>Maja Hajtek</cp:lastModifiedBy>
  <cp:lastPrinted>2018-03-16T14:04:00Z</cp:lastPrinted>
  <dcterms:modified xmlns:xsi="http://www.w3.org/2001/XMLSchema-instance" xsi:type="dcterms:W3CDTF">2018-05-04T12:13:00Z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mtkt projekt 4.5.2018..docx)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