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84b5" w14:paraId="40484b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22AAD">
        <w:t>3471</w:t>
      </w:r>
      <w:r>
        <w:t>/2015</w:t>
      </w:r>
      <w:r w:rsidR="000619FF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22AAD" w:rsidRPr="00322AAD">
        <w:t>LEON STIL d.o.o., 2. Ravnice 9/A, Zagreb, OIB: 22256996950</w:t>
      </w:r>
      <w:r>
        <w:t xml:space="preserve">, dana  </w:t>
      </w:r>
      <w:r w:rsidR="00322AAD">
        <w:t>21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22AAD" w:rsidRPr="00322AAD">
        <w:t>LEON STIL d.o.o., 2. Ravnice 9/A, Zagreb, OIB: 22256996950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322AAD">
        <w:t>21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C81F47">
        <w:t xml:space="preserve"> NEVEN PAVIŠIĆ iz Sesveta, Prva prigorska 21a, OIB:</w:t>
      </w:r>
      <w:r w:rsidR="00C81F47" w:rsidRPr="00C81F47">
        <w:t>13342388025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22AAD" w:rsidRPr="00322AAD">
        <w:t>LEON STIL d.o.o., 2. Ravnice 9/A, Zagreb, OIB: 22256996950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322AAD">
        <w:t xml:space="preserve"> 21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619FF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0619FF" w:rsidP="000619FF" w:rsidR="000619FF">
      <w:pPr>
        <w:pStyle w:val="Bezproreda"/>
        <w:jc w:val="right"/>
      </w:pPr>
      <w:r>
        <w:t>Za točnost otpravka-ovlašteni službenik:</w:t>
      </w:r>
    </w:p>
    <w:p w:rsidRDefault="000619FF" w:rsidP="000619FF" w:rsidR="000619FF">
      <w:pPr>
        <w:pStyle w:val="Bezproreda"/>
        <w:jc w:val="right"/>
      </w:pPr>
      <w:r>
        <w:t xml:space="preserve">Tanja Štraubert </w:t>
      </w:r>
    </w:p>
    <w:sectPr w:rsidSect="00EF1FD3" w:rsidR="000619F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8A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22AAD" w:rsidRPr="00322AAD">
          <w:t>3471/2015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19FF"/>
    <w:rsid w:val="001371FB"/>
    <w:rsid w:val="001B22F8"/>
    <w:rsid w:val="00322AAD"/>
    <w:rsid w:val="003A3366"/>
    <w:rsid w:val="004E266D"/>
    <w:rsid w:val="00677951"/>
    <w:rsid w:val="007668AE"/>
    <w:rsid w:val="009E5F31"/>
    <w:rsid w:val="00AA7B27"/>
    <w:rsid w:val="00AE11D4"/>
    <w:rsid w:val="00BC1874"/>
    <w:rsid w:val="00C136F3"/>
    <w:rsid w:val="00C81F47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61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61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3471</izvorni_sadrzaj>
    <derivirana_varijabla naziv="DomainObject.Predmet.Broj_1">3471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St-3471/2015</izvorni_sadrzaj>
    <derivirana_varijabla naziv="DomainObject.Predmet.OznakaBroj_1">St-3471/2015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STIL d.o.o. zastupanog po punomoćniku Neno Dedić</izvorni_sadrzaj>
    <derivirana_varijabla naziv="DomainObject.Predmet.ProtustrankaFormated_1">  LEON STIL d.o.o. zastupanog po punomoćniku Neno Dedić</derivirana_varijabla>
  </DomainObject.Predmet.ProtustrankaFormated>
  <DomainObject.Predmet.ProtustrankaFormatedOIB>
    <izvorni_sadrzaj>  LEON STIL d.o.o., OIB 22256996950 zastupanog po punomoćniku Neno Dedić</izvorni_sadrzaj>
    <derivirana_varijabla naziv="DomainObject.Predmet.ProtustrankaFormatedOIB_1">  LEON STIL d.o.o., OIB 22256996950 zastupanog po punomoćniku Neno Dedić</derivirana_varijabla>
  </DomainObject.Predmet.ProtustrankaFormatedOIB>
  <DomainObject.Predmet.ProtustrankaFormatedWithAdress>
    <izvorni_sadrzaj> LEON STIL d.o.o., 2. Ravnice 9/A, 10000 Zagreb zastupanog po punomoćniku Neno Dedić</izvorni_sadrzaj>
    <derivirana_varijabla naziv="DomainObject.Predmet.ProtustrankaFormatedWithAdress_1"> LEON STIL d.o.o., 2. Ravnice 9/A, 10000 Zagreb zastupanog po punomoćniku Neno Dedić</derivirana_varijabla>
  </DomainObject.Predmet.ProtustrankaFormatedWithAdress>
  <DomainObject.Predmet.ProtustrankaFormatedWithAdressOIB>
    <izvorni_sadrzaj> LEON STIL d.o.o., OIB 22256996950, 2. Ravnice 9/A, 10000 Zagreb zastupanog po punomoćniku Neno Dedić</izvorni_sadrzaj>
    <derivirana_varijabla naziv="DomainObject.Predmet.ProtustrankaFormatedWithAdressOIB_1"> LEON STIL d.o.o., OIB 22256996950, 2. Ravnice 9/A, 10000 Zagreb zastupanog po punomoćniku Neno Dedić</derivirana_varijabla>
  </DomainObject.Predmet.ProtustrankaFormatedWithAdressOIB>
  <DomainObject.Predmet.ProtustrankaWithAdress>
    <izvorni_sadrzaj>LEON STIL d.o.o. 2. Ravnice 9/A, 10000 Zagreb</izvorni_sadrzaj>
    <derivirana_varijabla naziv="DomainObject.Predmet.ProtustrankaWithAdress_1">LEON STIL d.o.o. 2. Ravnice 9/A, 10000 Zagreb</derivirana_varijabla>
  </DomainObject.Predmet.ProtustrankaWithAdress>
  <DomainObject.Predmet.ProtustrankaWithAdressOIB>
    <izvorni_sadrzaj>LEON STIL d.o.o., OIB 22256996950, 2. Ravnice 9/A, 10000 Zagreb</izvorni_sadrzaj>
    <derivirana_varijabla naziv="DomainObject.Predmet.ProtustrankaWithAdressOIB_1">LEON STIL d.o.o., OIB 22256996950, 2. Ravnice 9/A, 10000 Zagreb</derivirana_varijabla>
  </DomainObject.Predmet.ProtustrankaWithAdressOIB>
  <DomainObject.Predmet.ProtustrankaNazivFormated>
    <izvorni_sadrzaj>LEON STIL d.o.o.</izvorni_sadrzaj>
    <derivirana_varijabla naziv="DomainObject.Predmet.ProtustrankaNazivFormated_1">LEON STIL d.o.o.</derivirana_varijabla>
  </DomainObject.Predmet.ProtustrankaNazivFormated>
  <DomainObject.Predmet.ProtustrankaNazivFormatedOIB>
    <izvorni_sadrzaj>LEON STIL d.o.o., OIB 22256996950</izvorni_sadrzaj>
    <derivirana_varijabla naziv="DomainObject.Predmet.ProtustrankaNazivFormatedOIB_1">LEON STIL d.o.o., OIB 22256996950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 STIL d.o.o. zastupanog po punomoćniku Neno Dedić</item>
    </izvorni_sadrzaj>
    <derivirana_varijabla naziv="DomainObject.Predmet.ProtuStrankaListFormated_1">
      <item>LEON STIL d.o.o. zastupanog po punomoćniku Neno Dedić</item>
    </derivirana_varijabla>
  </DomainObject.Predmet.ProtuStrankaListFormated>
  <DomainObject.Predmet.ProtuStrankaListFormatedOIB>
    <izvorni_sadrzaj>
      <item>LEON STIL d.o.o., OIB 22256996950 zastupanog po punomoćniku Neno Dedić</item>
    </izvorni_sadrzaj>
    <derivirana_varijabla naziv="DomainObject.Predmet.ProtuStrankaListFormatedOIB_1">
      <item>LEON STIL d.o.o., OIB 22256996950 zastupanog po punomoćniku Neno Dedić</item>
    </derivirana_varijabla>
  </DomainObject.Predmet.ProtuStrankaListFormatedOIB>
  <DomainObject.Predmet.ProtuStrankaListFormatedWithAdress>
    <izvorni_sadrzaj>
      <item>LEON STIL d.o.o., 2. Ravnice 9/A, 10000 Zagreb zastupanog po punomoćniku Neno Dedić</item>
    </izvorni_sadrzaj>
    <derivirana_varijabla naziv="DomainObject.Predmet.ProtuStrankaListFormatedWithAdress_1">
      <item>LEON STIL d.o.o., 2. Ravnice 9/A, 10000 Zagreb zastupanog po punomoćniku Neno Dedić</item>
    </derivirana_varijabla>
  </DomainObject.Predmet.ProtuStrankaListFormatedWithAdress>
  <DomainObject.Predmet.ProtuStrankaListFormatedWithAdressOIB>
    <izvorni_sadrzaj>
      <item>LEON STIL d.o.o., OIB 22256996950, 2. Ravnice 9/A, 10000 Zagreb zastupanog po punomoćniku Neno Dedić</item>
    </izvorni_sadrzaj>
    <derivirana_varijabla naziv="DomainObject.Predmet.ProtuStrankaListFormatedWithAdressOIB_1">
      <item>LEON STIL d.o.o., OIB 22256996950, 2. Ravnice 9/A, 10000 Zagreb zastupanog po punomoćniku Neno Dedić</item>
    </derivirana_varijabla>
  </DomainObject.Predmet.ProtuStrankaListFormatedWithAdressOIB>
  <DomainObject.Predmet.ProtuStrankaListNazivFormated>
    <izvorni_sadrzaj>
      <item>LEON STIL d.o.o.</item>
    </izvorni_sadrzaj>
    <derivirana_varijabla naziv="DomainObject.Predmet.ProtuStrankaListNazivFormated_1">
      <item>LEON STIL d.o.o.</item>
    </derivirana_varijabla>
  </DomainObject.Predmet.ProtuStrankaListNazivFormated>
  <DomainObject.Predmet.ProtuStrankaListNazivFormatedOIB>
    <izvorni_sadrzaj>
      <item>LEON STIL d.o.o., OIB 22256996950</item>
    </izvorni_sadrzaj>
    <derivirana_varijabla naziv="DomainObject.Predmet.ProtuStrankaListNazivFormatedOIB_1">
      <item>LEON STIL d.o.o., OIB 22256996950</item>
    </derivirana_varijabla>
  </DomainObject.Predmet.ProtuStrankaListNazivFormatedOIB>
  <DomainObject.Predmet.OstaliListFormated>
    <izvorni_sadrzaj>
      <item>Neven Pavišić</item>
      <item>Neno Dedić punomoćnik sudionika u postupku LEON STIL d.o.o.</item>
    </izvorni_sadrzaj>
    <derivirana_varijabla naziv="DomainObject.Predmet.OstaliListFormated_1">
      <item>Neven Pavišić</item>
      <item>Neno Dedić punomoćnik sudionika u postupku LEON STIL d.o.o.</item>
    </derivirana_varijabla>
  </DomainObject.Predmet.OstaliListFormated>
  <DomainObject.Predmet.OstaliListFormatedOIB>
    <izvorni_sadrzaj>
      <item>Neven Pavišić, OIB 13342388025</item>
      <item>Neno Dedić, OIB 09270026728 punomoćnik sudionika u postupku LEON STIL d.o.o.</item>
    </izvorni_sadrzaj>
    <derivirana_varijabla naziv="DomainObject.Predmet.OstaliListFormatedOIB_1">
      <item>Neven Pavišić, OIB 13342388025</item>
      <item>Neno Dedić, OIB 09270026728 punomoćnik sudionika u postupku LEON STIL d.o.o.</item>
    </derivirana_varijabla>
  </DomainObject.Predmet.OstaliListFormatedOIB>
  <DomainObject.Predmet.OstaliListFormatedWithAdress>
    <izvorni_sadrzaj>
      <item>Neven Pavišić, Prva Prigorska 21a, 10360 Sesvete</item>
      <item>Neno Dedić, Ulica Hrvatskog Proljeća 34, 10000 Zagreb punomoćnik sudionika u postupku LEON STIL d.o.o.</item>
    </izvorni_sadrzaj>
    <derivirana_varijabla naziv="DomainObject.Predmet.OstaliListFormatedWithAdress_1">
      <item>Neven Pavišić, Prva Prigorska 21a, 10360 Sesvete</item>
      <item>Neno Dedić, Ulica Hrvatskog Proljeća 34, 10000 Zagreb punomoćnik sudionika u postupku LEON STIL d.o.o.</item>
    </derivirana_varijabla>
  </DomainObject.Predmet.OstaliListFormatedWithAdress>
  <DomainObject.Predmet.OstaliListFormatedWithAdressOIB>
    <izvorni_sadrzaj>
      <item>Neven Pavišić, OIB 13342388025, Prva Prigorska 21a, 10360 Sesvete</item>
      <item>Neno Dedić, OIB 09270026728, Ulica Hrvatskog Proljeća 34, 10000 Zagreb punomoćnik sudionika u postupku LEON STIL d.o.o.</item>
    </izvorni_sadrzaj>
    <derivirana_varijabla naziv="DomainObject.Predmet.OstaliListFormatedWithAdressOIB_1">
      <item>Neven Pavišić, OIB 13342388025, Prva Prigorska 21a, 10360 Sesvete</item>
      <item>Neno Dedić, OIB 09270026728, Ulica Hrvatskog Proljeća 34, 10000 Zagreb punomoćnik sudionika u postupku LEON STIL d.o.o.</item>
    </derivirana_varijabla>
  </DomainObject.Predmet.OstaliListFormatedWithAdressOIB>
  <DomainObject.Predmet.OstaliListNazivFormated>
    <izvorni_sadrzaj>
      <item>Neven Pavišić</item>
      <item>Neno Dedić</item>
    </izvorni_sadrzaj>
    <derivirana_varijabla naziv="DomainObject.Predmet.OstaliListNazivFormated_1">
      <item>Neven Pavišić</item>
      <item>Neno Dedić</item>
    </derivirana_varijabla>
  </DomainObject.Predmet.OstaliListNazivFormated>
  <DomainObject.Predmet.OstaliListNazivFormatedOIB>
    <izvorni_sadrzaj>
      <item>Neven Pavišić, OIB 13342388025</item>
      <item>Neno Dedić, OIB 09270026728</item>
    </izvorni_sadrzaj>
    <derivirana_varijabla naziv="DomainObject.Predmet.OstaliListNazivFormatedOIB_1">
      <item>Neven Pavišić, OIB 13342388025</item>
      <item>Neno Dedić, OIB 09270026728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 STIL d.o.o.</izvorni_sadrzaj>
    <derivirana_varijabla naziv="DomainObject.Predmet.ProtustrankaIDrugi_1">LEON STIL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LEON STIL d.o.o., OIB 22256996950, 2. Ravnice 9/A, 10000 Zagreb</izvorni_sadrzaj>
    <derivirana_varijabla naziv="DomainObject.Predmet.ProtustrankaIDrugiAdressOIB_1">LEON STIL d.o.o., OIB 22256996950, 2. Ravnice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STIL d.o.o.</item>
      <item>FINA Regionalni centar Zagreb</item>
      <item>Neven Pavišić</item>
      <item>Neno Dedić</item>
    </izvorni_sadrzaj>
    <derivirana_varijabla naziv="DomainObject.Predmet.SudioniciListNaziv_1">
      <item>LEON STIL d.o.o.</item>
      <item>FINA Regionalni centar Zagreb</item>
      <item>Neven Pavišić</item>
      <item>Neno Dedić</item>
    </derivirana_varijabla>
  </DomainObject.Predmet.SudioniciListNaziv>
  <DomainObject.Predmet.SudioniciListAdressOIB>
    <izvorni_sadrzaj>
      <item>LEON STIL d.o.o., OIB 22256996950, 2. Ravnice 9/A,10000 Zagreb</item>
      <item>FINA Regionalni centar Zagreb, OIB 85821130368, Trg svibanjskih žrtava 1995. br.1,10000 Zagreb</item>
      <item>Neven Pavišić, OIB 13342388025, Prva Prigorska 21a,10360 Sesvete</item>
      <item>Neno Dedić, OIB 09270026728, Ulica Hrvatskog Proljeća 34,10000 Zagreb</item>
    </izvorni_sadrzaj>
    <derivirana_varijabla naziv="DomainObject.Predmet.SudioniciListAdressOIB_1">
      <item>LEON STIL d.o.o., OIB 22256996950, 2. Ravnice 9/A,10000 Zagreb</item>
      <item>FINA Regionalni centar Zagreb, OIB 85821130368, Trg svibanjskih žrtava 1995. br.1,10000 Zagreb</item>
      <item>Neven Pavišić, OIB 13342388025, Prva Prigorska 21a,10360 Sesvete</item>
      <item>Neno Dedić, OIB 09270026728, Ulica Hrvatskog Proljeća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22256996950</item>
      <item>, OIB 85821130368</item>
      <item>, OIB 13342388025</item>
      <item>, OIB 09270026728</item>
    </izvorni_sadrzaj>
    <derivirana_varijabla naziv="DomainObject.Predmet.SudioniciListNazivOIB_1">
      <item>, OIB 22256996950</item>
      <item>, OIB 85821130368</item>
      <item>, OIB 13342388025</item>
      <item>, OIB 09270026728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1975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2016-04-21T08:34:00Z</dcterms:created>
  <dc:creator>Sandra Rotar Vogrin</dc:creator>
  <cp:lastModifiedBy>Tanja Štraubert</cp:lastModifiedBy>
  <cp:lastPrinted>2016-04-21T11:25:00Z</cp:lastPrinted>
  <dcterms:modified xmlns:xsi="http://www.w3.org/2001/XMLSchema-instance" xsi:type="dcterms:W3CDTF">2016-04-21T11:25:00Z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