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74d7" w14:paraId="42974d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</w:t>
      </w:r>
      <w:r w:rsidR="001D3BE4">
        <w:rPr>
          <w:lang w:val="hr-HR"/>
        </w:rPr>
        <w:t>10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5D4A61">
        <w:rPr>
          <w:lang w:val="hr-HR"/>
        </w:rPr>
        <w:t xml:space="preserve">AKRUPA </w:t>
      </w:r>
      <w:r w:rsidR="000F5022">
        <w:rPr>
          <w:lang w:val="hr-HR"/>
        </w:rPr>
        <w:t xml:space="preserve">društvo s ograničenom odgovornošću za </w:t>
      </w:r>
      <w:r w:rsidR="005D4A61">
        <w:rPr>
          <w:lang w:val="hr-HR"/>
        </w:rPr>
        <w:t xml:space="preserve">ugostiteljstvo, </w:t>
      </w:r>
      <w:r w:rsidR="000F5022">
        <w:rPr>
          <w:lang w:val="hr-HR"/>
        </w:rPr>
        <w:t xml:space="preserve">proizvodnju i usluge, </w:t>
      </w:r>
      <w:r w:rsidR="005D4A61">
        <w:rPr>
          <w:lang w:val="hr-HR"/>
        </w:rPr>
        <w:t xml:space="preserve">Mikleuš, Ivana pl. Zajca 13,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5D4A61">
        <w:rPr>
          <w:lang w:val="hr-HR"/>
        </w:rPr>
        <w:t>68220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5D4A61">
        <w:rPr>
          <w:lang w:val="hr-HR"/>
        </w:rPr>
        <w:t>51699441036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5D4A61">
        <w:rPr>
          <w:lang w:val="hr-HR"/>
        </w:rPr>
        <w:t>10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4A61">
        <w:rPr>
          <w:lang w:val="hr-HR"/>
        </w:rPr>
        <w:t>1.528,02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5D4A61">
        <w:rPr>
          <w:lang w:val="hr-HR"/>
        </w:rPr>
        <w:t xml:space="preserve">Antun Krupa, Četekovac, Četekovac 98, </w:t>
      </w:r>
      <w:r w:rsidR="006612D1">
        <w:rPr>
          <w:lang w:val="hr-HR"/>
        </w:rPr>
        <w:t xml:space="preserve">OIB: </w:t>
      </w:r>
      <w:r w:rsidR="005D4A61">
        <w:rPr>
          <w:lang w:val="hr-HR"/>
        </w:rPr>
        <w:t>48999341879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61">
        <w:rPr>
          <w:lang w:val="hr-HR"/>
        </w:rPr>
        <w:t>7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61">
        <w:rPr>
          <w:lang w:val="hr-HR"/>
        </w:rPr>
        <w:t>7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EB7" w:rsidR="004D4EB7">
      <w:r>
        <w:separator/>
      </w:r>
    </w:p>
  </w:endnote>
  <w:endnote w:id="0" w:type="continuationSeparator">
    <w:p w:rsidRDefault="004D4EB7" w:rsidR="004D4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EB7" w:rsidR="004D4EB7">
      <w:r>
        <w:separator/>
      </w:r>
    </w:p>
  </w:footnote>
  <w:footnote w:id="0" w:type="continuationSeparator">
    <w:p w:rsidRDefault="004D4EB7" w:rsidR="004D4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4D4EB7"/>
    <w:rsid w:val="00504309"/>
    <w:rsid w:val="00507DE2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7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7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St-410/2015-2</izvorni_sadrzaj>
    <derivirana_varijabla naziv="DomainObject.Oznaka_1">St-410/2015-2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AKRUPA društvo s ograničenom odgovornošću za ugostiteljstvo, proizvodnju i usluge, Mikleuš</izvorni_sadrzaj>
    <derivirana_varijabla naziv="DomainObject.Predmet.ProtustrankaFormated_1">  AKRUPA društvo s ograničenom odgovornošću za ugostiteljstvo, proizvodnju i usluge, Mikleuš</derivirana_varijabla>
  </DomainObject.Predmet.ProtustrankaFormated>
  <DomainObject.Predmet.ProtustrankaFormatedOIB>
    <izvorni_sadrzaj>  AKRUPA društvo s ograničenom odgovornošću za ugostiteljstvo, proizvodnju i usluge, Mikleuš, OIB 51699441036</izvorni_sadrzaj>
    <derivirana_varijabla naziv="DomainObject.Predmet.ProtustrankaFormatedOIB_1">  AKRUPA društvo s ograničenom odgovornošću za ugostiteljstvo, proizvodnju i usluge, Mikleuš, OIB 51699441036</derivirana_varijabla>
  </DomainObject.Predmet.ProtustrankaFormatedOIB>
  <DomainObject.Predmet.ProtustrankaFormatedWithAdress>
    <izvorni_sadrzaj> AKRUPA društvo s ograničenom odgovornošću za ugostiteljstvo, proizvodnju i usluge, Mikleuš, Ivana pl. Zajca 13, 33514 Mikleuš</izvorni_sadrzaj>
    <derivirana_varijabla naziv="DomainObject.Predmet.ProtustrankaFormatedWithAdress_1"> AKRUPA društvo s ograničenom odgovornošću za ugostiteljstvo, proizvodnju i usluge, Mikleuš, Ivana pl. Zajca 13, 33514 Mikleuš</derivirana_varijabla>
  </DomainObject.Predmet.ProtustrankaFormatedWithAdress>
  <DomainObject.Predmet.ProtustrankaFormatedWithAdressOIB>
    <izvorni_sadrzaj> AKRUPA društvo s ograničenom odgovornošću za ugostiteljstvo, proizvodnju i usluge, Mikleuš, OIB 51699441036, Ivana pl. Zajca 13, 33514 Mikleuš</izvorni_sadrzaj>
    <derivirana_varijabla naziv="DomainObject.Predmet.ProtustrankaFormatedWithAdressOIB_1"> AKRUPA društvo s ograničenom odgovornošću za ugostiteljstvo, proizvodnju i usluge, Mikleuš, OIB 51699441036, Ivana pl. Zajca 13, 33514 Mikleuš</derivirana_varijabla>
  </DomainObject.Predmet.ProtustrankaFormatedWithAdressOIB>
  <DomainObject.Predmet.ProtustrankaWithAdress>
    <izvorni_sadrzaj>AKRUPA društvo s ograničenom odgovornošću za ugostiteljstvo, proizvodnju i usluge, Mikleuš Ivana pl. Zajca 13, 33514 Mikleuš</izvorni_sadrzaj>
    <derivirana_varijabla naziv="DomainObject.Predmet.ProtustrankaWithAdress_1">AKRUPA društvo s ograničenom odgovornošću za ugostiteljstvo, proizvodnju i usluge, Mikleuš Ivana pl. Zajca 13, 33514 Mikleuš</derivirana_varijabla>
  </DomainObject.Predmet.ProtustrankaWithAdress>
  <DomainObject.Predmet.ProtustrankaWithAdressOIB>
    <izvorni_sadrzaj>AKRUPA društvo s ograničenom odgovornošću za ugostiteljstvo, proizvodnju i usluge, Mikleuš, OIB 51699441036, Ivana pl. Zajca 13, 33514 Mikleuš</izvorni_sadrzaj>
    <derivirana_varijabla naziv="DomainObject.Predmet.ProtustrankaWithAdressOIB_1">AKRUPA društvo s ograničenom odgovornošću za ugostiteljstvo, proizvodnju i usluge, Mikleuš, OIB 51699441036, Ivana pl. Zajca 13, 33514 Mikleuš</derivirana_varijabla>
  </DomainObject.Predmet.ProtustrankaWithAdressOIB>
  <DomainObject.Predmet.ProtustrankaNazivFormated>
    <izvorni_sadrzaj>AKRUPA društvo s ograničenom odgovornošću za ugostiteljstvo, proizvodnju i usluge, Mikleuš</izvorni_sadrzaj>
    <derivirana_varijabla naziv="DomainObject.Predmet.ProtustrankaNazivFormated_1">AKRUPA društvo s ograničenom odgovornošću za ugostiteljstvo, proizvodnju i usluge, Mikleuš</derivirana_varijabla>
  </DomainObject.Predmet.ProtustrankaNazivFormated>
  <DomainObject.Predmet.ProtustrankaNazivFormatedOIB>
    <izvorni_sadrzaj>AKRUPA društvo s ograničenom odgovornošću za ugostiteljstvo, proizvodnju i usluge, Mikleuš, OIB 51699441036</izvorni_sadrzaj>
    <derivirana_varijabla naziv="DomainObject.Predmet.ProtustrankaNazivFormatedOIB_1">AKRUPA društvo s ograničenom odgovornošću za ugostiteljstvo, proizvodnju i usluge, Mikleuš, OIB 51699441036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AKRUPA društvo s ograničenom odgovornošću za ugostiteljstvo, proizvodnju i usluge, Mikleuš</item>
    </izvorni_sadrzaj>
    <derivirana_varijabla naziv="DomainObject.Predmet.ProtuStrankaListFormated_1">
      <item>AKRUPA društvo s ograničenom odgovornošću za ugostiteljstvo, proizvodnju i usluge, Mikleuš</item>
    </derivirana_varijabla>
  </DomainObject.Predmet.ProtuStrankaListFormated>
  <DomainObject.Predmet.ProtuStrankaListFormatedOIB>
    <izvorni_sadrzaj>
      <item>AKRUPA društvo s ograničenom odgovornošću za ugostiteljstvo, proizvodnju i usluge, Mikleuš, OIB 51699441036</item>
    </izvorni_sadrzaj>
    <derivirana_varijabla naziv="DomainObject.Predmet.ProtuStrankaListFormatedOIB_1">
      <item>AKRUPA društvo s ograničenom odgovornošću za ugostiteljstvo, proizvodnju i usluge, Mikleuš, OIB 51699441036</item>
    </derivirana_varijabla>
  </DomainObject.Predmet.ProtuStrankaListFormatedOIB>
  <DomainObject.Predmet.ProtuStrankaListFormatedWithAdress>
    <izvorni_sadrzaj>
      <item>AKRUPA društvo s ograničenom odgovornošću za ugostiteljstvo, proizvodnju i usluge, Mikleuš, Ivana pl. Zajca 13, 33514 Mikleuš</item>
    </izvorni_sadrzaj>
    <derivirana_varijabla naziv="DomainObject.Predmet.ProtuStrankaListFormatedWithAdress_1">
      <item>AKRUPA društvo s ograničenom odgovornošću za ugostiteljstvo, proizvodnju i usluge, Mikleuš, Ivana pl. Zajca 13, 33514 Mikleuš</item>
    </derivirana_varijabla>
  </DomainObject.Predmet.ProtuStrankaListFormatedWithAdress>
  <DomainObject.Predmet.ProtuStrankaListFormatedWithAdressOIB>
    <izvorni_sadrzaj>
      <item>AKRUPA društvo s ograničenom odgovornošću za ugostiteljstvo, proizvodnju i usluge, Mikleuš, OIB 51699441036, Ivana pl. Zajca 13, 33514 Mikleuš</item>
    </izvorni_sadrzaj>
    <derivirana_varijabla naziv="DomainObject.Predmet.ProtuStrankaListFormatedWithAdressOIB_1">
      <item>AKRUPA društvo s ograničenom odgovornošću za ugostiteljstvo, proizvodnju i usluge, Mikleuš, OIB 51699441036, Ivana pl. Zajca 13, 33514 Mikleuš</item>
    </derivirana_varijabla>
  </DomainObject.Predmet.ProtuStrankaListFormatedWithAdressOIB>
  <DomainObject.Predmet.ProtuStrankaListNazivFormated>
    <izvorni_sadrzaj>
      <item>AKRUPA društvo s ograničenom odgovornošću za ugostiteljstvo, proizvodnju i usluge, Mikleuš</item>
    </izvorni_sadrzaj>
    <derivirana_varijabla naziv="DomainObject.Predmet.ProtuStrankaListNazivFormated_1">
      <item>AKRUPA društvo s ograničenom odgovornošću za ugostiteljstvo, proizvodnju i usluge, Mikleuš</item>
    </derivirana_varijabla>
  </DomainObject.Predmet.ProtuStrankaListNazivFormated>
  <DomainObject.Predmet.ProtuStrankaListNazivFormatedOIB>
    <izvorni_sadrzaj>
      <item>AKRUPA društvo s ograničenom odgovornošću za ugostiteljstvo, proizvodnju i usluge, Mikleuš, OIB 51699441036</item>
    </izvorni_sadrzaj>
    <derivirana_varijabla naziv="DomainObject.Predmet.ProtuStrankaListNazivFormatedOIB_1">
      <item>AKRUPA društvo s ograničenom odgovornošću za ugostiteljstvo, proizvodnju i usluge, Mikleuš, OIB 51699441036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St-410/2015-2</izvorni_sadrzaj>
    <derivirana_varijabla naziv="DomainObject.PoslovniBrojDokumenta_1">St-410/2015-2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AKRUPA društvo s ograničenom odgovornošću za ugostiteljstvo, proizvodnju i usluge, Mikleuš</izvorni_sadrzaj>
    <derivirana_varijabla naziv="DomainObject.Predmet.ProtustrankaIDrugi_1">AKRUPA društvo s ograničenom odgovornošću za ugostiteljstvo, proizvodnju i usluge, Mikleuš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AKRUPA društvo s ograničenom odgovornošću za ugostiteljstvo, proizvodnju i usluge, Mikleuš, OIB 51699441036, Ivana pl. Zajca 13, 33514 Mikleuš</izvorni_sadrzaj>
    <derivirana_varijabla naziv="DomainObject.Predmet.ProtustrankaIDrugiAdressOIB_1">AKRUPA društvo s ograničenom odgovornošću za ugostiteljstvo, proizvodnju i usluge, Mikleuš, OIB 51699441036, Ivana pl. Zajca 13, 33514 Mikleuš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AKRUPA društvo s ograničenom odgovornošću za ugostiteljstvo, proizvodnju i usluge, Mikleuš</item>
    </izvorni_sadrzaj>
    <derivirana_varijabla naziv="DomainObject.Predmet.SudioniciListNaziv_1">
      <item>FINA, RC ZAGREB, Podružnica Bjelovar</item>
      <item>AKRUPA društvo s ograničenom odgovornošću za ugostiteljstvo, proizvodnju i usluge, Mikleuš</item>
    </derivirana_varijabla>
  </DomainObject.Predmet.SudioniciListNaziv>
  <DomainObject.Predmet.SudioniciListAdressOIB>
    <izvorni_sadrzaj>
      <item>FINA, RC ZAGREB, Podružnica Bjelovar, OIB 85821130368, F. Supila 4,43000 Bjelovar</item>
      <item>AKRUPA društvo s ograničenom odgovornošću za ugostiteljstvo, proizvodnju i usluge, Mikleuš, OIB 51699441036, Ivana pl. Zajca 13,33514 Mikleuš</item>
    </izvorni_sadrzaj>
    <derivirana_varijabla naziv="DomainObject.Predmet.SudioniciListAdressOIB_1">
      <item>FINA, RC ZAGREB, Podružnica Bjelovar, OIB 85821130368, F. Supila 4,43000 Bjelovar</item>
      <item>AKRUPA društvo s ograničenom odgovornošću za ugostiteljstvo, proizvodnju i usluge, Mikleuš, OIB 51699441036, Ivana pl. Zajca 13,33514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51699441036</item>
    </izvorni_sadrzaj>
    <derivirana_varijabla naziv="DomainObject.Predmet.SudioniciListNazivOIB_1">
      <item>, OIB 85821130368</item>
      <item>, OIB 51699441036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1748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2015-12-07T06:58:00Z</dcterms:created>
  <dc:creator>ssabljic</dc:creator>
  <cp:lastModifiedBy>Suzana Sabljić</cp:lastModifiedBy>
  <cp:lastPrinted>2015-12-02T07:51:00Z</cp:lastPrinted>
  <dcterms:modified xmlns:xsi="http://www.w3.org/2001/XMLSchema-instance" xsi:type="dcterms:W3CDTF">2015-12-07T07:03:00Z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