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08f8" w14:paraId="7d708f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2430">
        <w:t>1112</w:t>
      </w:r>
      <w:r>
        <w:t>/</w:t>
      </w:r>
      <w:r w:rsidR="00E8650F">
        <w:t>1</w:t>
      </w:r>
      <w:r w:rsidR="009D3A05">
        <w:t>8</w:t>
      </w:r>
      <w:r>
        <w:t>-</w:t>
      </w:r>
      <w:r w:rsidR="00B02430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FA1BFE" w:rsidR="00FA1BFE">
      <w:pPr>
        <w:jc w:val="both"/>
      </w:pPr>
      <w:r>
        <w:tab/>
      </w:r>
      <w:r w:rsidR="00FA1BFE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8B3E86">
        <w:t>NEBO jednostavno društvo s ograničenom odgovornošću za trgovinu i usluge, Vinkovci, Josipa bana Jelačića 29/a</w:t>
      </w:r>
      <w:r w:rsidR="00FA1BFE" w:rsidRPr="00FA1BFE">
        <w:t>, MBS 0301</w:t>
      </w:r>
      <w:r w:rsidR="008B3E86">
        <w:t>31750</w:t>
      </w:r>
      <w:r w:rsidR="00FA1BFE" w:rsidRPr="00FA1BFE">
        <w:t>, OIB 7</w:t>
      </w:r>
      <w:r w:rsidR="008B3E86">
        <w:t>6524220812</w:t>
      </w:r>
      <w:r w:rsidR="00FA1BFE" w:rsidRPr="0041082E">
        <w:t xml:space="preserve">, dana </w:t>
      </w:r>
      <w:r w:rsidR="00DA3381">
        <w:t>6</w:t>
      </w:r>
      <w:r w:rsidR="00FA1BFE" w:rsidRPr="00CC1B85">
        <w:t xml:space="preserve">. </w:t>
      </w:r>
      <w:r w:rsidR="00DA3381">
        <w:t>rujn</w:t>
      </w:r>
      <w:r w:rsidR="00FA1BFE" w:rsidRPr="00CC1B85">
        <w:t>a 2018</w:t>
      </w:r>
      <w:r w:rsidR="00FA1BFE" w:rsidRPr="0041082E">
        <w:t>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r i j e š i o  j e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59386E" w:rsidR="00FA1BF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9386E" w:rsidRPr="0059386E">
        <w:t>NEBO jednostavno društvo s ograničenom odgovornošću za trgovinu i usluge, Vinkovci, Josipa bana Jelačića 29/a, MBS 030131750, OIB 76524220812</w:t>
      </w:r>
      <w:r>
        <w:t>.</w:t>
      </w:r>
    </w:p>
    <w:p w:rsidRDefault="00FA1BFE" w:rsidP="00FA1BFE" w:rsidR="00FA1BFE">
      <w:pPr>
        <w:jc w:val="both"/>
      </w:pPr>
    </w:p>
    <w:p w:rsidRDefault="00FA1BFE" w:rsidP="0059386E" w:rsidR="00FA1BFE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59386E" w:rsidRPr="0059386E">
        <w:t>Tihomir Zec, Osijek, K.A. Stepinca 4, OIB 80723087237</w:t>
      </w:r>
      <w:r>
        <w:t>, izabran metodom slučajnog odabira - automatskom dodjelom.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401AC">
        <w:t>2</w:t>
      </w:r>
      <w:r w:rsidR="00D9625D">
        <w:t>5</w:t>
      </w:r>
      <w:r>
        <w:t>.0</w:t>
      </w:r>
      <w:r w:rsidR="00D9625D">
        <w:t>9</w:t>
      </w:r>
      <w:r>
        <w:t>.2018.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FA1BFE" w:rsidP="00FA1BFE" w:rsidR="00FA1BFE">
      <w:pPr>
        <w:jc w:val="both"/>
      </w:pPr>
    </w:p>
    <w:p w:rsidRDefault="00FA1BFE" w:rsidP="00A401AC" w:rsidR="00FA1BFE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A401AC" w:rsidRPr="00A401AC">
        <w:t>NEBO jednostavno društvo s ograničenom odgovornošću za trgovinu i usluge, Vinkovci, Josipa bana Jelačića 29/a, MBS 030131750, OIB 76524220812</w:t>
      </w:r>
    </w:p>
    <w:p w:rsidRDefault="00FA1BFE" w:rsidP="00FA1BFE" w:rsidR="00FA1BFE">
      <w:pPr>
        <w:jc w:val="both"/>
      </w:pPr>
    </w:p>
    <w:p w:rsidRDefault="00D9625D" w:rsidP="00FA1BFE" w:rsidR="00FA1BFE">
      <w:pPr>
        <w:ind w:firstLine="720" w:left="2160"/>
      </w:pPr>
      <w:r>
        <w:t>2</w:t>
      </w:r>
      <w:r w:rsidR="00FA1BFE">
        <w:t xml:space="preserve">. </w:t>
      </w:r>
      <w:r>
        <w:t>listopad</w:t>
      </w:r>
      <w:r w:rsidR="00FA1BFE">
        <w:t>a 2018. u 1</w:t>
      </w:r>
      <w:r>
        <w:t>0</w:t>
      </w:r>
      <w:r w:rsidR="00FA1BFE">
        <w:t>,00 sati</w:t>
      </w:r>
    </w:p>
    <w:p w:rsidRDefault="00FA1BFE" w:rsidP="00FA1BFE" w:rsidR="00FA1BFE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FA1BFE" w:rsidP="00FA1BFE" w:rsidR="00FA1BFE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Obrazloženje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AD4EAA" w:rsidP="00AD4EAA" w:rsidR="00AD4EAA">
      <w:pPr>
        <w:ind w:firstLine="720"/>
        <w:jc w:val="both"/>
      </w:pPr>
      <w:r>
        <w:t xml:space="preserve">Dana </w:t>
      </w:r>
      <w:r w:rsidR="00AA2D35">
        <w:t>5</w:t>
      </w:r>
      <w:r>
        <w:t>.0</w:t>
      </w:r>
      <w:r w:rsidR="00AA2D35">
        <w:t>9</w:t>
      </w:r>
      <w:r>
        <w:t>.2018. zaprimljen je na Trgovačkom sudu u Osijeku prijedlog FINE Regionalni centar Osijek, Podružnica Osijek, klasa: 110-07/18-01/04 Ur. broj 04-06-18-3</w:t>
      </w:r>
      <w:r w:rsidR="00426F23">
        <w:t>905</w:t>
      </w:r>
      <w:r>
        <w:t xml:space="preserve"> od </w:t>
      </w:r>
      <w:r w:rsidR="00426F23">
        <w:t>4</w:t>
      </w:r>
      <w:r>
        <w:t>.0</w:t>
      </w:r>
      <w:r w:rsidR="00426F23">
        <w:t>9</w:t>
      </w:r>
      <w:r>
        <w:t xml:space="preserve">.2018. godine, za otvaranje stečajnog postupka nad dužnikom </w:t>
      </w:r>
      <w:r w:rsidR="00D9625D" w:rsidRPr="00D9625D">
        <w:t>NEBO jednostavno društvo s ograničenom odgovornošću za trgovinu i usluge, Vinkovci, Josipa bana Jelačića 29/a, MBS 030131750, OIB 76524220812</w:t>
      </w:r>
      <w:r>
        <w:t>, temeljem odredbe čl. 110. st. 1. Stečajnog zakona (NN 71/15 i 104/17, dalje: SZ).</w:t>
      </w:r>
    </w:p>
    <w:p w:rsidRDefault="00AD4EAA" w:rsidP="00AD4EAA" w:rsidR="00AD4EAA">
      <w:pPr>
        <w:ind w:firstLine="720"/>
        <w:jc w:val="both"/>
      </w:pPr>
    </w:p>
    <w:p w:rsidRDefault="00AD4EAA" w:rsidP="00AD4EAA" w:rsidR="00AD4EAA">
      <w:pPr>
        <w:ind w:firstLine="720"/>
        <w:jc w:val="both"/>
      </w:pPr>
      <w:r>
        <w:t xml:space="preserve">U prijedlogu je navela da na dan </w:t>
      </w:r>
      <w:r w:rsidR="00AA2D35">
        <w:t>3</w:t>
      </w:r>
      <w:r w:rsidRPr="00C92E83">
        <w:t>.0</w:t>
      </w:r>
      <w:r w:rsidR="00AA2D35">
        <w:t>9</w:t>
      </w:r>
      <w:r w:rsidRPr="00C92E83">
        <w:t>.2018</w:t>
      </w:r>
      <w:r>
        <w:t>. dužnik u Očevidniku redoslijeda osnova za plaćanje ima evidentirane neizvršene osnove za plaćanje u neprekinutom razdoblju od 1</w:t>
      </w:r>
      <w:r w:rsidR="00AA2D35">
        <w:t>20</w:t>
      </w:r>
      <w:r>
        <w:t xml:space="preserve"> dana, u ukupnom iznosu od </w:t>
      </w:r>
      <w:r w:rsidR="00AA2D35">
        <w:t>9.943.965,55</w:t>
      </w:r>
      <w:r>
        <w:t xml:space="preserve"> kn, u koji iznos je uračunata kamata i naknada FINE za provedbe ovrhe na novčanim sredstvima dužnika. Navodi da dužnik ima </w:t>
      </w:r>
      <w:r w:rsidR="00AA2D35">
        <w:t>1</w:t>
      </w:r>
      <w:r>
        <w:t xml:space="preserve"> zaposlen</w:t>
      </w:r>
      <w:r w:rsidR="00AA2D35">
        <w:t>og</w:t>
      </w:r>
      <w:r>
        <w:t xml:space="preserve"> radnika.</w:t>
      </w:r>
    </w:p>
    <w:p w:rsidRDefault="00AD4EAA" w:rsidP="00AD4EAA" w:rsidR="00AD4EAA">
      <w:pPr>
        <w:ind w:firstLine="720"/>
        <w:jc w:val="both"/>
      </w:pPr>
    </w:p>
    <w:p w:rsidRDefault="00AD4EAA" w:rsidP="00AD4EAA" w:rsidR="00AD4EAA">
      <w:pPr>
        <w:ind w:firstLine="720"/>
        <w:jc w:val="both"/>
      </w:pPr>
      <w:r>
        <w:t xml:space="preserve">Dostavlja popis računa i oročenih novčanih sredstava dužnika na dan </w:t>
      </w:r>
      <w:r w:rsidR="00AA2D35">
        <w:t>3</w:t>
      </w:r>
      <w:r w:rsidRPr="001C7CF7">
        <w:t>.</w:t>
      </w:r>
      <w:r>
        <w:t>0</w:t>
      </w:r>
      <w:r w:rsidR="00AA2D35">
        <w:t>9</w:t>
      </w:r>
      <w:r w:rsidRPr="001C7CF7">
        <w:t>.201</w:t>
      </w:r>
      <w:r>
        <w:t xml:space="preserve">8., te navodi da na temelju čl. 112. st. 5. SZ dužnik na ime predujma za namirenje troškova stečajnog postupka nema zaplijenjena novčana sredstva na dan </w:t>
      </w:r>
      <w:r w:rsidR="00BD2B55" w:rsidRPr="00BD2B55">
        <w:t>3.09</w:t>
      </w:r>
      <w:r w:rsidRPr="005228C2">
        <w:t>.2018</w:t>
      </w:r>
      <w:r>
        <w:t xml:space="preserve">. </w:t>
      </w:r>
    </w:p>
    <w:p w:rsidRDefault="00FA1BFE" w:rsidP="00FA1BFE" w:rsidR="00FA1BFE">
      <w:pPr>
        <w:ind w:firstLine="720"/>
        <w:jc w:val="both"/>
      </w:pPr>
    </w:p>
    <w:p w:rsidRDefault="00FA1BFE" w:rsidP="00FA1BFE" w:rsidR="00FA1BFE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FA1BFE" w:rsidP="00FA1BFE" w:rsidR="00FA1BFE">
      <w:pPr>
        <w:ind w:firstLine="720"/>
        <w:jc w:val="both"/>
      </w:pPr>
    </w:p>
    <w:p w:rsidRDefault="00B246D8" w:rsidP="00AD4EAA" w:rsidR="00EC3529">
      <w:pPr>
        <w:jc w:val="center"/>
      </w:pPr>
      <w:r>
        <w:t xml:space="preserve">U Osijeku </w:t>
      </w:r>
      <w:r w:rsidR="0059386E" w:rsidRPr="0059386E">
        <w:t xml:space="preserve">6. rujna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44A5C">
        <w:t>na njihov poslovni broj s lista 1-2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A44A5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BD2B55">
        <w:t xml:space="preserve">Nebojša Dakić, </w:t>
      </w:r>
      <w:r w:rsidR="009A4EFB">
        <w:t>P</w:t>
      </w:r>
      <w:r w:rsidR="00BD2B55">
        <w:t>etrovci, Ulica Mitra Nađa 37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BD2B55">
        <w:t>i</w:t>
      </w:r>
      <w:r>
        <w:t xml:space="preserve"> stečajn</w:t>
      </w:r>
      <w:r w:rsidR="00BD2B55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175F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02430" w:rsidRPr="00B02430">
      <w:t>1112/18-3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26F23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386E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5507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3E86"/>
    <w:rsid w:val="008B7B03"/>
    <w:rsid w:val="008C4CE0"/>
    <w:rsid w:val="008E68C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83C82"/>
    <w:rsid w:val="00992D9D"/>
    <w:rsid w:val="00992FAF"/>
    <w:rsid w:val="00993B7F"/>
    <w:rsid w:val="009A3914"/>
    <w:rsid w:val="009A4EFB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401AC"/>
    <w:rsid w:val="00A44A5C"/>
    <w:rsid w:val="00A5102B"/>
    <w:rsid w:val="00A51F5C"/>
    <w:rsid w:val="00A61D75"/>
    <w:rsid w:val="00A65C1A"/>
    <w:rsid w:val="00A66EC9"/>
    <w:rsid w:val="00A74041"/>
    <w:rsid w:val="00A87A94"/>
    <w:rsid w:val="00A92278"/>
    <w:rsid w:val="00AA2AA8"/>
    <w:rsid w:val="00AA2D35"/>
    <w:rsid w:val="00AA55D3"/>
    <w:rsid w:val="00AB1857"/>
    <w:rsid w:val="00AB1CBB"/>
    <w:rsid w:val="00AB6EA6"/>
    <w:rsid w:val="00AC32FB"/>
    <w:rsid w:val="00AC621F"/>
    <w:rsid w:val="00AD0F3C"/>
    <w:rsid w:val="00AD4EAA"/>
    <w:rsid w:val="00AD694D"/>
    <w:rsid w:val="00AF7215"/>
    <w:rsid w:val="00B02430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D2B55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E69"/>
    <w:rsid w:val="00C912D7"/>
    <w:rsid w:val="00C96257"/>
    <w:rsid w:val="00CA05DB"/>
    <w:rsid w:val="00CA3AC2"/>
    <w:rsid w:val="00CA40D5"/>
    <w:rsid w:val="00CB294A"/>
    <w:rsid w:val="00CC4577"/>
    <w:rsid w:val="00CD216C"/>
    <w:rsid w:val="00CD76BD"/>
    <w:rsid w:val="00CF2847"/>
    <w:rsid w:val="00CF4B2A"/>
    <w:rsid w:val="00D02115"/>
    <w:rsid w:val="00D131ED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9E7"/>
    <w:rsid w:val="00D9625D"/>
    <w:rsid w:val="00D97346"/>
    <w:rsid w:val="00DA3381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175F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178E"/>
    <w:rsid w:val="00F927F2"/>
    <w:rsid w:val="00FA1BFE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NEBO jednostavno društvo s ograničenom odgovornošću za trgovinu i usluge</izvorni_sadrzaj>
    <derivirana_varijabla naziv="DomainObject.Predmet.ProtustrankaFormated_1">  NEBO jednostavno društvo s ograničenom odgovornošću za trgovinu i usluge</derivirana_varijabla>
  </DomainObject.Predmet.ProtustrankaFormated>
  <DomainObject.Predmet.ProtustrankaFormatedOIB>
    <izvorni_sadrzaj>  NEBO jednostavno društvo s ograničenom odgovornošću za trgovinu i usluge, OIB 76524220812</izvorni_sadrzaj>
    <derivirana_varijabla naziv="DomainObject.Predmet.ProtustrankaFormatedOIB_1">  NEBO jednostavno društvo s ograničenom odgovornošću za trgovinu i usluge, OIB 76524220812</derivirana_varijabla>
  </DomainObject.Predmet.ProtustrankaFormatedOIB>
  <DomainObject.Predmet.ProtustrankaFormatedWithAdress>
    <izvorni_sadrzaj> NEBO jednostavno društvo s ograničenom odgovornošću za trgovinu i usluge, Josipa bana Jelačića 29a, 32100 Vinkovci</izvorni_sadrzaj>
    <derivirana_varijabla naziv="DomainObject.Predmet.ProtustrankaFormatedWithAdress_1"> NEBO jednostavno društvo s ograničenom odgovornošću za trgovinu i usluge, Josipa bana Jelačića 29a, 32100 Vinkovci</derivirana_varijabla>
  </DomainObject.Predmet.ProtustrankaFormatedWithAdress>
  <DomainObject.Predmet.ProtustrankaFormatedWithAdressOIB>
    <izvorni_sadrzaj> NEBO jednostavno društvo s ograničenom odgovornošću za trgovinu i usluge, OIB 76524220812, Josipa bana Jelačića 29a, 32100 Vinkovci</izvorni_sadrzaj>
    <derivirana_varijabla naziv="DomainObject.Predmet.ProtustrankaFormatedWithAdressOIB_1"> NEBO jednostavno društvo s ograničenom odgovornošću za trgovinu i usluge, OIB 76524220812, Josipa bana Jelačića 29a, 32100 Vinkovci</derivirana_varijabla>
  </DomainObject.Predmet.ProtustrankaFormatedWithAdressOIB>
  <DomainObject.Predmet.ProtustrankaWithAdress>
    <izvorni_sadrzaj>NEBO jednostavno društvo s ograničenom odgovornošću za trgovinu i usluge Josipa bana Jelačića 29a, 32100 Vinkovci</izvorni_sadrzaj>
    <derivirana_varijabla naziv="DomainObject.Predmet.ProtustrankaWithAdress_1">NEBO jednostavno društvo s ograničenom odgovornošću za trgovinu i usluge Josipa bana Jelačića 29a, 32100 Vinkovci</derivirana_varijabla>
  </DomainObject.Predmet.ProtustrankaWithAdress>
  <DomainObject.Predmet.ProtustrankaWithAdressOIB>
    <izvorni_sadrzaj>NEBO jednostavno društvo s ograničenom odgovornošću za trgovinu i usluge, OIB 76524220812, Josipa bana Jelačića 29a, 32100 Vinkovci</izvorni_sadrzaj>
    <derivirana_varijabla naziv="DomainObject.Predmet.ProtustrankaWithAdressOIB_1">NEBO jednostavno društvo s ograničenom odgovornošću za trgovinu i usluge, OIB 76524220812, Josipa bana Jelačića 29a, 32100 Vinkovci</derivirana_varijabla>
  </DomainObject.Predmet.ProtustrankaWithAdressOIB>
  <DomainObject.Predmet.ProtustrankaNazivFormated>
    <izvorni_sadrzaj>NEBO jednostavno društvo s ograničenom odgovornošću za trgovinu i usluge</izvorni_sadrzaj>
    <derivirana_varijabla naziv="DomainObject.Predmet.ProtustrankaNazivFormated_1">NEBO jednostavno društvo s ograničenom odgovornošću za trgovinu i usluge</derivirana_varijabla>
  </DomainObject.Predmet.ProtustrankaNazivFormated>
  <DomainObject.Predmet.ProtustrankaNazivFormatedOIB>
    <izvorni_sadrzaj>NEBO jednostavno društvo s ograničenom odgovornošću za trgovinu i usluge, OIB 76524220812</izvorni_sadrzaj>
    <derivirana_varijabla naziv="DomainObject.Predmet.ProtustrankaNazivFormatedOIB_1">NEBO jednostavno društvo s ograničenom odgovornošću za trgovinu i usluge, OIB 76524220812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NEBO jednostavno društvo s ograničenom odgovornošću za trgovinu i usluge</item>
    </izvorni_sadrzaj>
    <derivirana_varijabla naziv="DomainObject.Predmet.ProtuStrankaListFormated_1">
      <item>NEBO jednostavno društvo s ograničenom odgovornošću za trgovinu i usluge</item>
    </derivirana_varijabla>
  </DomainObject.Predmet.ProtuStrankaListFormated>
  <DomainObject.Predmet.ProtuStrankaListFormatedOIB>
    <izvorni_sadrzaj>
      <item>NEBO jednostavno društvo s ograničenom odgovornošću za trgovinu i usluge, OIB 76524220812</item>
    </izvorni_sadrzaj>
    <derivirana_varijabla naziv="DomainObject.Predmet.ProtuStrankaListFormatedOIB_1">
      <item>NEBO jednostavno društvo s ograničenom odgovornošću za trgovinu i usluge, OIB 76524220812</item>
    </derivirana_varijabla>
  </DomainObject.Predmet.ProtuStrankaListFormatedOIB>
  <DomainObject.Predmet.ProtuStrankaListFormatedWithAdress>
    <izvorni_sadrzaj>
      <item>NEBO jednostavno društvo s ograničenom odgovornošću za trgovinu i usluge, Josipa bana Jelačića 29a, 32100 Vinkovci</item>
    </izvorni_sadrzaj>
    <derivirana_varijabla naziv="DomainObject.Predmet.ProtuStrankaListFormatedWithAdress_1">
      <item>NEBO jednostavno društvo s ograničenom odgovornošću za trgovinu i usluge, Josipa bana Jelačića 29a, 32100 Vinkovci</item>
    </derivirana_varijabla>
  </DomainObject.Predmet.ProtuStrankaListFormatedWithAdress>
  <DomainObject.Predmet.ProtuStrankaListFormatedWithAdressOIB>
    <izvorni_sadrzaj>
      <item>NEBO jednostavno društvo s ograničenom odgovornošću za trgovinu i usluge, OIB 76524220812, Josipa bana Jelačića 29a, 32100 Vinkovci</item>
    </izvorni_sadrzaj>
    <derivirana_varijabla naziv="DomainObject.Predmet.ProtuStrankaListFormatedWithAdressOIB_1">
      <item>NEBO jednostavno društvo s ograničenom odgovornošću za trgovinu i usluge, OIB 76524220812, Josipa bana Jelačića 29a, 32100 Vinkovci</item>
    </derivirana_varijabla>
  </DomainObject.Predmet.ProtuStrankaListFormatedWithAdressOIB>
  <DomainObject.Predmet.ProtuStrankaListNazivFormated>
    <izvorni_sadrzaj>
      <item>NEBO jednostavno društvo s ograničenom odgovornošću za trgovinu i usluge</item>
    </izvorni_sadrzaj>
    <derivirana_varijabla naziv="DomainObject.Predmet.ProtuStrankaListNazivFormated_1">
      <item>NEBO jednostavno društvo s ograničenom odgovornošću za trgovinu i usluge</item>
    </derivirana_varijabla>
  </DomainObject.Predmet.ProtuStrankaListNazivFormated>
  <DomainObject.Predmet.ProtuStrankaListNazivFormatedOIB>
    <izvorni_sadrzaj>
      <item>NEBO jednostavno društvo s ograničenom odgovornošću za trgovinu i usluge, OIB 76524220812</item>
    </izvorni_sadrzaj>
    <derivirana_varijabla naziv="DomainObject.Predmet.ProtuStrankaListNazivFormatedOIB_1">
      <item>NEBO jednostavno društvo s ograničenom odgovornošću za trgovinu i usluge, OIB 76524220812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NEBO jednostavno društvo s ograničenom odgovornošću za trgovinu i usluge</izvorni_sadrzaj>
    <derivirana_varijabla naziv="DomainObject.Predmet.ProtustrankaIDrugi_1">NEBO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NEBO jednostavno društvo s ograničenom odgovornošću za trgovinu i usluge, OIB 76524220812, Josipa bana Jelačića 29a, 32100 Vinkovci</izvorni_sadrzaj>
    <derivirana_varijabla naziv="DomainObject.Predmet.ProtustrankaIDrugiAdressOIB_1">NEBO jednostavno društvo s ograničenom odgovornošću za trgovinu i usluge, OIB 76524220812, Josipa bana Jelačića 29a,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NEBO jednostavno društvo s ograničenom odgovornošću za trgovinu i usluge</item>
    </izvorni_sadrzaj>
    <derivirana_varijabla naziv="DomainObject.Predmet.SudioniciListNaziv_1">
      <item>FINA RC OSIJEK</item>
      <item>NEBO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NEBO jednostavno društvo s ograničenom odgovornošću za trgovinu i usluge, OIB 76524220812, Josipa bana Jelačića 29a,32100 Vinkovci</item>
    </izvorni_sadrzaj>
    <derivirana_varijabla naziv="DomainObject.Predmet.SudioniciListAdressOIB_1">
      <item>FINA RC OSIJEK, OIB 85821130368</item>
      <item>NEBO jednostavno društvo s ograničenom odgovornošću za trgovinu i usluge, OIB 76524220812, Josipa bana Jelačića 29a,32100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76524220812</item>
    </izvorni_sadrzaj>
    <derivirana_varijabla naziv="DomainObject.Predmet.SudioniciListNazivOIB_1">
      <item>, OIB 85821130368</item>
      <item>, OIB 76524220812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2481F-4C58-4746-9D91-E64BA2B75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633</properties:Words>
  <properties:Characters>3586</properties:Characters>
  <properties:Lines>98</properties:Lines>
  <properties:Paragraphs>35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2018-09-06T11:41:00Z</cp:lastPrinted>
  <dcterms:modified xmlns:xsi="http://www.w3.org/2001/XMLSchema-instance" xsi:type="dcterms:W3CDTF">2018-09-06T11:43:00Z</dcterms:modified>
  <cp:revision>27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