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9c59" w14:paraId="2f49c59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6F69E8">
        <w:t>2381</w:t>
      </w:r>
      <w:r w:rsidR="00F70253">
        <w:t>/</w:t>
      </w:r>
      <w:r w:rsidR="006F69E8">
        <w:t>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6F69E8">
        <w:t>2381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70253">
        <w:t>1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6F69E8">
        <w:t>I-COMMERCE d.o.o. za proizvodnju, preradu i prometom mesom, OIB 18411984509, Ozalj, Ilovac 1/A.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6F69E8">
        <w:t>4.621.013,93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70253">
        <w:t>14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39D"/>
    <w:rsid w:val="000B6498"/>
    <w:rsid w:val="000E3190"/>
    <w:rsid w:val="001149B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6F69E8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9F65ED"/>
    <w:rsid w:val="00A71431"/>
    <w:rsid w:val="00A75D2D"/>
    <w:rsid w:val="00AC4528"/>
    <w:rsid w:val="00AD027A"/>
    <w:rsid w:val="00B82F18"/>
    <w:rsid w:val="00C2303F"/>
    <w:rsid w:val="00C836B9"/>
    <w:rsid w:val="00C86ABF"/>
    <w:rsid w:val="00C958E9"/>
    <w:rsid w:val="00CB12E1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70253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D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D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D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D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D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D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D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D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2381</izvorni_sadrzaj>
    <derivirana_varijabla naziv="DomainObject.Predmet.Broj_1">2381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St-2381/2015</izvorni_sadrzaj>
    <derivirana_varijabla naziv="DomainObject.Predmet.OznakaBroj_1">St-2381/2015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 - 1410/15</izvorni_sadrzaj>
    <derivirana_varijabla naziv="DomainObject.Predmet.PrimjedbaSuca_1">VEZA ST - 1410/15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I-Commerce  d.o.o. zastupanog po punomoćniku DARINKA VARDIJAN</izvorni_sadrzaj>
    <derivirana_varijabla naziv="DomainObject.Predmet.ProtustrankaFormated_1">  I-Commerce  d.o.o. zastupanog po punomoćniku DARINKA VARDIJAN</derivirana_varijabla>
  </DomainObject.Predmet.ProtustrankaFormated>
  <DomainObject.Predmet.ProtustrankaFormatedOIB>
    <izvorni_sadrzaj>  I-Commerce  d.o.o., OIB 18411984509 zastupanog po punomoćniku DARINKA VARDIJAN</izvorni_sadrzaj>
    <derivirana_varijabla naziv="DomainObject.Predmet.ProtustrankaFormatedOIB_1">  I-Commerce  d.o.o., OIB 18411984509 zastupanog po punomoćniku DARINKA VARDIJAN</derivirana_varijabla>
  </DomainObject.Predmet.ProtustrankaFormatedOIB>
  <DomainObject.Predmet.ProtustrankaFormatedWithAdress>
    <izvorni_sadrzaj> I-Commerce  d.o.o., Ilovac 1/A, 47280 Ozalj zastupanog po punomoćniku DARINKA VARDIJAN</izvorni_sadrzaj>
    <derivirana_varijabla naziv="DomainObject.Predmet.ProtustrankaFormatedWithAdress_1"> I-Commerce  d.o.o., Ilovac 1/A, 47280 Ozalj zastupanog po punomoćniku DARINKA VARDIJAN</derivirana_varijabla>
  </DomainObject.Predmet.ProtustrankaFormatedWithAdress>
  <DomainObject.Predmet.ProtustrankaFormatedWithAdressOIB>
    <izvorni_sadrzaj> I-Commerce  d.o.o., OIB 18411984509, Ilovac 1/A, 47280 Ozalj zastupanog po punomoćniku DARINKA VARDIJAN</izvorni_sadrzaj>
    <derivirana_varijabla naziv="DomainObject.Predmet.ProtustrankaFormatedWithAdressOIB_1"> I-Commerce  d.o.o., OIB 18411984509, Ilovac 1/A, 47280 Ozalj zastupanog po punomoćniku DARINKA VARDIJAN</derivirana_varijabla>
  </DomainObject.Predmet.ProtustrankaFormatedWithAdressOIB>
  <DomainObject.Predmet.ProtustrankaWithAdress>
    <izvorni_sadrzaj>I-Commerce  d.o.o. Ilovac 1/A, 47280 Ozalj</izvorni_sadrzaj>
    <derivirana_varijabla naziv="DomainObject.Predmet.ProtustrankaWithAdress_1">I-Commerce  d.o.o. Ilovac 1/A, 47280 Ozalj</derivirana_varijabla>
  </DomainObject.Predmet.ProtustrankaWithAdress>
  <DomainObject.Predmet.ProtustrankaWithAdressOIB>
    <izvorni_sadrzaj>I-Commerce  d.o.o., OIB 18411984509, Ilovac 1/A, 47280 Ozalj</izvorni_sadrzaj>
    <derivirana_varijabla naziv="DomainObject.Predmet.ProtustrankaWithAdressOIB_1">I-Commerce  d.o.o., OIB 18411984509, Ilovac 1/A, 47280 Ozalj</derivirana_varijabla>
  </DomainObject.Predmet.ProtustrankaWithAdressOIB>
  <DomainObject.Predmet.ProtustrankaNazivFormated>
    <izvorni_sadrzaj>I-Commerce  d.o.o.</izvorni_sadrzaj>
    <derivirana_varijabla naziv="DomainObject.Predmet.ProtustrankaNazivFormated_1">I-Commerce  d.o.o.</derivirana_varijabla>
  </DomainObject.Predmet.ProtustrankaNazivFormated>
  <DomainObject.Predmet.ProtustrankaNazivFormatedOIB>
    <izvorni_sadrzaj>I-Commerce  d.o.o., OIB 18411984509</izvorni_sadrzaj>
    <derivirana_varijabla naziv="DomainObject.Predmet.ProtustrankaNazivFormatedOIB_1">I-Commerce  d.o.o., OIB 18411984509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I-Commerce  d.o.o. zastupanog po punomoćniku DARINKA VARDIJAN</item>
    </izvorni_sadrzaj>
    <derivirana_varijabla naziv="DomainObject.Predmet.ProtuStrankaListFormated_1">
      <item>I-Commerce  d.o.o. zastupanog po punomoćniku DARINKA VARDIJAN</item>
    </derivirana_varijabla>
  </DomainObject.Predmet.ProtuStrankaListFormated>
  <DomainObject.Predmet.ProtuStrankaListFormatedOIB>
    <izvorni_sadrzaj>
      <item>I-Commerce  d.o.o., OIB 18411984509 zastupanog po punomoćniku DARINKA VARDIJAN</item>
    </izvorni_sadrzaj>
    <derivirana_varijabla naziv="DomainObject.Predmet.ProtuStrankaListFormatedOIB_1">
      <item>I-Commerce  d.o.o., OIB 18411984509 zastupanog po punomoćniku DARINKA VARDIJAN</item>
    </derivirana_varijabla>
  </DomainObject.Predmet.ProtuStrankaListFormatedOIB>
  <DomainObject.Predmet.ProtuStrankaListFormatedWithAdress>
    <izvorni_sadrzaj>
      <item>I-Commerce  d.o.o., Ilovac 1/A, 47280 Ozalj zastupanog po punomoćniku DARINKA VARDIJAN</item>
    </izvorni_sadrzaj>
    <derivirana_varijabla naziv="DomainObject.Predmet.ProtuStrankaListFormatedWithAdress_1">
      <item>I-Commerce  d.o.o., Ilovac 1/A, 47280 Ozalj zastupanog po punomoćniku DARINKA VARDIJAN</item>
    </derivirana_varijabla>
  </DomainObject.Predmet.ProtuStrankaListFormatedWithAdress>
  <DomainObject.Predmet.ProtuStrankaListFormatedWithAdressOIB>
    <izvorni_sadrzaj>
      <item>I-Commerce  d.o.o., OIB 18411984509, Ilovac 1/A, 47280 Ozalj zastupanog po punomoćniku DARINKA VARDIJAN</item>
    </izvorni_sadrzaj>
    <derivirana_varijabla naziv="DomainObject.Predmet.ProtuStrankaListFormatedWithAdressOIB_1">
      <item>I-Commerce  d.o.o., OIB 18411984509, Ilovac 1/A, 47280 Ozalj zastupanog po punomoćniku DARINKA VARDIJAN</item>
    </derivirana_varijabla>
  </DomainObject.Predmet.ProtuStrankaListFormatedWithAdressOIB>
  <DomainObject.Predmet.ProtuStrankaListNazivFormated>
    <izvorni_sadrzaj>
      <item>I-Commerce  d.o.o.</item>
    </izvorni_sadrzaj>
    <derivirana_varijabla naziv="DomainObject.Predmet.ProtuStrankaListNazivFormated_1">
      <item>I-Commerce  d.o.o.</item>
    </derivirana_varijabla>
  </DomainObject.Predmet.ProtuStrankaListNazivFormated>
  <DomainObject.Predmet.ProtuStrankaListNazivFormatedOIB>
    <izvorni_sadrzaj>
      <item>I-Commerce  d.o.o., OIB 18411984509</item>
    </izvorni_sadrzaj>
    <derivirana_varijabla naziv="DomainObject.Predmet.ProtuStrankaListNazivFormatedOIB_1">
      <item>I-Commerce  d.o.o., OIB 18411984509</item>
    </derivirana_varijabla>
  </DomainObject.Predmet.ProtuStrankaListNazivFormatedOIB>
  <DomainObject.Predmet.OstaliListFormated>
    <izvorni_sadrzaj>
      <item>DARINKA VARDIJAN punomoćnik sudionika u postupku I-Commerce  d.o.o.</item>
    </izvorni_sadrzaj>
    <derivirana_varijabla naziv="DomainObject.Predmet.OstaliListFormated_1">
      <item>DARINKA VARDIJAN punomoćnik sudionika u postupku I-Commerce  d.o.o.</item>
    </derivirana_varijabla>
  </DomainObject.Predmet.OstaliListFormated>
  <DomainObject.Predmet.OstaliListFormatedOIB>
    <izvorni_sadrzaj>
      <item>DARINKA VARDIJAN, OIB 00575548455 punomoćnik sudionika u postupku I-Commerce  d.o.o.</item>
    </izvorni_sadrzaj>
    <derivirana_varijabla naziv="DomainObject.Predmet.OstaliListFormatedOIB_1">
      <item>DARINKA VARDIJAN, OIB 00575548455 punomoćnik sudionika u postupku I-Commerce  d.o.o.</item>
    </derivirana_varijabla>
  </DomainObject.Predmet.OstaliListFormatedOIB>
  <DomainObject.Predmet.OstaliListFormatedWithAdress>
    <izvorni_sadrzaj>
      <item>DARINKA VARDIJAN, Ilovac 1/A, 47280 Ilovac punomoćnik sudionika u postupku I-Commerce  d.o.o.</item>
    </izvorni_sadrzaj>
    <derivirana_varijabla naziv="DomainObject.Predmet.OstaliListFormatedWithAdress_1">
      <item>DARINKA VARDIJAN, Ilovac 1/A, 47280 Ilovac punomoćnik sudionika u postupku I-Commerce  d.o.o.</item>
    </derivirana_varijabla>
  </DomainObject.Predmet.OstaliListFormatedWithAdress>
  <DomainObject.Predmet.OstaliListFormatedWithAdressOIB>
    <izvorni_sadrzaj>
      <item>DARINKA VARDIJAN, OIB 00575548455, Ilovac 1/A, 47280 Ilovac punomoćnik sudionika u postupku I-Commerce  d.o.o.</item>
    </izvorni_sadrzaj>
    <derivirana_varijabla naziv="DomainObject.Predmet.OstaliListFormatedWithAdressOIB_1">
      <item>DARINKA VARDIJAN, OIB 00575548455, Ilovac 1/A, 47280 Ilovac punomoćnik sudionika u postupku I-Commerce  d.o.o.</item>
    </derivirana_varijabla>
  </DomainObject.Predmet.OstaliListFormatedWithAdressOIB>
  <DomainObject.Predmet.OstaliListNazivFormated>
    <izvorni_sadrzaj>
      <item>DARINKA VARDIJAN</item>
    </izvorni_sadrzaj>
    <derivirana_varijabla naziv="DomainObject.Predmet.OstaliListNazivFormated_1">
      <item>DARINKA VARDIJAN</item>
    </derivirana_varijabla>
  </DomainObject.Predmet.OstaliListNazivFormated>
  <DomainObject.Predmet.OstaliListNazivFormatedOIB>
    <izvorni_sadrzaj>
      <item>DARINKA VARDIJAN, OIB 00575548455</item>
    </izvorni_sadrzaj>
    <derivirana_varijabla naziv="DomainObject.Predmet.OstaliListNazivFormatedOIB_1">
      <item>DARINKA VARDIJAN, OIB 00575548455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I-Commerce  d.o.o.</izvorni_sadrzaj>
    <derivirana_varijabla naziv="DomainObject.Predmet.ProtustrankaIDrugi_1">I-Commerce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I-Commerce  d.o.o., OIB 18411984509, Ilovac 1/A, 47280 Ozalj</izvorni_sadrzaj>
    <derivirana_varijabla naziv="DomainObject.Predmet.ProtustrankaIDrugiAdressOIB_1">I-Commerce  d.o.o., OIB 18411984509, Ilovac 1/A,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I-Commerce  d.o.o.</item>
      <item>DARINKA VARDIJAN</item>
    </izvorni_sadrzaj>
    <derivirana_varijabla naziv="DomainObject.Predmet.SudioniciListNaziv_1">
      <item>Fina, RC Zagreb, podružnica Karlovac</item>
      <item>I-Commerce  d.o.o.</item>
      <item>DARINKA VARDIJAN</item>
    </derivirana_varijabla>
  </DomainObject.Predmet.SudioniciListNaziv>
  <DomainObject.Predmet.SudioniciListAdressOIB>
    <izvorni_sadrzaj>
      <item>Fina, RC Zagreb, podružnica Karlovac, OIB 85821130368, Vitezovićeva 1,47000 Karlovac</item>
      <item>I-Commerce  d.o.o., OIB 18411984509, Ilovac 1/A,47280 Ozalj</item>
      <item>DARINKA VARDIJAN, OIB 00575548455, Ilovac 1/A,47280 Ilovac</item>
    </izvorni_sadrzaj>
    <derivirana_varijabla naziv="DomainObject.Predmet.SudioniciListAdressOIB_1">
      <item>Fina, RC Zagreb, podružnica Karlovac, OIB 85821130368, Vitezovićeva 1,47000 Karlovac</item>
      <item>I-Commerce  d.o.o., OIB 18411984509, Ilovac 1/A,47280 Ozalj</item>
      <item>DARINKA VARDIJAN, OIB 00575548455, Ilovac 1/A,47280 Ilovac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18411984509</item>
      <item>, OIB 00575548455</item>
    </izvorni_sadrzaj>
    <derivirana_varijabla naziv="DomainObject.Predmet.SudioniciListNazivOIB_1">
      <item>, OIB 85821130368</item>
      <item>, OIB 18411984509</item>
      <item>, OIB 00575548455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1317</properties:Characters>
  <properties:Lines>44</properties:Lines>
  <properties:Paragraphs>15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2015-12-14T08:36:00Z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