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30d8" w14:paraId="8ff30d8" w:rsidRDefault="009B5E4D" w:rsidP="009B5E4D" w:rsidR="009B5E4D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E4D" w:rsidP="009B5E4D" w:rsidR="009B5E4D">
      <w:pPr>
        <w:spacing w:after="0"/>
      </w:pPr>
      <w:r>
        <w:t xml:space="preserve">         REPUBLIKA HRVATSKA</w:t>
      </w:r>
    </w:p>
    <w:p w:rsidRDefault="009B5E4D" w:rsidP="009B5E4D" w:rsidR="009B5E4D">
      <w:pPr>
        <w:spacing w:after="0"/>
      </w:pPr>
      <w:r>
        <w:t xml:space="preserve"> TRGOVAČKI SUD U VARAŽDINU</w:t>
      </w:r>
    </w:p>
    <w:p w:rsidRDefault="009B5E4D" w:rsidP="009B5E4D" w:rsidR="009B5E4D">
      <w:pPr>
        <w:spacing w:after="0"/>
      </w:pPr>
      <w:r>
        <w:t xml:space="preserve">                   Braće Radića 2</w:t>
      </w:r>
    </w:p>
    <w:p w:rsidRDefault="009B5E4D" w:rsidP="009B5E4D" w:rsidR="009B5E4D">
      <w:pPr>
        <w:spacing w:after="0"/>
        <w:jc w:val="center"/>
      </w:pPr>
    </w:p>
    <w:p w:rsidRDefault="009B5E4D" w:rsidP="009B5E4D" w:rsidR="009B5E4D">
      <w:pPr>
        <w:spacing w:after="0"/>
        <w:jc w:val="center"/>
      </w:pPr>
    </w:p>
    <w:p w:rsidRDefault="009B5E4D" w:rsidP="009B5E4D" w:rsidR="009B5E4D">
      <w:pPr>
        <w:spacing w:after="0"/>
        <w:jc w:val="center"/>
      </w:pPr>
    </w:p>
    <w:p w:rsidRDefault="009B5E4D" w:rsidP="009B5E4D" w:rsidR="009B5E4D">
      <w:pPr>
        <w:spacing w:after="0"/>
        <w:jc w:val="center"/>
      </w:pPr>
    </w:p>
    <w:p w:rsidRDefault="009B5E4D" w:rsidP="009B5E4D" w:rsidR="009B5E4D">
      <w:pPr>
        <w:spacing w:after="0"/>
      </w:pPr>
      <w:r>
        <w:t xml:space="preserve">                                        U  I M E  R E P U B L I K E  H R V A T S K E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  <w:jc w:val="center"/>
      </w:pPr>
      <w:r>
        <w:t>R J E Š E NJ E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PROFILSISTEM NOVA d.o.o. Ferdinandovac, Stari Drum 29, OIB: 67767752861, dana 31. svibnja 2016., </w:t>
      </w:r>
    </w:p>
    <w:p w:rsidRDefault="009B5E4D" w:rsidP="009B5E4D" w:rsidR="009B5E4D">
      <w:pPr>
        <w:spacing w:after="0"/>
        <w:jc w:val="both"/>
      </w:pPr>
    </w:p>
    <w:p w:rsidRDefault="009B5E4D" w:rsidP="009B5E4D" w:rsidR="009B5E4D">
      <w:pPr>
        <w:spacing w:after="0"/>
        <w:jc w:val="center"/>
      </w:pPr>
      <w:r>
        <w:t>r i j e š i o  j e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PROFILSISTEM NOVA d.o.o. Ferdinandovac, Stari Drum 29, OIB: 67767752861, s danom 31. svibnja 2016. u 13,30 sati.</w:t>
      </w:r>
    </w:p>
    <w:p w:rsidRDefault="009B5E4D" w:rsidP="009B5E4D" w:rsidR="009B5E4D">
      <w:pPr>
        <w:spacing w:after="0"/>
        <w:ind w:hanging="705" w:left="1413"/>
        <w:jc w:val="both"/>
      </w:pPr>
    </w:p>
    <w:p w:rsidRDefault="009B5E4D" w:rsidP="009B5E4D" w:rsidR="009B5E4D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Lidija </w:t>
      </w:r>
      <w:proofErr w:type="spellStart"/>
      <w:r>
        <w:t>Lesar</w:t>
      </w:r>
      <w:proofErr w:type="spellEnd"/>
      <w:r>
        <w:t xml:space="preserve"> iz Čakovca, Travnička 26, OIB: 29389899347.</w:t>
      </w:r>
    </w:p>
    <w:p w:rsidRDefault="009B5E4D" w:rsidP="009B5E4D" w:rsidR="009B5E4D">
      <w:pPr>
        <w:spacing w:after="0"/>
        <w:ind w:hanging="705" w:left="1413"/>
        <w:jc w:val="both"/>
      </w:pPr>
    </w:p>
    <w:p w:rsidRDefault="009B5E4D" w:rsidP="009B5E4D" w:rsidR="009B5E4D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PROFILSISTEM NOVA d.o.o. Ferdinandovac, Stari Drum 29, OIB: 67767752861.</w:t>
      </w:r>
    </w:p>
    <w:p w:rsidRDefault="009B5E4D" w:rsidP="009B5E4D" w:rsidR="009B5E4D">
      <w:pPr>
        <w:spacing w:after="0"/>
        <w:ind w:hanging="705" w:left="1410"/>
        <w:jc w:val="both"/>
      </w:pPr>
    </w:p>
    <w:p w:rsidRDefault="009B5E4D" w:rsidP="009B5E4D" w:rsidR="009B5E4D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B5E4D" w:rsidP="009B5E4D" w:rsidR="009B5E4D">
      <w:pPr>
        <w:spacing w:after="0"/>
        <w:jc w:val="both"/>
      </w:pPr>
    </w:p>
    <w:p w:rsidRDefault="009B5E4D" w:rsidP="009B5E4D" w:rsidR="009B5E4D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PROFILSISTEM NOVA d.o.o. Ferdinandovac, Stari Drum 29, OIB: 67767752861, bit će brisan iz sudskog registra.</w:t>
      </w:r>
    </w:p>
    <w:p w:rsidRDefault="009B5E4D" w:rsidP="009B5E4D" w:rsidR="009B5E4D">
      <w:pPr>
        <w:spacing w:after="0"/>
        <w:jc w:val="center"/>
      </w:pPr>
    </w:p>
    <w:p w:rsidRDefault="009B5E4D" w:rsidP="009B5E4D" w:rsidR="009B5E4D">
      <w:pPr>
        <w:spacing w:after="0"/>
        <w:jc w:val="center"/>
      </w:pPr>
      <w:r>
        <w:t>Obrazloženje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  <w:jc w:val="both"/>
      </w:pPr>
      <w:r>
        <w:tab/>
        <w:t xml:space="preserve">Predlagatelj Financijska agencija Regionalni centar Zagreb, Podružnica Varaždin je dana 9.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  <w:jc w:val="center"/>
      </w:pPr>
      <w:r>
        <w:t>U Varaždinu 31. svibnja 2016.</w:t>
      </w:r>
    </w:p>
    <w:p w:rsidRDefault="009B5E4D" w:rsidP="009B5E4D" w:rsidR="009B5E4D">
      <w:pPr>
        <w:spacing w:after="0"/>
        <w:jc w:val="center"/>
      </w:pPr>
    </w:p>
    <w:p w:rsidRDefault="009B5E4D" w:rsidP="009B5E4D" w:rsidR="009B5E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5E4D" w:rsidP="009B5E4D" w:rsidR="009B5E4D">
      <w:pPr>
        <w:spacing w:after="0"/>
      </w:pPr>
      <w:r>
        <w:tab/>
      </w:r>
    </w:p>
    <w:p w:rsidRDefault="009B5E4D" w:rsidP="009B5E4D" w:rsidR="009B5E4D">
      <w:pPr>
        <w:spacing w:after="0"/>
        <w:ind w:firstLine="708"/>
      </w:pPr>
      <w:r>
        <w:t>Uputa o pravnom lijeku:</w:t>
      </w:r>
    </w:p>
    <w:p w:rsidRDefault="009B5E4D" w:rsidP="009B5E4D" w:rsidR="009B5E4D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B5E4D" w:rsidP="009B5E4D" w:rsidR="009B5E4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</w:pPr>
    </w:p>
    <w:p w:rsidRDefault="009B5E4D" w:rsidP="009B5E4D" w:rsidR="009B5E4D">
      <w:pPr>
        <w:spacing w:after="0"/>
      </w:pPr>
      <w:r>
        <w:t>DNA:</w:t>
      </w:r>
    </w:p>
    <w:p w:rsidRDefault="009B5E4D" w:rsidP="009B5E4D" w:rsidR="009B5E4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9B5E4D" w:rsidP="009B5E4D" w:rsidR="009B5E4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9B5E4D" w:rsidP="009B5E4D" w:rsidR="009B5E4D">
      <w:pPr>
        <w:numPr>
          <w:ilvl w:val="0"/>
          <w:numId w:val="47"/>
        </w:numPr>
        <w:spacing w:after="0"/>
      </w:pPr>
      <w:r>
        <w:t>Dužnik PROFILSISTEM NOVA d.o.o. Ferdinandovac, Stari Drum 29.</w:t>
      </w:r>
    </w:p>
    <w:p w:rsidRDefault="009B5E4D" w:rsidP="009B5E4D" w:rsidR="009B5E4D">
      <w:pPr>
        <w:numPr>
          <w:ilvl w:val="0"/>
          <w:numId w:val="47"/>
        </w:numPr>
        <w:spacing w:after="0"/>
      </w:pPr>
      <w:r>
        <w:t>Osoba ovlaštena za zastupanje – Andrija Bačić, 48 356 Ferdinandovac, Stari Drum 29.</w:t>
      </w:r>
    </w:p>
    <w:p w:rsidRDefault="009B5E4D" w:rsidP="009B5E4D" w:rsidR="009B5E4D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9B5E4D" w:rsidP="009B5E4D" w:rsidR="009B5E4D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9B5E4D" w:rsidP="009B5E4D" w:rsidR="009B5E4D">
      <w:pPr>
        <w:numPr>
          <w:ilvl w:val="0"/>
          <w:numId w:val="47"/>
        </w:numPr>
        <w:spacing w:after="0"/>
      </w:pPr>
      <w:r>
        <w:t xml:space="preserve">Stečajni upravitelj- Lidija </w:t>
      </w:r>
      <w:proofErr w:type="spellStart"/>
      <w:r>
        <w:t>Lesar</w:t>
      </w:r>
      <w:proofErr w:type="spellEnd"/>
      <w:r>
        <w:t xml:space="preserve"> iz Čakovca, Travnička 26.</w:t>
      </w:r>
    </w:p>
    <w:p w:rsidRDefault="009B5E4D" w:rsidP="009B5E4D" w:rsidR="009B5E4D">
      <w:pPr>
        <w:numPr>
          <w:ilvl w:val="0"/>
          <w:numId w:val="47"/>
        </w:numPr>
        <w:spacing w:after="0"/>
      </w:pPr>
      <w:r>
        <w:t>e- Oglasna ploča suda.</w:t>
      </w:r>
    </w:p>
    <w:p w:rsidRDefault="009B5E4D" w:rsidP="009B5E4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B5E4D" w:rsidR="00AE649C" w:rsidRPr="00B76F3C">
      <w:pPr>
        <w:pStyle w:val="SudSjedite"/>
      </w:pPr>
      <w:r>
        <w:tab/>
      </w:r>
    </w:p>
    <w:p w:rsidRDefault="00CB0EA4" w:rsidP="009B5E4D" w:rsidR="00CB0EA4">
      <w:pPr>
        <w:pStyle w:val="Naslovdokumenta"/>
        <w:spacing w:after="0"/>
      </w:pPr>
    </w:p>
    <w:p w:rsidRDefault="0071688E" w:rsidP="009B5E4D" w:rsidR="0071688E">
      <w:pPr>
        <w:pStyle w:val="Poetniodjeljak"/>
        <w:spacing w:after="0"/>
      </w:pPr>
    </w:p>
    <w:p w:rsidRDefault="00A21F0D" w:rsidP="009B5E4D" w:rsidR="00A21F0D">
      <w:pPr>
        <w:pStyle w:val="NormaleSPIS"/>
        <w:spacing w:after="0"/>
        <w:rPr>
          <w:noProof/>
        </w:rPr>
      </w:pPr>
    </w:p>
    <w:p w:rsidRDefault="00DA0242" w:rsidP="009B5E4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E4D" w:rsidR="008333A9">
    <w:pPr>
      <w:pStyle w:val="Zaglavlje"/>
    </w:pPr>
    <w:r>
      <w:rPr>
        <w:rStyle w:val="PozadinaSvijetloCrvena"/>
        <w:shd w:fill="auto" w:color="auto" w:val="clear"/>
      </w:rPr>
      <w:t>Poslovni broj: 7 St-1037/15-5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4D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14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St-1037/2015-5</izvorni_sadrzaj>
    <derivirana_varijabla naziv="DomainObject.Oznaka_1">St-1037/2015-5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PROFILSISTEM NOVA  društvo s ograničenom odgovornošću za proizvodnju metalnih konstrukcija i ostale metalne robe</izvorni_sadrzaj>
    <derivirana_varijabla naziv="DomainObject.Predmet.ProtustrankaFormated_1">  PROFILSISTEM NOVA  društvo s ograničenom odgovornošću za proizvodnju metalnih konstrukcija i ostale metalne robe</derivirana_varijabla>
  </DomainObject.Predmet.ProtustrankaFormated>
  <DomainObject.Predmet.ProtustrankaFormatedOIB>
    <izvorni_sadrzaj>  PROFILSISTEM NOVA  društvo s ograničenom odgovornošću za proizvodnju metalnih konstrukcija i ostale metalne robe, OIB 67767752861</izvorni_sadrzaj>
    <derivirana_varijabla naziv="DomainObject.Predmet.ProtustrankaFormatedOIB_1">  PROFILSISTEM NOVA  društvo s ograničenom odgovornošću za proizvodnju metalnih konstrukcija i ostale metalne robe, OIB 67767752861</derivirana_varijabla>
  </DomainObject.Predmet.ProtustrankaFormatedOIB>
  <DomainObject.Predmet.ProtustrankaFormatedWithAdress>
    <izvorni_sadrzaj> PROFILSISTEM NOVA  društvo s ograničenom odgovornošću za proizvodnju metalnih konstrukcija i ostale metalne robe, Stari Drum 29, 48350 Ferdinandovac</izvorni_sadrzaj>
    <derivirana_varijabla naziv="DomainObject.Predmet.ProtustrankaFormatedWithAdress_1"> PROFILSISTEM NOVA  društvo s ograničenom odgovornošću za proizvodnju metalnih konstrukcija i ostale metalne robe, Stari Drum 29, 48350 Ferdinandovac</derivirana_varijabla>
  </DomainObject.Predmet.ProtustrankaFormatedWithAdress>
  <DomainObject.Predmet.ProtustrankaFormatedWithAdressOIB>
    <izvorni_sadrzaj> PROFILSISTEM NOVA  društvo s ograničenom odgovornošću za proizvodnju metalnih konstrukcija i ostale metalne robe, OIB 67767752861, Stari Drum 29, 48350 Ferdinandovac</izvorni_sadrzaj>
    <derivirana_varijabla naziv="DomainObject.Predmet.ProtustrankaFormatedWithAdressOIB_1"> PROFILSISTEM NOVA  društvo s ograničenom odgovornošću za proizvodnju metalnih konstrukcija i ostale metalne robe, OIB 67767752861, Stari Drum 29, 48350 Ferdinandovac</derivirana_varijabla>
  </DomainObject.Predmet.ProtustrankaFormatedWithAdressOIB>
  <DomainObject.Predmet.ProtustrankaWithAdress>
    <izvorni_sadrzaj>PROFILSISTEM NOVA  društvo s ograničenom odgovornošću za proizvodnju metalnih konstrukcija i ostale metalne robe Stari Drum 29, 48350 Ferdinandovac</izvorni_sadrzaj>
    <derivirana_varijabla naziv="DomainObject.Predmet.ProtustrankaWithAdress_1">PROFILSISTEM NOVA  društvo s ograničenom odgovornošću za proizvodnju metalnih konstrukcija i ostale metalne robe Stari Drum 29, 48350 Ferdinandovac</derivirana_varijabla>
  </DomainObject.Predmet.ProtustrankaWithAdress>
  <DomainObject.Predmet.ProtustrankaWithAdressOIB>
    <izvorni_sadrzaj>PROFILSISTEM NOVA  društvo s ograničenom odgovornošću za proizvodnju metalnih konstrukcija i ostale metalne robe, OIB 67767752861, Stari Drum 29, 48350 Ferdinandovac</izvorni_sadrzaj>
    <derivirana_varijabla naziv="DomainObject.Predmet.ProtustrankaWithAdressOIB_1">PROFILSISTEM NOVA  društvo s ograničenom odgovornošću za proizvodnju metalnih konstrukcija i ostale metalne robe, OIB 67767752861, Stari Drum 29, 48350 Ferdinandovac</derivirana_varijabla>
  </DomainObject.Predmet.ProtustrankaWithAdressOIB>
  <DomainObject.Predmet.ProtustrankaNazivFormated>
    <izvorni_sadrzaj>PROFILSISTEM NOVA  društvo s ograničenom odgovornošću za proizvodnju metalnih konstrukcija i ostale metalne robe</izvorni_sadrzaj>
    <derivirana_varijabla naziv="DomainObject.Predmet.ProtustrankaNazivFormated_1">PROFILSISTEM NOVA  društvo s ograničenom odgovornošću za proizvodnju metalnih konstrukcija i ostale metalne robe</derivirana_varijabla>
  </DomainObject.Predmet.ProtustrankaNazivFormated>
  <DomainObject.Predmet.ProtustrankaNazivFormatedOIB>
    <izvorni_sadrzaj>PROFILSISTEM NOVA  društvo s ograničenom odgovornošću za proizvodnju metalnih konstrukcija i ostale metalne robe, OIB 67767752861</izvorni_sadrzaj>
    <derivirana_varijabla naziv="DomainObject.Predmet.ProtustrankaNazivFormatedOIB_1">PROFILSISTEM NOVA  društvo s ograničenom odgovornošću za proizvodnju metalnih konstrukcija i ostale metalne robe, OIB 67767752861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146078.56</izvorni_sadrzaj>
    <derivirana_varijabla naziv="DomainObject.Predmet.TrenutnaVrijednost_1">146078.56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PROFILSISTEM NOVA  društvo s ograničenom odgovornošću za proizvodnju metalnih konstrukcija i ostale metalne robe</item>
    </izvorni_sadrzaj>
    <derivirana_varijabla naziv="DomainObject.Predmet.ProtuStrankaListFormated_1">
      <item>PROFILSISTEM NOVA  društvo s ograničenom odgovornošću za proizvodnju metalnih konstrukcija i ostale metalne robe</item>
    </derivirana_varijabla>
  </DomainObject.Predmet.ProtuStrankaListFormated>
  <DomainObject.Predmet.ProtuStrankaListFormatedOIB>
    <izvorni_sadrzaj>
      <item>PROFILSISTEM NOVA  društvo s ograničenom odgovornošću za proizvodnju metalnih konstrukcija i ostale metalne robe, OIB 67767752861</item>
    </izvorni_sadrzaj>
    <derivirana_varijabla naziv="DomainObject.Predmet.ProtuStrankaListFormatedOIB_1">
      <item>PROFILSISTEM NOVA  društvo s ograničenom odgovornošću za proizvodnju metalnih konstrukcija i ostale metalne robe, OIB 67767752861</item>
    </derivirana_varijabla>
  </DomainObject.Predmet.ProtuStrankaListFormatedOIB>
  <DomainObject.Predmet.ProtuStrankaListFormatedWithAdress>
    <izvorni_sadrzaj>
      <item>PROFILSISTEM NOVA  društvo s ograničenom odgovornošću za proizvodnju metalnih konstrukcija i ostale metalne robe, Stari Drum 29, 48350 Ferdinandovac</item>
    </izvorni_sadrzaj>
    <derivirana_varijabla naziv="DomainObject.Predmet.ProtuStrankaListFormatedWithAdress_1">
      <item>PROFILSISTEM NOVA  društvo s ograničenom odgovornošću za proizvodnju metalnih konstrukcija i ostale metalne robe, Stari Drum 29, 48350 Ferdinandovac</item>
    </derivirana_varijabla>
  </DomainObject.Predmet.ProtuStrankaListFormatedWithAdress>
  <DomainObject.Predmet.ProtuStrankaListFormatedWithAdressOIB>
    <izvorni_sadrzaj>
      <item>PROFILSISTEM NOVA  društvo s ograničenom odgovornošću za proizvodnju metalnih konstrukcija i ostale metalne robe, OIB 67767752861, Stari Drum 29, 48350 Ferdinandovac</item>
    </izvorni_sadrzaj>
    <derivirana_varijabla naziv="DomainObject.Predmet.ProtuStrankaListFormatedWithAdressOIB_1">
      <item>PROFILSISTEM NOVA  društvo s ograničenom odgovornošću za proizvodnju metalnih konstrukcija i ostale metalne robe, OIB 67767752861, Stari Drum 29, 48350 Ferdinandovac</item>
    </derivirana_varijabla>
  </DomainObject.Predmet.ProtuStrankaListFormatedWithAdressOIB>
  <DomainObject.Predmet.ProtuStrankaListNazivFormated>
    <izvorni_sadrzaj>
      <item>PROFILSISTEM NOVA  društvo s ograničenom odgovornošću za proizvodnju metalnih konstrukcija i ostale metalne robe</item>
    </izvorni_sadrzaj>
    <derivirana_varijabla naziv="DomainObject.Predmet.ProtuStrankaListNazivFormated_1">
      <item>PROFILSISTEM NOVA  društvo s ograničenom odgovornošću za proizvodnju metalnih konstrukcija i ostale metalne robe</item>
    </derivirana_varijabla>
  </DomainObject.Predmet.ProtuStrankaListNazivFormated>
  <DomainObject.Predmet.ProtuStrankaListNazivFormatedOIB>
    <izvorni_sadrzaj>
      <item>PROFILSISTEM NOVA  društvo s ograničenom odgovornošću za proizvodnju metalnih konstrukcija i ostale metalne robe, OIB 67767752861</item>
    </izvorni_sadrzaj>
    <derivirana_varijabla naziv="DomainObject.Predmet.ProtuStrankaListNazivFormatedOIB_1">
      <item>PROFILSISTEM NOVA  društvo s ograničenom odgovornošću za proizvodnju metalnih konstrukcija i ostale metalne robe, OIB 67767752861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St-1037/2015-5</izvorni_sadrzaj>
    <derivirana_varijabla naziv="DomainObject.PoslovniBrojDokumenta_1">St-1037/2015-5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PROFILSISTEM NOVA  društvo s ograničenom odgovornošću za proizvodnju metalnih konstrukcija i ostale metalne robe</izvorni_sadrzaj>
    <derivirana_varijabla naziv="DomainObject.Predmet.ProtustrankaIDrugi_1">PROFILSISTEM NOVA  društvo s ograničenom odgovornošću za proizvodnju metalnih konstrukcija i ostale metalne robe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PROFILSISTEM NOVA  društvo s ograničenom odgovornošću za proizvodnju metalnih konstrukcija i ostale metalne robe, OIB 67767752861, Stari Drum 29, 48350 Ferdinandovac</izvorni_sadrzaj>
    <derivirana_varijabla naziv="DomainObject.Predmet.ProtustrankaIDrugiAdressOIB_1">PROFILSISTEM NOVA  društvo s ograničenom odgovornošću za proizvodnju metalnih konstrukcija i ostale metalne robe, OIB 67767752861,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PROFILSISTEM NOVA  društvo s ograničenom odgovornošću za proizvodnju metalnih konstrukcija i ostale metalne robe</item>
      <item>Sudski registar, Trgovački sud u Varaždinu</item>
      <item>E-oglasna ploča</item>
    </izvorni_sadrzaj>
    <derivirana_varijabla naziv="DomainObject.Predmet.SudioniciListNaziv_1">
      <item>Financijska agencija</item>
      <item>PROFILSISTEM NOVA  društvo s ograničenom odgovornošću za proizvodnju metalnih konstrukcija i ostale metalne robe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PROFILSISTEM NOVA  društvo s ograničenom odgovornošću za proizvodnju metalnih konstrukcija i ostale metalne robe, OIB 67767752861, Stari Drum 29,48350 Ferdinandovac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PROFILSISTEM NOVA  društvo s ograničenom odgovornošću za proizvodnju metalnih konstrukcija i ostale metalne robe, OIB 67767752861, Stari Drum 29,48350 Ferdinandovac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8BA31-ED4F-4561-B801-C798AD236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2805</properties:Characters>
  <properties:Lines>87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2016-05-31T12:17:00Z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