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0fcd" w14:paraId="0490fcd" w:rsidRDefault="001C43CE" w:rsidP="002D661A" w:rsidR="002D661A" w:rsidRPr="00A93360">
      <w:pPr>
        <w15:collapsed w:val="false"/>
      </w:pPr>
      <w:bookmarkStart w:name="_GoBack" w:id="0"/>
      <w:bookmarkEnd w:id="0"/>
      <w:r w:rsidRPr="00A93360">
        <w:t xml:space="preserve">   </w:t>
      </w:r>
      <w:r w:rsidR="002D661A" w:rsidRPr="00A93360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A93360">
        <w:tc>
          <w:tcPr>
            <w:tcW w:type="dxa" w:w="3060"/>
          </w:tcPr>
          <w:p w:rsidRDefault="002D661A" w:rsidP="001C43CE" w:rsidR="002D661A" w:rsidRPr="00A9336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93360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A93360">
            <w:r w:rsidRPr="00A93360">
              <w:t>Trgovački sud u Zagrebu</w:t>
            </w:r>
          </w:p>
          <w:p w:rsidRDefault="002D661A" w:rsidP="001C7319" w:rsidR="002D661A" w:rsidRPr="00A93360">
            <w:r w:rsidRPr="00A93360">
              <w:t>Zagreb, Amruševa 2/II</w:t>
            </w:r>
          </w:p>
        </w:tc>
      </w:tr>
    </w:tbl>
    <w:p w:rsidRDefault="002D661A" w:rsidP="002D661A" w:rsidR="002D661A" w:rsidRPr="00A93360">
      <w:pPr>
        <w:jc w:val="center"/>
      </w:pPr>
    </w:p>
    <w:p w:rsidRDefault="001C43CE" w:rsidP="002D661A" w:rsidR="001C43CE" w:rsidRPr="00A93360">
      <w:pPr>
        <w:jc w:val="center"/>
      </w:pPr>
    </w:p>
    <w:p w:rsidRDefault="002D661A" w:rsidP="002D661A" w:rsidR="002D661A" w:rsidRPr="00A93360">
      <w:pPr>
        <w:jc w:val="center"/>
      </w:pPr>
      <w:r w:rsidRPr="00A93360">
        <w:t>R E P U B L I K A    H R V A T S K A</w:t>
      </w:r>
    </w:p>
    <w:p w:rsidRDefault="002D661A" w:rsidP="002D661A" w:rsidR="002D661A" w:rsidRPr="00A93360">
      <w:pPr>
        <w:jc w:val="center"/>
      </w:pPr>
      <w:r w:rsidRPr="00A93360">
        <w:t>R J E Š E N J E</w:t>
      </w:r>
    </w:p>
    <w:p w:rsidRDefault="00520D5B" w:rsidP="00520D5B" w:rsidR="00520D5B" w:rsidRPr="00A93360">
      <w:pPr>
        <w:jc w:val="both"/>
      </w:pPr>
    </w:p>
    <w:p w:rsidRDefault="00461EAE" w:rsidP="00461EAE" w:rsidR="00461EAE" w:rsidRPr="00A93360">
      <w:pPr>
        <w:jc w:val="both"/>
      </w:pPr>
      <w:r w:rsidRPr="00A93360">
        <w:t>Trgovački sud u Zagrebu, po sucu Nikoli Ribariću, u stečajnom predmetu u povodu zahtjeva Republike Hrvatske, Ministarstva financija, Porezne uprave, OIB: 18683136487, za provedbu stečajnog postupka nad dužnikom THERMA d.o.o., Zagreb, Antuna Stipančića 3, OIB: 70967147954, MBS: 080605898, dana 6. prosinca</w:t>
      </w:r>
      <w:r w:rsidR="00A93360">
        <w:t xml:space="preserve"> 2018</w:t>
      </w:r>
      <w:r w:rsidRPr="00A93360">
        <w:t>.,</w:t>
      </w:r>
    </w:p>
    <w:p w:rsidRDefault="006524D3" w:rsidP="001F6AE0" w:rsidR="006524D3" w:rsidRPr="00A93360">
      <w:pPr>
        <w:jc w:val="both"/>
      </w:pPr>
    </w:p>
    <w:p w:rsidRDefault="0098030D" w:rsidP="0098030D" w:rsidR="0098030D" w:rsidRPr="00A93360">
      <w:pPr>
        <w:jc w:val="center"/>
      </w:pPr>
      <w:r w:rsidRPr="00A93360">
        <w:t>r i j e š i o     j e</w:t>
      </w:r>
    </w:p>
    <w:p w:rsidRDefault="0098030D" w:rsidP="0098030D" w:rsidR="0098030D" w:rsidRPr="00A93360">
      <w:r w:rsidRPr="00A93360">
        <w:t xml:space="preserve"> </w:t>
      </w:r>
    </w:p>
    <w:p w:rsidRDefault="0098030D" w:rsidP="0098030D" w:rsidR="0098030D" w:rsidRPr="00A93360">
      <w:pPr>
        <w:ind w:firstLine="555"/>
        <w:jc w:val="both"/>
      </w:pPr>
      <w:r w:rsidRPr="00A93360">
        <w:t xml:space="preserve">I. Pozivaju se osobe koje imaju pravni interes za provedbu stečajnog postupka nad dužnikom </w:t>
      </w:r>
      <w:r w:rsidR="00461EAE" w:rsidRPr="00A93360">
        <w:t>THERMA d.o.o., Zagreb, Antuna Stipančića 3, OIB: 70967147954, MBS: 080605898</w:t>
      </w:r>
      <w:r w:rsidR="007F6DB2" w:rsidRPr="00A93360">
        <w:t>,</w:t>
      </w:r>
      <w:r w:rsidRPr="00A93360">
        <w:t xml:space="preserve"> u roku 15 dana uplatiti predujam u iznosu od </w:t>
      </w:r>
      <w:r w:rsidR="007D1AC1" w:rsidRPr="00A93360">
        <w:t>20</w:t>
      </w:r>
      <w:r w:rsidRPr="00A93360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61EAE" w:rsidRPr="00A93360">
        <w:t>5938-</w:t>
      </w:r>
      <w:r w:rsidR="00262503" w:rsidRPr="00A93360">
        <w:t>16</w:t>
      </w:r>
      <w:r w:rsidRPr="00A93360">
        <w:t>.</w:t>
      </w:r>
    </w:p>
    <w:p w:rsidRDefault="0098030D" w:rsidP="0098030D" w:rsidR="0098030D" w:rsidRPr="00A93360">
      <w:pPr>
        <w:ind w:firstLine="708"/>
        <w:jc w:val="both"/>
      </w:pPr>
      <w:r w:rsidRPr="00A93360">
        <w:t>II. Ako osobe iz stavka I. ovog rješenja ne predujme traženi iznos sud će donijeti rješenje  o otvaranju i zaključenju stečajnog postupka.</w:t>
      </w:r>
    </w:p>
    <w:p w:rsidRDefault="00C95F99" w:rsidP="0098030D" w:rsidR="00C95F99" w:rsidRPr="00A93360">
      <w:pPr>
        <w:jc w:val="center"/>
      </w:pPr>
    </w:p>
    <w:p w:rsidRDefault="0098030D" w:rsidP="0098030D" w:rsidR="0098030D" w:rsidRPr="00A93360">
      <w:pPr>
        <w:jc w:val="center"/>
      </w:pPr>
      <w:r w:rsidRPr="00A93360">
        <w:t>Obrazloženje</w:t>
      </w:r>
    </w:p>
    <w:p w:rsidRDefault="00C95F99" w:rsidP="0098030D" w:rsidR="00C95F99" w:rsidRPr="00A93360">
      <w:pPr>
        <w:jc w:val="center"/>
      </w:pPr>
    </w:p>
    <w:p w:rsidRDefault="00461EAE" w:rsidP="00461EAE" w:rsidR="00461EAE" w:rsidRPr="00A93360">
      <w:pPr>
        <w:ind w:firstLine="708"/>
        <w:jc w:val="both"/>
      </w:pPr>
      <w:r w:rsidRPr="00A93360">
        <w:t>Financijska agencija podnijela je ovom sudu, temeljem odredbe članka 429. stavak 1. Stečajnog zakona (“Narodne novine” broj 71/15, dalje: SZ) zahtjev za pokretanje skraćenog stečajnog postupka nad dužnikom THERMA d.o.o., Zagreb, Antuna Stipančića 3, OIB: 70967147954, MBS: 080605898.</w:t>
      </w:r>
    </w:p>
    <w:p w:rsidRDefault="00461EAE" w:rsidP="00461EAE" w:rsidR="00461EAE" w:rsidRPr="00A93360">
      <w:pPr>
        <w:ind w:firstLine="708"/>
        <w:jc w:val="both"/>
      </w:pPr>
      <w:r w:rsidRPr="00A93360">
        <w:t>Prema odredbi članka 428. stavak 1. SZ-a sud će provesti skraćeni stečajni postupak ako su ispunjene slijedeće pretpostavke: ako dužnik nema zaposlenih, ako nisu ispunjeni uvjeti za pokretanje drugog postupka radi brisanja istog iz sudskog registra te ako u Očevidniku redoslijeda osnova za plaćanje (dalje: ORP) dužnik ima evidentirane neizvršene osnove za plaćanje u neprekidnom razdoblju od 120 dana.</w:t>
      </w:r>
    </w:p>
    <w:p w:rsidRDefault="00461EAE" w:rsidP="00461EAE" w:rsidR="00461EAE" w:rsidRPr="00A93360">
      <w:pPr>
        <w:ind w:firstLine="708"/>
        <w:jc w:val="both"/>
      </w:pPr>
      <w:r w:rsidRPr="00A93360">
        <w:t>Sud je temeljem članka 430. SZ-a na Mrežnoj stranici e-oglasna ploča suda dana 6. studenog 2015. objavio oglas kojim je pozvao osobe ovlaštene za zastupanje dužnika po zakonu da 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461EAE" w:rsidP="00461EAE" w:rsidR="00461EAE" w:rsidRPr="00A93360">
      <w:pPr>
        <w:ind w:firstLine="708"/>
        <w:jc w:val="both"/>
      </w:pPr>
      <w:r w:rsidRPr="00A93360">
        <w:t xml:space="preserve">Vjerovnik dužnika Republika Hrvatska, Ministarstvo financija, porezna uprava, područni ured Zagreb po Županijskom državnom odvjetništvu u Zagrebu, podnijela je 17. prosinca 2015. prijedlog za otvaranje redovnog stečajnog postupka te je obavijestila sud da prema dužniku ima tražbinu u iznosu 208.918,26 kuna te da dužnik ima imovinu motorno </w:t>
      </w:r>
      <w:r w:rsidRPr="00A93360">
        <w:lastRenderedPageBreak/>
        <w:t>vozilo koje prema katalogu rabljenih vozila Republike Hrvatske i drugim evidencijama ima vrijednost od 47.566,00 kuna.</w:t>
      </w:r>
    </w:p>
    <w:p w:rsidRDefault="00461EAE" w:rsidP="00461EAE" w:rsidR="00461EAE" w:rsidRPr="00A93360">
      <w:pPr>
        <w:ind w:firstLine="708"/>
        <w:jc w:val="both"/>
      </w:pPr>
      <w:r w:rsidRPr="00A93360"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461EAE" w:rsidP="00461EAE" w:rsidR="00461EAE" w:rsidRPr="00A93360">
      <w:pPr>
        <w:ind w:firstLine="708"/>
        <w:jc w:val="both"/>
      </w:pPr>
      <w:r w:rsidRPr="00A93360"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sud je Rješenjem od 25. veljače 2016. godine obustavio skraćeni stečajni postupak nad dužnikom.</w:t>
      </w:r>
    </w:p>
    <w:p w:rsidRDefault="00461EAE" w:rsidP="00461EAE" w:rsidR="00461EAE" w:rsidRPr="00A93360">
      <w:pPr>
        <w:ind w:firstLine="708"/>
        <w:jc w:val="both"/>
      </w:pPr>
    </w:p>
    <w:p w:rsidRDefault="00461EAE" w:rsidP="00461EAE" w:rsidR="00461EAE" w:rsidRPr="00A93360">
      <w:pPr>
        <w:ind w:firstLine="708"/>
        <w:jc w:val="both"/>
      </w:pPr>
      <w:r w:rsidRPr="00A93360">
        <w:t xml:space="preserve">Rješenje od 25. veljače 2016. godine postalo je pravomoćno dana 7. ožujka 2016. </w:t>
      </w:r>
    </w:p>
    <w:p w:rsidRDefault="00461EAE" w:rsidP="00461EAE" w:rsidR="00461EAE" w:rsidRPr="00A93360">
      <w:pPr>
        <w:ind w:firstLine="708"/>
        <w:jc w:val="both"/>
      </w:pPr>
    </w:p>
    <w:p w:rsidRDefault="00461EAE" w:rsidP="00461EAE" w:rsidR="00461EAE" w:rsidRPr="00A93360">
      <w:pPr>
        <w:ind w:firstLine="708"/>
        <w:jc w:val="both"/>
      </w:pPr>
      <w:r w:rsidRPr="00A93360">
        <w:t xml:space="preserve">Imajući u vidu činjenicu da je Financija agencija u zahtjevu za provedbu skraćenog stečajnog postupka, koji se vodio pod poslovnim brojem St-2168/2015, navela da je dužnik na dan 1. rujna 2015. u Očevidniku redoslijeda osnova za plaćanje imao evidentirane neizvršene osnove za plaćanje u neprekinutom razdoblju od 1105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461EAE" w:rsidP="00461EAE" w:rsidR="00461EAE" w:rsidRPr="00A93360">
      <w:pPr>
        <w:ind w:firstLine="708"/>
        <w:jc w:val="both"/>
      </w:pPr>
    </w:p>
    <w:p w:rsidRDefault="00461EAE" w:rsidP="00461EAE" w:rsidR="00461EAE" w:rsidRPr="00A93360">
      <w:pPr>
        <w:ind w:firstLine="708"/>
        <w:jc w:val="both"/>
      </w:pPr>
      <w:r w:rsidRPr="00A9336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2CCE" w:rsidP="00A57E11" w:rsidR="00322CCE" w:rsidRPr="00A93360">
      <w:pPr>
        <w:ind w:firstLine="708"/>
        <w:jc w:val="both"/>
      </w:pPr>
    </w:p>
    <w:p w:rsidRDefault="00322CCE" w:rsidP="00A57E11" w:rsidR="00A57E11" w:rsidRPr="00A93360">
      <w:pPr>
        <w:ind w:firstLine="708"/>
        <w:jc w:val="both"/>
      </w:pPr>
      <w:r w:rsidRPr="00A93360">
        <w:t xml:space="preserve">Rješenjem od </w:t>
      </w:r>
      <w:r w:rsidR="00461EAE" w:rsidRPr="00A93360">
        <w:t>6. listopada 2016.</w:t>
      </w:r>
      <w:r w:rsidR="00A57E11" w:rsidRPr="00A93360">
        <w:t xml:space="preserve"> pokrenut je prethodni postupak, te je određeno ročište radi izjašnjenja o prijedlogu za otvaranje stečajnog postupka.</w:t>
      </w:r>
    </w:p>
    <w:p w:rsidRDefault="001F6AE0" w:rsidP="0098030D" w:rsidR="001F6AE0" w:rsidRPr="00A93360">
      <w:pPr>
        <w:ind w:firstLine="709"/>
        <w:jc w:val="both"/>
      </w:pPr>
    </w:p>
    <w:p w:rsidRDefault="00A44B01" w:rsidP="0098030D" w:rsidR="009844EE" w:rsidRPr="00A93360">
      <w:pPr>
        <w:ind w:firstLine="720"/>
        <w:jc w:val="both"/>
      </w:pPr>
      <w:r w:rsidRPr="00A93360">
        <w:t>Na ročište</w:t>
      </w:r>
      <w:r w:rsidR="0098030D" w:rsidRPr="00A93360">
        <w:t xml:space="preserve"> radi </w:t>
      </w:r>
      <w:r w:rsidRPr="00A93360">
        <w:t>očitovanja o prijedlogu za otvaranjem stečajnog postupka</w:t>
      </w:r>
      <w:r w:rsidR="00E41C33" w:rsidRPr="00A93360">
        <w:t xml:space="preserve"> dana </w:t>
      </w:r>
      <w:r w:rsidR="0083487D" w:rsidRPr="00A93360">
        <w:t>16</w:t>
      </w:r>
      <w:r w:rsidR="00193B40" w:rsidRPr="00A93360">
        <w:t>.</w:t>
      </w:r>
      <w:r w:rsidR="00AA2261" w:rsidRPr="00A93360">
        <w:t xml:space="preserve"> </w:t>
      </w:r>
      <w:r w:rsidR="0083487D" w:rsidRPr="00A93360">
        <w:t>studenoga</w:t>
      </w:r>
      <w:r w:rsidR="00193B40" w:rsidRPr="00A93360">
        <w:t xml:space="preserve"> 201</w:t>
      </w:r>
      <w:r w:rsidR="0083487D" w:rsidRPr="00A93360">
        <w:t>6</w:t>
      </w:r>
      <w:r w:rsidR="003F5890" w:rsidRPr="00A93360">
        <w:t>. godine</w:t>
      </w:r>
      <w:r w:rsidR="0098030D" w:rsidRPr="00A93360">
        <w:t xml:space="preserve"> </w:t>
      </w:r>
      <w:r w:rsidR="0083487D" w:rsidRPr="00A93360">
        <w:t xml:space="preserve">na koje nije </w:t>
      </w:r>
      <w:r w:rsidRPr="00A93360">
        <w:t xml:space="preserve">pristupio </w:t>
      </w:r>
      <w:r w:rsidR="009E534C" w:rsidRPr="00A93360">
        <w:t>zastupnik po zakonu</w:t>
      </w:r>
      <w:r w:rsidR="00262503" w:rsidRPr="00A93360">
        <w:t xml:space="preserve"> dužnika</w:t>
      </w:r>
      <w:r w:rsidR="0083487D" w:rsidRPr="00A93360">
        <w:t>. Predlagatelj je ustrajao kod prijedloga</w:t>
      </w:r>
      <w:r w:rsidR="00B20A40" w:rsidRPr="00A93360">
        <w:t>.</w:t>
      </w:r>
    </w:p>
    <w:p w:rsidRDefault="006524D3" w:rsidP="0098030D" w:rsidR="006524D3" w:rsidRPr="00A93360">
      <w:pPr>
        <w:ind w:firstLine="720"/>
        <w:jc w:val="both"/>
      </w:pPr>
    </w:p>
    <w:p w:rsidRDefault="00A44B01" w:rsidP="0083487D" w:rsidR="0083487D" w:rsidRPr="00A93360">
      <w:pPr>
        <w:ind w:firstLine="720"/>
        <w:jc w:val="both"/>
      </w:pPr>
      <w:r w:rsidRPr="00A93360">
        <w:t>Ročište radi rasprav</w:t>
      </w:r>
      <w:r w:rsidR="000349CA" w:rsidRPr="00A93360">
        <w:t>e</w:t>
      </w:r>
      <w:r w:rsidRPr="00A93360">
        <w:t xml:space="preserve"> o pretpostavkama za otvaranje stečajnog postupka održano je </w:t>
      </w:r>
      <w:r w:rsidR="0083487D" w:rsidRPr="00A93360">
        <w:t>16. studenoga 2016</w:t>
      </w:r>
      <w:r w:rsidR="00161054" w:rsidRPr="00A93360">
        <w:t>. godine</w:t>
      </w:r>
      <w:r w:rsidRPr="00A93360">
        <w:t xml:space="preserve">. </w:t>
      </w:r>
      <w:r w:rsidR="006524D3" w:rsidRPr="00A93360">
        <w:t xml:space="preserve">Na ročištu </w:t>
      </w:r>
      <w:r w:rsidR="00AA2261" w:rsidRPr="00A93360">
        <w:t>je</w:t>
      </w:r>
      <w:r w:rsidR="00495281" w:rsidRPr="00A93360">
        <w:t xml:space="preserve"> </w:t>
      </w:r>
      <w:r w:rsidR="0083487D" w:rsidRPr="00A93360">
        <w:t xml:space="preserve">pročitano Izvješće privremenog stečajnog upravitelja od 15.11.2016.g. Privremeni stečajni upravitelj u cijelosti je ostao kod Izvješća, te je na ročištu ponavio svoje navode. Privremeni stečajni upravitelj je utvrdio postojanje stečajnog  razloga u vidu nesposobnosti za plaćanje, kao i činjenicu kako predloženi stečajni dužnik nema imovine iz koje bi se mogao naplatiti trošak stečajnog postupka. Na ročištu je predlagatelj utvrdio kako na stranici 39 spisa odnosno u bruto bilanci postoji potraživanje u iznosu od 21.968,18 kn, te potraživanje u iznosu od 7.365,51 kn na ime poreza na dobit, te je tražio da se privremeni stečajni upravitelj očituje u vezi te imovine. Privremeni stečajni upravitelj nije imao saznanja o imovini te je naveo kako </w:t>
      </w:r>
      <w:r w:rsidR="0060038D" w:rsidRPr="00A93360">
        <w:t>je</w:t>
      </w:r>
      <w:r w:rsidR="0083487D" w:rsidRPr="00A93360">
        <w:t xml:space="preserve"> vjerojatno predujam trebao biti isknjižen.</w:t>
      </w:r>
      <w:r w:rsidR="0060038D" w:rsidRPr="00A93360">
        <w:t xml:space="preserve"> Na ročištu je upravitelju dan zadatak da dopuni</w:t>
      </w:r>
      <w:r w:rsidR="0083487D" w:rsidRPr="00A93360">
        <w:t xml:space="preserve"> izvješće na način da u isto navede pokretnine koje su bile u vlasništvu steč</w:t>
      </w:r>
      <w:r w:rsidR="0060038D" w:rsidRPr="00A93360">
        <w:t>ajnog</w:t>
      </w:r>
      <w:r w:rsidR="0083487D" w:rsidRPr="00A93360">
        <w:t xml:space="preserve"> dužnika, te način njihova isknjiženja, kao i da se očituje o potraživanjima s osnova predujmova u iznosu 21.968,18 kn i potraživanje za porez na dobit u iznosu od 7.365,51 kn, a sve u roku 8 dana.</w:t>
      </w:r>
    </w:p>
    <w:p w:rsidRDefault="0060038D" w:rsidP="0083487D" w:rsidR="001856AF" w:rsidRPr="00A93360">
      <w:pPr>
        <w:ind w:firstLine="720"/>
        <w:jc w:val="both"/>
      </w:pPr>
      <w:r w:rsidRPr="00A93360">
        <w:t xml:space="preserve">Pročitana je </w:t>
      </w:r>
      <w:r w:rsidR="0083487D" w:rsidRPr="00A93360">
        <w:t>potvrda FINA-e od 4.11.2016.g. iz koje je vidljivo kako je račun blokiran neprekidno 1534 dana.</w:t>
      </w:r>
    </w:p>
    <w:p w:rsidRDefault="001856AF" w:rsidP="0083487D" w:rsidR="0083487D" w:rsidRPr="00A93360">
      <w:pPr>
        <w:ind w:firstLine="720"/>
        <w:jc w:val="both"/>
      </w:pPr>
      <w:r w:rsidRPr="00A93360">
        <w:lastRenderedPageBreak/>
        <w:t>Dana 29. prosinca 2016. godine privremen stečajni upravitelj je predao dopunu Izvješća u kojoj</w:t>
      </w:r>
      <w:r w:rsidR="00720DD1" w:rsidRPr="00A93360">
        <w:t xml:space="preserve"> su navedene stavke iz bruto bilance 1.1.2014-.31.12.2014. Navedeno izvješće je bilo objavljeno na mrežnim stranicama e oglasna ploča.</w:t>
      </w:r>
      <w:r w:rsidRPr="00A93360">
        <w:t xml:space="preserve"> </w:t>
      </w:r>
    </w:p>
    <w:p w:rsidRDefault="00720DD1" w:rsidP="0083487D" w:rsidR="00720DD1" w:rsidRPr="00A93360">
      <w:pPr>
        <w:ind w:firstLine="720"/>
        <w:jc w:val="both"/>
      </w:pPr>
      <w:r w:rsidRPr="00A93360">
        <w:t>Iz dopunjenog Izvješća upravitelj proizlazi kako predloženi stečajni dužnik nema imovine.</w:t>
      </w:r>
    </w:p>
    <w:p w:rsidRDefault="00063B5D" w:rsidP="0099205C" w:rsidR="00063B5D" w:rsidRPr="00A93360">
      <w:pPr>
        <w:ind w:firstLine="708"/>
        <w:jc w:val="both"/>
      </w:pPr>
      <w:r w:rsidRPr="00A93360">
        <w:t xml:space="preserve">Ročište radi rasprave o pretpostavkama za otvaranje stečajnog postupka sud je održao i dana 2.2.2017. godine, a kako bi potpuno utvrdio pitanje postojanja imovine dužnika. Na ročište nije pristupio zastupnik po zakonu dužnika. Pristupio je privremeni stečajni upravitelj i predlagatelj. </w:t>
      </w:r>
      <w:r w:rsidR="0099205C" w:rsidRPr="00A93360">
        <w:t>Uvrđeno je kako je upravitelj predao 29.12.2016.g. dopunu Izvješća. Temeljem stanja spisa proizlazi kako je dužnik imovinu otuđio, kompenzacijom u trenutku blokade odnosno kada su se stekli uvjeti za otvaranje stečajnog postupka i to 17.10.2016.g. kao što je to vidljivo iz lista 46 spisa, slijedom čega RH, MF, Porezna uprava predlaže otvoriti stečajni postupak, te na Skupštini vjerovnika dati mogućnost vjerovnicima da odluče o eventualnom pobijanju navedene pravne radnje jer je evidentno da je navedenim prijebojem pogodovano jednom vjerovniku, što je vidljivo sa lista 46 spisa.</w:t>
      </w:r>
    </w:p>
    <w:p w:rsidRDefault="0099205C" w:rsidP="0099205C" w:rsidR="0099205C" w:rsidRPr="00A93360">
      <w:pPr>
        <w:ind w:firstLine="708"/>
        <w:jc w:val="both"/>
      </w:pPr>
    </w:p>
    <w:p w:rsidRDefault="003A0BB1" w:rsidP="003A0BB1" w:rsidR="00A44B01" w:rsidRPr="00A93360">
      <w:pPr>
        <w:jc w:val="both"/>
      </w:pPr>
      <w:r w:rsidRPr="00A93360">
        <w:rPr>
          <w:lang w:val="pl-PL"/>
        </w:rPr>
        <w:tab/>
        <w:t xml:space="preserve">Slijedom </w:t>
      </w:r>
      <w:r w:rsidR="0099205C" w:rsidRPr="00A93360">
        <w:rPr>
          <w:lang w:val="pl-PL"/>
        </w:rPr>
        <w:t xml:space="preserve">provedenog postupka </w:t>
      </w:r>
      <w:r w:rsidRPr="00A93360">
        <w:rPr>
          <w:lang w:val="pl-PL"/>
        </w:rPr>
        <w:t xml:space="preserve">sud je utrdio </w:t>
      </w:r>
      <w:r w:rsidR="00A44B01" w:rsidRPr="00A93360">
        <w:t>kako predloženi stečajni dužnik nema imovine odnosno imovina nije dostatna za pokriće troškova stečajnog postupka.</w:t>
      </w:r>
    </w:p>
    <w:p w:rsidRDefault="0099205C" w:rsidP="003A0BB1" w:rsidR="0099205C" w:rsidRPr="00A93360">
      <w:pPr>
        <w:jc w:val="both"/>
      </w:pPr>
    </w:p>
    <w:p w:rsidRDefault="0099205C" w:rsidP="003A0BB1" w:rsidR="0099205C" w:rsidRPr="00A93360">
      <w:pPr>
        <w:jc w:val="both"/>
      </w:pPr>
      <w:r w:rsidRPr="00A93360">
        <w:tab/>
        <w:t xml:space="preserve">U pogledu prijedloga </w:t>
      </w:r>
      <w:r w:rsidR="0013204C" w:rsidRPr="00A93360">
        <w:t>RH, MF, Porezne</w:t>
      </w:r>
      <w:r w:rsidRPr="00A93360">
        <w:t xml:space="preserve"> uprav</w:t>
      </w:r>
      <w:r w:rsidR="0013204C" w:rsidRPr="00A93360">
        <w:t xml:space="preserve">e da se </w:t>
      </w:r>
      <w:r w:rsidRPr="00A93360">
        <w:t xml:space="preserve">otvoriti stečajni postupak, te na Skupštini vjerovnika </w:t>
      </w:r>
      <w:r w:rsidR="0013204C" w:rsidRPr="00A93360">
        <w:t>da</w:t>
      </w:r>
      <w:r w:rsidRPr="00A93360">
        <w:t xml:space="preserve"> mogućnost vjerovnicima da odluče o eventualnom pobijanju navedene pravne radnje jer je evidentno da je navedenim prijebojem pogodovano jednom vjerovniku, št</w:t>
      </w:r>
      <w:r w:rsidR="0013204C" w:rsidRPr="00A93360">
        <w:t>o je vidljivo sa lista 46 spisa, sud je stava kako prijedlog nije prihvatljiv.</w:t>
      </w:r>
    </w:p>
    <w:p w:rsidRDefault="0013204C" w:rsidP="003A0BB1" w:rsidR="0013204C" w:rsidRPr="00A93360">
      <w:pPr>
        <w:jc w:val="both"/>
      </w:pPr>
    </w:p>
    <w:p w:rsidRDefault="0013204C" w:rsidP="003A0BB1" w:rsidR="0013204C" w:rsidRPr="00A93360">
      <w:pPr>
        <w:jc w:val="both"/>
      </w:pPr>
      <w:r w:rsidRPr="00A93360">
        <w:tab/>
        <w:t xml:space="preserve">Naime, prema stanju spisa imovina dužnika nije dostatna za pokriće troškova stečajnog postupka jer imovine u ovom trenutku nema. </w:t>
      </w:r>
    </w:p>
    <w:p w:rsidRDefault="0013204C" w:rsidP="003A0BB1" w:rsidR="0013204C" w:rsidRPr="00A93360">
      <w:pPr>
        <w:jc w:val="both"/>
      </w:pPr>
    </w:p>
    <w:p w:rsidRDefault="0013204C" w:rsidP="001D32CB" w:rsidR="001D32CB" w:rsidRPr="00A93360">
      <w:pPr>
        <w:jc w:val="both"/>
      </w:pPr>
      <w:r w:rsidRPr="00A93360">
        <w:tab/>
        <w:t xml:space="preserve">Ukoliko bi se otvorio stečajni postupak radi davanja mogućnost vjerovnicima da </w:t>
      </w:r>
      <w:r w:rsidR="001D32CB" w:rsidRPr="00A93360">
        <w:t xml:space="preserve">na Skupštini </w:t>
      </w:r>
      <w:r w:rsidRPr="00A93360">
        <w:t>odluče o eventualnom pobijanju navedene pravne radnje</w:t>
      </w:r>
      <w:r w:rsidR="001D32CB" w:rsidRPr="00A93360">
        <w:t xml:space="preserve"> postavlja se pitanje što će biti sa troškovima postupka ukoliko </w:t>
      </w:r>
      <w:r w:rsidR="0021058C" w:rsidRPr="00A93360">
        <w:t xml:space="preserve">se </w:t>
      </w:r>
      <w:r w:rsidR="001D32CB" w:rsidRPr="00A93360">
        <w:t xml:space="preserve">vjerovnici ne odluče </w:t>
      </w:r>
      <w:r w:rsidR="0021058C" w:rsidRPr="00A93360">
        <w:t>za</w:t>
      </w:r>
      <w:r w:rsidR="001D32CB" w:rsidRPr="00A93360">
        <w:t xml:space="preserve"> postupke pobijanja pravnih radnji i ne predujme sredstva, obzirom da imovine nema. Odakle će se i tko će podmiriti nastale troškove postupka, obzirom da bi u tom slučaju postupak trebao biti obustavljen i zaključen pozivom na odredbe članka 293. Stečajnog zakona (Obustava postupka zbog nedostatnosti mase za namirenje troškova stečajnoga postupka).</w:t>
      </w:r>
    </w:p>
    <w:p w:rsidRDefault="0021058C" w:rsidP="001D32CB" w:rsidR="0021058C" w:rsidRPr="00A93360">
      <w:pPr>
        <w:jc w:val="both"/>
      </w:pPr>
    </w:p>
    <w:p w:rsidRDefault="0021058C" w:rsidP="001D32CB" w:rsidR="0021058C" w:rsidRPr="00A93360">
      <w:pPr>
        <w:jc w:val="both"/>
        <w:rPr>
          <w:lang w:val="pl-PL"/>
        </w:rPr>
      </w:pPr>
      <w:r w:rsidRPr="00A93360">
        <w:tab/>
        <w:t>Slijedom navedenoga, ovaj sud smatra kako je ispravnije postupiti u skladu s odredbom članka 132. Stečajnog zakona, te ukoliko vjerovnici uplate predujam otvoriti stečajni postupak. Ukoliko se nađe imovina dužnika i nakon što postupak bude otvoren i zaključen u skladu s odredbom članka 132. Stečajnog zakona (ukoliko vjerovnici ne predujme iznos troškova), postupit će se u skladu s odredbom članka 289. SZ-a.</w:t>
      </w:r>
    </w:p>
    <w:p w:rsidRDefault="001F6AE0" w:rsidP="0098030D" w:rsidR="001F6AE0" w:rsidRPr="00A93360">
      <w:pPr>
        <w:ind w:firstLine="709"/>
        <w:jc w:val="both"/>
      </w:pPr>
    </w:p>
    <w:p w:rsidRDefault="0098030D" w:rsidP="003A0BB1" w:rsidR="0098030D" w:rsidRPr="00A93360">
      <w:pPr>
        <w:jc w:val="both"/>
      </w:pPr>
      <w:r w:rsidRPr="00A93360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A93360">
      <w:pPr>
        <w:ind w:firstLine="720"/>
        <w:jc w:val="both"/>
      </w:pPr>
    </w:p>
    <w:p w:rsidRDefault="008E718C" w:rsidP="008E718C" w:rsidR="008E718C" w:rsidRPr="00A93360">
      <w:pPr>
        <w:ind w:firstLine="708"/>
        <w:jc w:val="both"/>
      </w:pPr>
      <w:r w:rsidRPr="00A93360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</w:t>
      </w:r>
      <w:r w:rsidRPr="00A93360">
        <w:lastRenderedPageBreak/>
        <w:t xml:space="preserve">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A93360">
      <w:pPr>
        <w:ind w:firstLine="720"/>
        <w:jc w:val="both"/>
        <w:rPr>
          <w:lang w:val="pl-PL"/>
        </w:rPr>
      </w:pPr>
      <w:r w:rsidRPr="00A93360">
        <w:t xml:space="preserve"> </w:t>
      </w:r>
    </w:p>
    <w:p w:rsidRDefault="0098030D" w:rsidP="0098030D" w:rsidR="0098030D" w:rsidRPr="00A93360">
      <w:pPr>
        <w:overflowPunct w:val="false"/>
        <w:jc w:val="both"/>
      </w:pPr>
      <w:r w:rsidRPr="00A93360">
        <w:tab/>
        <w:t xml:space="preserve">Kako dužnik nema imovine, te </w:t>
      </w:r>
      <w:r w:rsidR="00A7452B" w:rsidRPr="00A93360">
        <w:t xml:space="preserve">kako </w:t>
      </w:r>
      <w:r w:rsidRPr="00A93360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21058C" w:rsidP="0098030D" w:rsidR="0021058C" w:rsidRPr="00A93360">
      <w:pPr>
        <w:overflowPunct w:val="false"/>
        <w:jc w:val="both"/>
      </w:pPr>
    </w:p>
    <w:p w:rsidRDefault="0098030D" w:rsidP="0098030D" w:rsidR="0098030D" w:rsidRPr="00A93360">
      <w:pPr>
        <w:overflowPunct w:val="false"/>
        <w:ind w:firstLine="708"/>
        <w:jc w:val="both"/>
      </w:pPr>
      <w:r w:rsidRPr="00A93360"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A93360">
      <w:pPr>
        <w:jc w:val="center"/>
      </w:pPr>
      <w:r w:rsidRPr="00A93360">
        <w:t>U Zagreb</w:t>
      </w:r>
      <w:r w:rsidR="00E21980" w:rsidRPr="00A93360">
        <w:t xml:space="preserve">u, </w:t>
      </w:r>
      <w:r w:rsidR="0021058C" w:rsidRPr="00A93360">
        <w:t>6</w:t>
      </w:r>
      <w:r w:rsidR="0000412E" w:rsidRPr="00A93360">
        <w:t>.</w:t>
      </w:r>
      <w:r w:rsidR="0021058C" w:rsidRPr="00A93360">
        <w:t xml:space="preserve"> prosinca</w:t>
      </w:r>
      <w:r w:rsidR="00E21980" w:rsidRPr="00A93360">
        <w:t xml:space="preserve"> </w:t>
      </w:r>
      <w:r w:rsidRPr="00A93360">
        <w:t>201</w:t>
      </w:r>
      <w:r w:rsidR="006E1DCE" w:rsidRPr="00A93360">
        <w:t>8</w:t>
      </w:r>
      <w:r w:rsidR="00795B3B" w:rsidRPr="00A93360">
        <w:t>.</w:t>
      </w:r>
      <w:r w:rsidRPr="00A93360">
        <w:t xml:space="preserve">              </w:t>
      </w:r>
    </w:p>
    <w:p w:rsidRDefault="00AD1F89" w:rsidP="00E91121" w:rsidR="00AD1F89" w:rsidRPr="00A933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A93360" w:rsidR="00375B8B" w:rsidRPr="00A9336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A9336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5528" w:rsidP="00A93360" w:rsidR="00375B8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85528" w:rsidP="00A93360" w:rsidR="0088552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85528" w:rsidP="00885528" w:rsidR="0088552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885528" w:rsidP="00A93360" w:rsidR="00885528" w:rsidRPr="00A9336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B20A40" w:rsidP="007841DE" w:rsidR="00B20A40" w:rsidRPr="00A933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A933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 w:rsidRPr="00A93360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6C4B59" w:rsidP="0098030D" w:rsidR="006C4B59" w:rsidRPr="00A93360"/>
    <w:p w:rsidRDefault="0098030D" w:rsidP="0098030D" w:rsidR="0098030D" w:rsidRPr="00A93360">
      <w:r w:rsidRPr="00A93360">
        <w:t>Uputa o pravnom lijeku:</w:t>
      </w:r>
    </w:p>
    <w:p w:rsidRDefault="0098030D" w:rsidP="007C1D1D" w:rsidR="0098030D" w:rsidRPr="00A93360">
      <w:pPr>
        <w:jc w:val="both"/>
      </w:pPr>
      <w:r w:rsidRPr="00A93360">
        <w:t>Protiv ovog rješenja može se izjaviti žalba. Žalba se podnosi ovom sudu u 2 primjerka za Visoki trgovački sud RH u roku od 8 dana</w:t>
      </w:r>
      <w:r w:rsidR="0021058C" w:rsidRPr="00A93360">
        <w:t xml:space="preserve"> od dostave</w:t>
      </w:r>
      <w:r w:rsidRPr="00A93360">
        <w:t>, od dana dostave rješenja.</w:t>
      </w:r>
      <w:r w:rsidR="007C1D1D" w:rsidRPr="00A93360">
        <w:t xml:space="preserve"> Dostava se smatra obavljenom istekom osmoga dana od dana objave pismena na mrežnoj stranici e-Oglasna ploča sudova.</w:t>
      </w:r>
    </w:p>
    <w:p w:rsidRDefault="007841DE" w:rsidP="0098030D" w:rsidR="007841DE" w:rsidRPr="00A93360">
      <w:pPr>
        <w:jc w:val="both"/>
      </w:pPr>
    </w:p>
    <w:p w:rsidRDefault="007841DE" w:rsidP="0098030D" w:rsidR="007841DE" w:rsidRPr="00A93360">
      <w:pPr>
        <w:jc w:val="both"/>
      </w:pPr>
    </w:p>
    <w:p w:rsidRDefault="001C43CE" w:rsidP="0098030D" w:rsidR="001C43CE" w:rsidRPr="00A93360">
      <w:pPr>
        <w:jc w:val="both"/>
      </w:pPr>
    </w:p>
    <w:p w:rsidRDefault="007841DE" w:rsidP="00885528" w:rsidR="007841DE" w:rsidRPr="00A93360">
      <w:pPr>
        <w:pStyle w:val="Odlomakpopisa"/>
        <w:jc w:val="both"/>
      </w:pPr>
    </w:p>
    <w:sectPr w:rsidR="007841DE" w:rsidRPr="00A93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461EAE">
      <w:t>5938/2016</w:t>
    </w:r>
    <w:r w:rsidR="00A93360"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9A6E22"/>
    <w:multiLevelType w:val="hybridMultilevel"/>
    <w:tmpl w:val="23FE2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63B5D"/>
    <w:rsid w:val="000909D9"/>
    <w:rsid w:val="0013204C"/>
    <w:rsid w:val="00154F4D"/>
    <w:rsid w:val="00161054"/>
    <w:rsid w:val="001856AF"/>
    <w:rsid w:val="00193B40"/>
    <w:rsid w:val="001C43CE"/>
    <w:rsid w:val="001D32CB"/>
    <w:rsid w:val="001F6AE0"/>
    <w:rsid w:val="0021058C"/>
    <w:rsid w:val="00234D26"/>
    <w:rsid w:val="00262503"/>
    <w:rsid w:val="002D661A"/>
    <w:rsid w:val="0031674D"/>
    <w:rsid w:val="00322CCE"/>
    <w:rsid w:val="003411E4"/>
    <w:rsid w:val="0037323B"/>
    <w:rsid w:val="00375B8B"/>
    <w:rsid w:val="003A0BB1"/>
    <w:rsid w:val="003F5890"/>
    <w:rsid w:val="00461EAE"/>
    <w:rsid w:val="00495281"/>
    <w:rsid w:val="00495665"/>
    <w:rsid w:val="00520D5B"/>
    <w:rsid w:val="005D44E8"/>
    <w:rsid w:val="005E7FCF"/>
    <w:rsid w:val="005F4A3E"/>
    <w:rsid w:val="0060038D"/>
    <w:rsid w:val="006524D3"/>
    <w:rsid w:val="006C4B59"/>
    <w:rsid w:val="006E1DCE"/>
    <w:rsid w:val="00720DD1"/>
    <w:rsid w:val="007841DE"/>
    <w:rsid w:val="00795B3B"/>
    <w:rsid w:val="007C1D1D"/>
    <w:rsid w:val="007D120C"/>
    <w:rsid w:val="007D1AC1"/>
    <w:rsid w:val="007E737C"/>
    <w:rsid w:val="007F6DB2"/>
    <w:rsid w:val="0083487D"/>
    <w:rsid w:val="00882631"/>
    <w:rsid w:val="00885528"/>
    <w:rsid w:val="008E718C"/>
    <w:rsid w:val="009052B6"/>
    <w:rsid w:val="00932B4D"/>
    <w:rsid w:val="0098030D"/>
    <w:rsid w:val="009844EE"/>
    <w:rsid w:val="0099205C"/>
    <w:rsid w:val="009E534C"/>
    <w:rsid w:val="00A2716B"/>
    <w:rsid w:val="00A355B0"/>
    <w:rsid w:val="00A44B01"/>
    <w:rsid w:val="00A57E11"/>
    <w:rsid w:val="00A7452B"/>
    <w:rsid w:val="00A93360"/>
    <w:rsid w:val="00AA2261"/>
    <w:rsid w:val="00AD1F89"/>
    <w:rsid w:val="00B20A40"/>
    <w:rsid w:val="00B614E4"/>
    <w:rsid w:val="00B71C6A"/>
    <w:rsid w:val="00BA5652"/>
    <w:rsid w:val="00C274FB"/>
    <w:rsid w:val="00C51FEF"/>
    <w:rsid w:val="00C95F99"/>
    <w:rsid w:val="00CD1317"/>
    <w:rsid w:val="00D97900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  <item>, OIB 96292040276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30. studenog 2016.</izvorni_sadrzaj>
    <derivirana_varijabla naziv="DomainObject.PredzadnjaOdlukaIzPredmeta.DatumDonosenjaOdluke_1">30. studenog 2016.</derivirana_varijabla>
  </DomainObject.PredzadnjaOdlukaIzPredmeta.DatumDonosenjaOdluke>
  <DomainObject.PredzadnjaOdlukaIzPredmeta.Oznaka>
    <izvorni_sadrzaj>St-5938/2016-22</izvorni_sadrzaj>
    <derivirana_varijabla naziv="DomainObject.PredzadnjaOdlukaIzPredmeta.Oznaka_1">St-5938/2016-22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1589</properties:Words>
  <properties:Characters>9069</properties:Characters>
  <properties:Lines>178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2018-12-06T13:19:00Z</dcterms:created>
  <dc:creator>Nikola Ribarić</dc:creator>
  <cp:lastModifiedBy>Maja Hajtek</cp:lastModifiedBy>
  <cp:lastPrinted>2018-11-30T13:15:00Z</cp:lastPrinted>
  <dcterms:modified xmlns:xsi="http://www.w3.org/2001/XMLSchema-instance" xsi:type="dcterms:W3CDTF">2018-12-06T14:13:00Z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(Rješenje poziv na uplatu -132- NOVI ZAKON_  THERMA 6.12.2018..docx)</vt:lpwstr>
  </prop:property>
  <prop:property name="CC_coloring" pid="5" fmtid="{D5CDD505-2E9C-101B-9397-08002B2CF9AE}">
    <vt:bool>false</vt:bool>
  </prop:property>
</prop:Properties>
</file>