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9231" w14:paraId="a559231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332E8E">
        <w:rPr>
          <w:sz w:val="24"/>
          <w:szCs w:val="24"/>
          <w:lang w:val="hr-HR"/>
        </w:rPr>
        <w:t>84</w:t>
      </w:r>
      <w:r w:rsidR="00655786">
        <w:rPr>
          <w:sz w:val="24"/>
          <w:szCs w:val="24"/>
          <w:lang w:val="hr-HR"/>
        </w:rPr>
        <w:t>6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655786">
        <w:t xml:space="preserve">DOM-VOD d.o.o., Zadar, Ante Starčevića 8b, OIB: 71730639555 </w:t>
      </w:r>
      <w:r w:rsidR="003A291E">
        <w:t>,</w:t>
      </w:r>
      <w:r w:rsidR="00CE7D5C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170F8C">
        <w:rPr>
          <w:szCs w:val="24"/>
        </w:rPr>
        <w:t>20</w:t>
      </w:r>
      <w:r w:rsidR="00311F30">
        <w:rPr>
          <w:szCs w:val="24"/>
        </w:rPr>
        <w:t>. lipnja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655786">
        <w:rPr>
          <w:sz w:val="24"/>
          <w:szCs w:val="24"/>
          <w:lang w:val="hr-HR"/>
        </w:rPr>
        <w:t>DOMAGOJ ĆUSTIĆ, Murvica, Vukovarska ulica 17, OIB: 37799787588</w:t>
      </w:r>
      <w:r w:rsidR="00311F3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332E8E">
        <w:rPr>
          <w:sz w:val="24"/>
          <w:szCs w:val="24"/>
          <w:lang w:val="hr-HR"/>
        </w:rPr>
        <w:t>84</w:t>
      </w:r>
      <w:r w:rsidR="00655786">
        <w:rPr>
          <w:sz w:val="24"/>
          <w:szCs w:val="24"/>
          <w:lang w:val="hr-HR"/>
        </w:rPr>
        <w:t>6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55786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655786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B60449" w:rsidR="00B60449" w:rsidRPr="00655786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655786" w:rsidRPr="00655786">
        <w:rPr>
          <w:sz w:val="24"/>
          <w:szCs w:val="24"/>
        </w:rPr>
        <w:t>DOM-VOD d.o.o., Zadar</w:t>
      </w:r>
      <w:r w:rsidR="00B60449" w:rsidRPr="00655786">
        <w:rPr>
          <w:sz w:val="24"/>
          <w:szCs w:val="24"/>
          <w:lang w:val="hr-HR"/>
        </w:rPr>
        <w:t>.</w:t>
      </w:r>
    </w:p>
    <w:p w:rsidRDefault="0049238A" w:rsidP="00B60449" w:rsidR="003C52FE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170F8C">
        <w:rPr>
          <w:sz w:val="24"/>
          <w:szCs w:val="24"/>
          <w:lang w:val="hr-HR"/>
        </w:rPr>
        <w:t>20</w:t>
      </w:r>
      <w:r w:rsidR="00311F30">
        <w:rPr>
          <w:sz w:val="24"/>
          <w:szCs w:val="24"/>
          <w:lang w:val="hr-HR"/>
        </w:rPr>
        <w:t>. lipnja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4402F2" w:rsidP="004402F2" w:rsidR="004402F2" w:rsidRPr="004402F2">
      <w:pPr>
        <w:rPr>
          <w:sz w:val="24"/>
          <w:szCs w:val="24"/>
        </w:rPr>
      </w:pPr>
      <w:r w:rsidRPr="004402F2">
        <w:rPr>
          <w:sz w:val="24"/>
          <w:szCs w:val="24"/>
        </w:rPr>
        <w:t xml:space="preserve">Za točnost otpravka-ovlašteni službenik:                    </w:t>
      </w:r>
      <w:r>
        <w:rPr>
          <w:sz w:val="24"/>
          <w:szCs w:val="24"/>
        </w:rPr>
        <w:t xml:space="preserve">                       </w:t>
      </w:r>
      <w:r w:rsidRPr="004402F2">
        <w:rPr>
          <w:sz w:val="24"/>
          <w:szCs w:val="24"/>
        </w:rPr>
        <w:t xml:space="preserve"> Sudac</w:t>
      </w:r>
    </w:p>
    <w:p w:rsidRDefault="004402F2" w:rsidP="004402F2" w:rsidR="004402F2" w:rsidRPr="004402F2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402F2">
        <w:rPr>
          <w:sz w:val="24"/>
          <w:szCs w:val="24"/>
        </w:rPr>
        <w:t>Ardena Bajlo, v.r.</w:t>
      </w:r>
    </w:p>
    <w:p w:rsidRDefault="00B963DD" w:rsidP="00311F30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32E8E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655786">
        <w:rPr>
          <w:szCs w:val="24"/>
        </w:rPr>
        <w:t>DOMAGOJ ĆUSTIĆ, Murvica, Vukovarska ulica 17</w:t>
      </w:r>
      <w:r w:rsidR="00332E8E">
        <w:rPr>
          <w:szCs w:val="24"/>
        </w:rPr>
        <w:t xml:space="preserve">, i na e-oglasnu ploču 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3588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655786">
      <w:rPr>
        <w:sz w:val="24"/>
        <w:szCs w:val="24"/>
        <w:lang w:val="hr-HR"/>
      </w:rPr>
      <w:t>846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335C"/>
    <w:rsid w:val="000E73B0"/>
    <w:rsid w:val="000F48F0"/>
    <w:rsid w:val="00111617"/>
    <w:rsid w:val="001544B5"/>
    <w:rsid w:val="00170C78"/>
    <w:rsid w:val="00170F8C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11F30"/>
    <w:rsid w:val="00324C63"/>
    <w:rsid w:val="003328D9"/>
    <w:rsid w:val="00332E8E"/>
    <w:rsid w:val="003879C2"/>
    <w:rsid w:val="00396A61"/>
    <w:rsid w:val="003A291E"/>
    <w:rsid w:val="003C52FE"/>
    <w:rsid w:val="003E475F"/>
    <w:rsid w:val="003F5521"/>
    <w:rsid w:val="00402A7A"/>
    <w:rsid w:val="00410D53"/>
    <w:rsid w:val="00420978"/>
    <w:rsid w:val="00421825"/>
    <w:rsid w:val="00434741"/>
    <w:rsid w:val="00436319"/>
    <w:rsid w:val="004402F2"/>
    <w:rsid w:val="00440A70"/>
    <w:rsid w:val="00453944"/>
    <w:rsid w:val="00477F3D"/>
    <w:rsid w:val="00487E82"/>
    <w:rsid w:val="0049238A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55786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60449"/>
    <w:rsid w:val="00B729F7"/>
    <w:rsid w:val="00B76A41"/>
    <w:rsid w:val="00B83E7A"/>
    <w:rsid w:val="00B93154"/>
    <w:rsid w:val="00B963DD"/>
    <w:rsid w:val="00BB68B9"/>
    <w:rsid w:val="00BD7DA4"/>
    <w:rsid w:val="00C07509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883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35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8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8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8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8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35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8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8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8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8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8017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St-846/2016</izvorni_sadrzaj>
    <derivirana_varijabla naziv="DomainObject.Predmet.OznakaBroj_1">St-846/2016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DOM-VOD d.o.o. za građevinske instalacije</izvorni_sadrzaj>
    <derivirana_varijabla naziv="DomainObject.Predmet.ProtustrankaFormated_1">  DOM-VOD d.o.o. za građevinske instalacije</derivirana_varijabla>
  </DomainObject.Predmet.ProtustrankaFormated>
  <DomainObject.Predmet.ProtustrankaFormatedOIB>
    <izvorni_sadrzaj>  DOM-VOD d.o.o. za građevinske instalacije, OIB 71730639555</izvorni_sadrzaj>
    <derivirana_varijabla naziv="DomainObject.Predmet.ProtustrankaFormatedOIB_1">  DOM-VOD d.o.o. za građevinske instalacije, OIB 71730639555</derivirana_varijabla>
  </DomainObject.Predmet.ProtustrankaFormatedOIB>
  <DomainObject.Predmet.ProtustrankaFormatedWithAdress>
    <izvorni_sadrzaj> DOM-VOD d.o.o. za građevinske instalacije, Ante Starčevića 8/b, 23000 Zadar</izvorni_sadrzaj>
    <derivirana_varijabla naziv="DomainObject.Predmet.ProtustrankaFormatedWithAdress_1"> DOM-VOD d.o.o. za građevinske instalacije, Ante Starčevića 8/b, 23000 Zadar</derivirana_varijabla>
  </DomainObject.Predmet.ProtustrankaFormatedWithAdress>
  <DomainObject.Predmet.ProtustrankaFormatedWithAdressOIB>
    <izvorni_sadrzaj> DOM-VOD d.o.o. za građevinske instalacije, OIB 71730639555, Ante Starčevića 8/b, 23000 Zadar</izvorni_sadrzaj>
    <derivirana_varijabla naziv="DomainObject.Predmet.ProtustrankaFormatedWithAdressOIB_1"> DOM-VOD d.o.o. za građevinske instalacije, OIB 71730639555, Ante Starčevića 8/b, 23000 Zadar</derivirana_varijabla>
  </DomainObject.Predmet.ProtustrankaFormatedWithAdressOIB>
  <DomainObject.Predmet.ProtustrankaWithAdress>
    <izvorni_sadrzaj>DOM-VOD d.o.o. za građevinske instalacije Ante Starčevića 8/b, 23000 Zadar</izvorni_sadrzaj>
    <derivirana_varijabla naziv="DomainObject.Predmet.ProtustrankaWithAdress_1">DOM-VOD d.o.o. za građevinske instalacije Ante Starčevića 8/b, 23000 Zadar</derivirana_varijabla>
  </DomainObject.Predmet.ProtustrankaWithAdress>
  <DomainObject.Predmet.ProtustrankaWithAdressOIB>
    <izvorni_sadrzaj>DOM-VOD d.o.o. za građevinske instalacije, OIB 71730639555, Ante Starčevića 8/b, 23000 Zadar</izvorni_sadrzaj>
    <derivirana_varijabla naziv="DomainObject.Predmet.ProtustrankaWithAdressOIB_1">DOM-VOD d.o.o. za građevinske instalacije, OIB 71730639555, Ante Starčevića 8/b, 23000 Zadar</derivirana_varijabla>
  </DomainObject.Predmet.ProtustrankaWithAdressOIB>
  <DomainObject.Predmet.ProtustrankaNazivFormated>
    <izvorni_sadrzaj>DOM-VOD d.o.o. za građevinske instalacije</izvorni_sadrzaj>
    <derivirana_varijabla naziv="DomainObject.Predmet.ProtustrankaNazivFormated_1">DOM-VOD d.o.o. za građevinske instalacije</derivirana_varijabla>
  </DomainObject.Predmet.ProtustrankaNazivFormated>
  <DomainObject.Predmet.ProtustrankaNazivFormatedOIB>
    <izvorni_sadrzaj>DOM-VOD d.o.o. za građevinske instalacije, OIB 71730639555</izvorni_sadrzaj>
    <derivirana_varijabla naziv="DomainObject.Predmet.ProtustrankaNazivFormatedOIB_1">DOM-VOD d.o.o. za građevinske instalacije, OIB 71730639555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DOM-VOD d.o.o. za građevinske instalacije</item>
    </izvorni_sadrzaj>
    <derivirana_varijabla naziv="DomainObject.Predmet.ProtuStrankaListFormated_1">
      <item>DOM-VOD d.o.o. za građevinske instalacije</item>
    </derivirana_varijabla>
  </DomainObject.Predmet.ProtuStrankaListFormated>
  <DomainObject.Predmet.ProtuStrankaListFormatedOIB>
    <izvorni_sadrzaj>
      <item>DOM-VOD d.o.o. za građevinske instalacije, OIB 71730639555</item>
    </izvorni_sadrzaj>
    <derivirana_varijabla naziv="DomainObject.Predmet.ProtuStrankaListFormatedOIB_1">
      <item>DOM-VOD d.o.o. za građevinske instalacije, OIB 71730639555</item>
    </derivirana_varijabla>
  </DomainObject.Predmet.ProtuStrankaListFormatedOIB>
  <DomainObject.Predmet.ProtuStrankaListFormatedWithAdress>
    <izvorni_sadrzaj>
      <item>DOM-VOD d.o.o. za građevinske instalacije, Ante Starčevića 8/b, 23000 Zadar</item>
    </izvorni_sadrzaj>
    <derivirana_varijabla naziv="DomainObject.Predmet.ProtuStrankaListFormatedWithAdress_1">
      <item>DOM-VOD d.o.o. za građevinske instalacije, Ante Starčevića 8/b, 23000 Zadar</item>
    </derivirana_varijabla>
  </DomainObject.Predmet.ProtuStrankaListFormatedWithAdress>
  <DomainObject.Predmet.ProtuStrankaListFormatedWithAdressOIB>
    <izvorni_sadrzaj>
      <item>DOM-VOD d.o.o. za građevinske instalacije, OIB 71730639555, Ante Starčevića 8/b, 23000 Zadar</item>
    </izvorni_sadrzaj>
    <derivirana_varijabla naziv="DomainObject.Predmet.ProtuStrankaListFormatedWithAdressOIB_1">
      <item>DOM-VOD d.o.o. za građevinske instalacije, OIB 71730639555, Ante Starčevića 8/b, 23000 Zadar</item>
    </derivirana_varijabla>
  </DomainObject.Predmet.ProtuStrankaListFormatedWithAdressOIB>
  <DomainObject.Predmet.ProtuStrankaListNazivFormated>
    <izvorni_sadrzaj>
      <item>DOM-VOD d.o.o. za građevinske instalacije</item>
    </izvorni_sadrzaj>
    <derivirana_varijabla naziv="DomainObject.Predmet.ProtuStrankaListNazivFormated_1">
      <item>DOM-VOD d.o.o. za građevinske instalacije</item>
    </derivirana_varijabla>
  </DomainObject.Predmet.ProtuStrankaListNazivFormated>
  <DomainObject.Predmet.ProtuStrankaListNazivFormatedOIB>
    <izvorni_sadrzaj>
      <item>DOM-VOD d.o.o. za građevinske instalacije, OIB 71730639555</item>
    </izvorni_sadrzaj>
    <derivirana_varijabla naziv="DomainObject.Predmet.ProtuStrankaListNazivFormatedOIB_1">
      <item>DOM-VOD d.o.o. za građevinske instalacije, OIB 71730639555</item>
    </derivirana_varijabla>
  </DomainObject.Predmet.ProtuStrankaListNazivFormatedOIB>
  <DomainObject.Predmet.OstaliListFormated>
    <izvorni_sadrzaj>
      <item>Domagoj Ćustić</item>
    </izvorni_sadrzaj>
    <derivirana_varijabla naziv="DomainObject.Predmet.OstaliListFormated_1">
      <item>Domagoj Ćustić</item>
    </derivirana_varijabla>
  </DomainObject.Predmet.OstaliListFormated>
  <DomainObject.Predmet.OstaliListFormatedOIB>
    <izvorni_sadrzaj>
      <item>Domagoj Ćustić, OIB 37799787588</item>
    </izvorni_sadrzaj>
    <derivirana_varijabla naziv="DomainObject.Predmet.OstaliListFormatedOIB_1">
      <item>Domagoj Ćustić, OIB 37799787588</item>
    </derivirana_varijabla>
  </DomainObject.Predmet.OstaliListFormatedOIB>
  <DomainObject.Predmet.OstaliListFormatedWithAdress>
    <izvorni_sadrzaj>
      <item>Domagoj Ćustić, VUKOVARSKA ULICA 17 (ranije: MURVICA, MURVICA DONJA, 114), 23000 Murvica</item>
    </izvorni_sadrzaj>
    <derivirana_varijabla naziv="DomainObject.Predmet.OstaliListFormatedWithAdress_1">
      <item>Domagoj Ćustić, VUKOVARSKA ULICA 17 (ranije: MURVICA, MURVICA DONJA, 114), 23000 Murvica</item>
    </derivirana_varijabla>
  </DomainObject.Predmet.OstaliListFormatedWithAdress>
  <DomainObject.Predmet.OstaliListFormatedWithAdressOIB>
    <izvorni_sadrzaj>
      <item>Domagoj Ćustić, OIB 37799787588, VUKOVARSKA ULICA 17 (ranije: MURVICA, MURVICA DONJA, 114), 23000 Murvica</item>
    </izvorni_sadrzaj>
    <derivirana_varijabla naziv="DomainObject.Predmet.OstaliListFormatedWithAdressOIB_1">
      <item>Domagoj Ćustić, OIB 37799787588, VUKOVARSKA ULICA 17 (ranije: MURVICA, MURVICA DONJA, 114), 23000 Murvica</item>
    </derivirana_varijabla>
  </DomainObject.Predmet.OstaliListFormatedWithAdressOIB>
  <DomainObject.Predmet.OstaliListNazivFormated>
    <izvorni_sadrzaj>
      <item>Domagoj Ćustić</item>
    </izvorni_sadrzaj>
    <derivirana_varijabla naziv="DomainObject.Predmet.OstaliListNazivFormated_1">
      <item>Domagoj Ćustić</item>
    </derivirana_varijabla>
  </DomainObject.Predmet.OstaliListNazivFormated>
  <DomainObject.Predmet.OstaliListNazivFormatedOIB>
    <izvorni_sadrzaj>
      <item>Domagoj Ćustić, OIB 37799787588</item>
    </izvorni_sadrzaj>
    <derivirana_varijabla naziv="DomainObject.Predmet.OstaliListNazivFormatedOIB_1">
      <item>Domagoj Ćustić, OIB 37799787588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DOM-VOD d.o.o. za građevinske instalacije</izvorni_sadrzaj>
    <derivirana_varijabla naziv="DomainObject.Predmet.ProtustrankaIDrugi_1">DOM-VOD d.o.o. za građevinske instalacije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DOM-VOD d.o.o. za građevinske instalacije, OIB 71730639555, Ante Starčevića 8/b, 23000 Zadar</izvorni_sadrzaj>
    <derivirana_varijabla naziv="DomainObject.Predmet.ProtustrankaIDrugiAdressOIB_1">DOM-VOD d.o.o. za građevinske instalacije, OIB 71730639555, Ante Starčevića 8/b,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DOM-VOD d.o.o. za građevinske instalacije</item>
      <item>Domagoj Ćustić</item>
    </izvorni_sadrzaj>
    <derivirana_varijabla naziv="DomainObject.Predmet.SudioniciListNaziv_1">
      <item>FINA</item>
      <item>DOM-VOD d.o.o. za građevinske instalacije</item>
      <item>Domagoj Ćustić</item>
    </derivirana_varijabla>
  </DomainObject.Predmet.SudioniciListNaziv>
  <DomainObject.Predmet.SudioniciListAdressOIB>
    <izvorni_sadrzaj>
      <item>FINA, OIB 85821130368</item>
      <item>DOM-VOD d.o.o. za građevinske instalacije, OIB 71730639555, Ante Starčevića 8/b,23000 Zadar</item>
      <item>Domagoj Ćustić, OIB 37799787588, VUKOVARSKA ULICA 17 (ranije: MURVICA, MURVICA DONJA, 114),23000 Murvica</item>
    </izvorni_sadrzaj>
    <derivirana_varijabla naziv="DomainObject.Predmet.SudioniciListAdressOIB_1">
      <item>FINA, OIB 85821130368</item>
      <item>DOM-VOD d.o.o. za građevinske instalacije, OIB 71730639555, Ante Starčevića 8/b,23000 Zadar</item>
      <item>Domagoj Ćustić, OIB 37799787588, VUKOVARSKA ULICA 17 (ranije: MURVICA, MURVICA DONJA, 114),23000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71730639555</item>
      <item>, OIB 37799787588</item>
    </izvorni_sadrzaj>
    <derivirana_varijabla naziv="DomainObject.Predmet.SudioniciListNazivOIB_1">
      <item>, OIB 85821130368</item>
      <item>, OIB 71730639555</item>
      <item>, OIB 37799787588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FE0A20-71B2-49EB-A2FD-9DCE40403D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324</properties:Words>
  <properties:Characters>1634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2016-06-17T11:18:00Z</dcterms:created>
  <dc:creator>Ante Kačić</dc:creator>
  <cp:lastModifiedBy>wsadmin</cp:lastModifiedBy>
  <cp:lastPrinted>2016-06-20T11:34:00Z</cp:lastPrinted>
  <dcterms:modified xmlns:xsi="http://www.w3.org/2001/XMLSchema-instance" xsi:type="dcterms:W3CDTF">2016-06-20T12:20:00Z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