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f2e5" w14:paraId="21ef2e5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924B9C">
        <w:t>847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924B9C">
        <w:t xml:space="preserve">VEGA </w:t>
      </w:r>
      <w:r w:rsidR="00CB18B0">
        <w:t>d.o.o.,</w:t>
      </w:r>
      <w:r w:rsidR="00924B9C">
        <w:t xml:space="preserve"> Split, Vukovarska 111/c</w:t>
      </w:r>
      <w:r w:rsidR="00D60C13">
        <w:t xml:space="preserve">, </w:t>
      </w:r>
      <w:r w:rsidR="00924B9C">
        <w:t>OIB: 03009088905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924B9C">
        <w:t>060203840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924B9C" w:rsidRPr="00924B9C">
        <w:t xml:space="preserve">VEGA d.o.o., Split, Vukovarska 111/c, OIB: 03009088905, MBS: 060203840,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924B9C">
        <w:t xml:space="preserve"> 621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924B9C">
        <w:t>6.165,79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24B9C">
        <w:t>3. ST-1847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12A7B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676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6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6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6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6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6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6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6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6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1847</izvorni_sadrzaj>
    <derivirana_varijabla naziv="DomainObject.Predmet.Broj_1">1847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St-1847/2015</izvorni_sadrzaj>
    <derivirana_varijabla naziv="DomainObject.Predmet.OznakaBroj_1">St-1847/2015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VEGA za projektiranje i nadzor nad gradnjom, društvo s ograničenom odgovornošću</izvorni_sadrzaj>
    <derivirana_varijabla naziv="DomainObject.Predmet.ProtustrankaFormated_1">  VEGA za projektiranje i nadzor nad gradnjom, društvo s ograničenom odgovornošću</derivirana_varijabla>
  </DomainObject.Predmet.ProtustrankaFormated>
  <DomainObject.Predmet.ProtustrankaFormatedOIB>
    <izvorni_sadrzaj>  VEGA za projektiranje i nadzor nad gradnjom, društvo s ograničenom odgovornošću, OIB 03009088905</izvorni_sadrzaj>
    <derivirana_varijabla naziv="DomainObject.Predmet.ProtustrankaFormatedOIB_1">  VEGA za projektiranje i nadzor nad gradnjom, društvo s ograničenom odgovornošću, OIB 03009088905</derivirana_varijabla>
  </DomainObject.Predmet.ProtustrankaFormatedOIB>
  <DomainObject.Predmet.ProtustrankaFormatedWithAdress>
    <izvorni_sadrzaj> VEGA za projektiranje i nadzor nad gradnjom, društvo s ograničenom odgovornošću, Vukovarska 111/C, 21000 Split</izvorni_sadrzaj>
    <derivirana_varijabla naziv="DomainObject.Predmet.ProtustrankaFormatedWithAdress_1"> VEGA za projektiranje i nadzor nad gradnjom, društvo s ograničenom odgovornošću, Vukovarska 111/C, 21000 Split</derivirana_varijabla>
  </DomainObject.Predmet.ProtustrankaFormatedWithAdress>
  <DomainObject.Predmet.ProtustrankaFormatedWithAdressOIB>
    <izvorni_sadrzaj> VEGA za projektiranje i nadzor nad gradnjom, društvo s ograničenom odgovornošću, OIB 03009088905, Vukovarska 111/C, 21000 Split</izvorni_sadrzaj>
    <derivirana_varijabla naziv="DomainObject.Predmet.ProtustrankaFormatedWithAdressOIB_1"> VEGA za projektiranje i nadzor nad gradnjom, društvo s ograničenom odgovornošću, OIB 03009088905, Vukovarska 111/C, 21000 Split</derivirana_varijabla>
  </DomainObject.Predmet.ProtustrankaFormatedWithAdressOIB>
  <DomainObject.Predmet.ProtustrankaWithAdress>
    <izvorni_sadrzaj>VEGA za projektiranje i nadzor nad gradnjom, društvo s ograničenom odgovornošću Vukovarska 111/C, 21000 Split</izvorni_sadrzaj>
    <derivirana_varijabla naziv="DomainObject.Predmet.ProtustrankaWithAdress_1">VEGA za projektiranje i nadzor nad gradnjom, društvo s ograničenom odgovornošću Vukovarska 111/C, 21000 Split</derivirana_varijabla>
  </DomainObject.Predmet.ProtustrankaWithAdress>
  <DomainObject.Predmet.ProtustrankaWithAdressOIB>
    <izvorni_sadrzaj>VEGA za projektiranje i nadzor nad gradnjom, društvo s ograničenom odgovornošću, OIB 03009088905, Vukovarska 111/C, 21000 Split</izvorni_sadrzaj>
    <derivirana_varijabla naziv="DomainObject.Predmet.ProtustrankaWithAdressOIB_1">VEGA za projektiranje i nadzor nad gradnjom, društvo s ograničenom odgovornošću, OIB 03009088905, Vukovarska 111/C, 21000 Split</derivirana_varijabla>
  </DomainObject.Predmet.ProtustrankaWithAdressOIB>
  <DomainObject.Predmet.ProtustrankaNazivFormated>
    <izvorni_sadrzaj>VEGA za projektiranje i nadzor nad gradnjom, društvo s ograničenom odgovornošću</izvorni_sadrzaj>
    <derivirana_varijabla naziv="DomainObject.Predmet.ProtustrankaNazivFormated_1">VEGA za projektiranje i nadzor nad gradnjom, društvo s ograničenom odgovornošću</derivirana_varijabla>
  </DomainObject.Predmet.ProtustrankaNazivFormated>
  <DomainObject.Predmet.ProtustrankaNazivFormatedOIB>
    <izvorni_sadrzaj>VEGA za projektiranje i nadzor nad gradnjom, društvo s ograničenom odgovornošću, OIB 03009088905</izvorni_sadrzaj>
    <derivirana_varijabla naziv="DomainObject.Predmet.ProtustrankaNazivFormatedOIB_1">VEGA za projektiranje i nadzor nad gradnjom, društvo s ograničenom odgovornošću, OIB 03009088905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6165.79</izvorni_sadrzaj>
    <derivirana_varijabla naziv="DomainObject.Predmet.TrenutnaVrijednost_1">6165.79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VEGA za projektiranje i nadzor nad gradnjom, društvo s ograničenom odgovornošću</item>
    </izvorni_sadrzaj>
    <derivirana_varijabla naziv="DomainObject.Predmet.ProtuStrankaListFormated_1">
      <item>VEGA za projektiranje i nadzor nad gradnjom, društvo s ograničenom odgovornošću</item>
    </derivirana_varijabla>
  </DomainObject.Predmet.ProtuStrankaListFormated>
  <DomainObject.Predmet.ProtuStrankaListFormatedOIB>
    <izvorni_sadrzaj>
      <item>VEGA za projektiranje i nadzor nad gradnjom, društvo s ograničenom odgovornošću, OIB 03009088905</item>
    </izvorni_sadrzaj>
    <derivirana_varijabla naziv="DomainObject.Predmet.ProtuStrankaListFormatedOIB_1">
      <item>VEGA za projektiranje i nadzor nad gradnjom, društvo s ograničenom odgovornošću, OIB 03009088905</item>
    </derivirana_varijabla>
  </DomainObject.Predmet.ProtuStrankaListFormatedOIB>
  <DomainObject.Predmet.ProtuStrankaListFormatedWithAdress>
    <izvorni_sadrzaj>
      <item>VEGA za projektiranje i nadzor nad gradnjom, društvo s ograničenom odgovornošću, Vukovarska 111/C, 21000 Split</item>
    </izvorni_sadrzaj>
    <derivirana_varijabla naziv="DomainObject.Predmet.ProtuStrankaListFormatedWithAdress_1">
      <item>VEGA za projektiranje i nadzor nad gradnjom, društvo s ograničenom odgovornošću, Vukovarska 111/C, 21000 Split</item>
    </derivirana_varijabla>
  </DomainObject.Predmet.ProtuStrankaListFormatedWithAdress>
  <DomainObject.Predmet.ProtuStrankaListFormatedWithAdressOIB>
    <izvorni_sadrzaj>
      <item>VEGA za projektiranje i nadzor nad gradnjom, društvo s ograničenom odgovornošću, OIB 03009088905, Vukovarska 111/C, 21000 Split</item>
    </izvorni_sadrzaj>
    <derivirana_varijabla naziv="DomainObject.Predmet.ProtuStrankaListFormatedWithAdressOIB_1">
      <item>VEGA za projektiranje i nadzor nad gradnjom, društvo s ograničenom odgovornošću, OIB 03009088905, Vukovarska 111/C, 21000 Split</item>
    </derivirana_varijabla>
  </DomainObject.Predmet.ProtuStrankaListFormatedWithAdressOIB>
  <DomainObject.Predmet.ProtuStrankaListNazivFormated>
    <izvorni_sadrzaj>
      <item>VEGA za projektiranje i nadzor nad gradnjom, društvo s ograničenom odgovornošću</item>
    </izvorni_sadrzaj>
    <derivirana_varijabla naziv="DomainObject.Predmet.ProtuStrankaListNazivFormated_1">
      <item>VEGA za projektiranje i nadzor nad gradnjom, društvo s ograničenom odgovornošću</item>
    </derivirana_varijabla>
  </DomainObject.Predmet.ProtuStrankaListNazivFormated>
  <DomainObject.Predmet.ProtuStrankaListNazivFormatedOIB>
    <izvorni_sadrzaj>
      <item>VEGA za projektiranje i nadzor nad gradnjom, društvo s ograničenom odgovornošću, OIB 03009088905</item>
    </izvorni_sadrzaj>
    <derivirana_varijabla naziv="DomainObject.Predmet.ProtuStrankaListNazivFormatedOIB_1">
      <item>VEGA za projektiranje i nadzor nad gradnjom, društvo s ograničenom odgovornošću, OIB 03009088905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VEGA za projektiranje i nadzor nad gradnjom, društvo s ograničenom odgovornošću</izvorni_sadrzaj>
    <derivirana_varijabla naziv="DomainObject.Predmet.ProtustrankaIDrugi_1">VEGA za projektiranje i nadzor nad gradnjom,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VEGA za projektiranje i nadzor nad gradnjom, društvo s ograničenom odgovornošću, OIB 03009088905, Vukovarska 111/C, 21000 Split</izvorni_sadrzaj>
    <derivirana_varijabla naziv="DomainObject.Predmet.ProtustrankaIDrugiAdressOIB_1">VEGA za projektiranje i nadzor nad gradnjom, društvo s ograničenom odgovornošću, OIB 03009088905, Vukovarska 111/C,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VEGA za projektiranje i nadzor nad gradnjom, društvo s ograničenom odgovornošću</item>
      <item>FINANCIJSKA AGENCIJA,RC SPLIT</item>
    </izvorni_sadrzaj>
    <derivirana_varijabla naziv="DomainObject.Predmet.SudioniciListNaziv_1">
      <item>VEGA za projektiranje i nadzor nad gradnjom, društvo s ograničenom odgovornošću</item>
      <item>FINANCIJSKA AGENCIJA,RC SPLIT</item>
    </derivirana_varijabla>
  </DomainObject.Predmet.SudioniciListNaziv>
  <DomainObject.Predmet.SudioniciListAdressOIB>
    <izvorni_sadrzaj>
      <item>VEGA za projektiranje i nadzor nad gradnjom, društvo s ograničenom odgovornošću, OIB 03009088905, Vukovarska 111/C,21000 Split</item>
      <item>FINANCIJSKA AGENCIJA,RC SPLIT, OIB 85821130368, Mažuranićevo šetalište 24b,21000 Split</item>
    </izvorni_sadrzaj>
    <derivirana_varijabla naziv="DomainObject.Predmet.SudioniciListAdressOIB_1">
      <item>VEGA za projektiranje i nadzor nad gradnjom, društvo s ograničenom odgovornošću, OIB 03009088905, Vukovarska 111/C,21000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03009088905</item>
      <item>, OIB 85821130368</item>
    </izvorni_sadrzaj>
    <derivirana_varijabla naziv="DomainObject.Predmet.SudioniciListNazivOIB_1">
      <item>, OIB 03009088905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2016-01-18T08:49:00Z</dcterms:created>
  <dc:creator>Lari Glavaš</dc:creator>
  <cp:lastModifiedBy>Lari Glavaš</cp:lastModifiedBy>
  <cp:lastPrinted>2016-01-18T08:48:00Z</cp:lastPrinted>
  <dcterms:modified xmlns:xsi="http://www.w3.org/2001/XMLSchema-instance" xsi:type="dcterms:W3CDTF">2016-01-18T08:49:00Z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