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7797" w14:paraId="5a67797" w:rsidRDefault="004077D3" w:rsidP="002B0A66" w:rsidR="00991451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</w:t>
      </w:r>
      <w:r w:rsidR="00991451"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451" w:rsidP="002B0A66" w:rsidR="00991451">
      <w:pPr>
        <w:jc w:val="both"/>
      </w:pPr>
    </w:p>
    <w:p w:rsidRDefault="00991451" w:rsidP="002B0A66" w:rsidR="00991451">
      <w:pPr>
        <w:jc w:val="both"/>
      </w:pPr>
      <w:r>
        <w:t>REPUBLIKA HRVATSKA</w:t>
      </w:r>
    </w:p>
    <w:p w:rsidRDefault="00991451" w:rsidP="002B0A66" w:rsidR="00991451">
      <w:pPr>
        <w:jc w:val="both"/>
      </w:pPr>
      <w:r>
        <w:t>TRGOVAČKI SUD U OSIJEKU</w:t>
      </w:r>
    </w:p>
    <w:p w:rsidRDefault="00991451" w:rsidP="002B0A66" w:rsidR="00991451">
      <w:pPr>
        <w:jc w:val="both"/>
      </w:pPr>
      <w:r>
        <w:t xml:space="preserve">STALNA SLUŽBA  </w:t>
      </w:r>
      <w:r w:rsidR="004077D3">
        <w:t>U SLAVONSKOM BRODU</w:t>
      </w:r>
    </w:p>
    <w:p w:rsidRDefault="00991451" w:rsidP="002B0A66" w:rsidR="00991451">
      <w:pPr>
        <w:jc w:val="both"/>
      </w:pPr>
      <w:r>
        <w:t>Trg pobjede 13</w:t>
      </w:r>
    </w:p>
    <w:p w:rsidRDefault="00991451" w:rsidP="002B0A66" w:rsidR="00991451">
      <w:pPr>
        <w:jc w:val="both"/>
      </w:pPr>
      <w:r>
        <w:t>35000 Slav</w:t>
      </w:r>
      <w:r w:rsidR="004077D3">
        <w:t>onski Brod</w:t>
      </w:r>
      <w:r w:rsidR="004077D3">
        <w:tab/>
      </w:r>
      <w:r w:rsidR="004077D3">
        <w:tab/>
      </w:r>
      <w:r w:rsidR="004077D3">
        <w:tab/>
      </w:r>
      <w:r w:rsidR="004077D3">
        <w:tab/>
      </w:r>
      <w:r w:rsidR="004077D3">
        <w:tab/>
      </w:r>
      <w:r w:rsidR="004077D3">
        <w:tab/>
      </w:r>
      <w:r w:rsidR="004077D3">
        <w:tab/>
      </w:r>
      <w:r>
        <w:t>3/St-222/2012</w:t>
      </w:r>
      <w:r w:rsidR="00714F5F">
        <w:t>-37</w:t>
      </w:r>
    </w:p>
    <w:p w:rsidRDefault="00991451" w:rsidP="002B0A66" w:rsidR="00991451">
      <w:pPr>
        <w:jc w:val="both"/>
      </w:pPr>
    </w:p>
    <w:p w:rsidRDefault="004077D3" w:rsidP="002B0A66" w:rsidR="004077D3">
      <w:pPr>
        <w:jc w:val="both"/>
        <w:rPr>
          <w:b/>
          <w:bCs/>
        </w:rPr>
      </w:pPr>
    </w:p>
    <w:p w:rsidRDefault="002B0A66" w:rsidP="002B0A66" w:rsidR="002B0A66">
      <w:pPr>
        <w:jc w:val="center"/>
        <w:rPr>
          <w:b/>
        </w:rPr>
      </w:pPr>
      <w:r>
        <w:rPr>
          <w:b/>
        </w:rPr>
        <w:t>Z A K L J U Č A K</w:t>
      </w:r>
    </w:p>
    <w:p w:rsidRDefault="002B0A66" w:rsidP="002B0A66" w:rsidR="002B0A66">
      <w:pPr>
        <w:jc w:val="both"/>
        <w:rPr>
          <w:b/>
        </w:rPr>
      </w:pPr>
    </w:p>
    <w:p w:rsidRDefault="002B0A66" w:rsidP="002B0A66" w:rsidR="002B0A66">
      <w:pPr>
        <w:ind w:firstLine="720"/>
        <w:jc w:val="both"/>
      </w:pPr>
      <w:r>
        <w:t xml:space="preserve">TRGOVAČKI SUD U OSIJEKU, STALNA SLUŽBA U SLAVONSKOM BRODU, po sutkinji Danieli Martini Maoduš, u stečajnome postupku </w:t>
      </w:r>
      <w:r w:rsidR="005F7454">
        <w:t xml:space="preserve">nad stečajnom masom </w:t>
      </w:r>
      <w:r>
        <w:rPr>
          <w:b/>
          <w:bCs/>
        </w:rPr>
        <w:t>VITORIA FITNESS d.o.o., Slavonski Brod, Naselje Marsonia 5/4, OIB: 76535903176</w:t>
      </w:r>
      <w:r>
        <w:t xml:space="preserve">, koga zastupa Milan Nakić iz Pakraca, </w:t>
      </w:r>
      <w:r w:rsidR="005F7454">
        <w:t>upravitelj stečajne mase, 3</w:t>
      </w:r>
      <w:r>
        <w:t>. listopada 2017.</w:t>
      </w:r>
    </w:p>
    <w:p w:rsidRDefault="004077D3" w:rsidP="002B0A66" w:rsidR="004077D3">
      <w:pPr>
        <w:jc w:val="both"/>
        <w:rPr>
          <w:b/>
          <w:bCs/>
        </w:rPr>
      </w:pPr>
    </w:p>
    <w:p w:rsidRDefault="00991451" w:rsidP="002B0A66" w:rsidR="00991451">
      <w:pPr>
        <w:jc w:val="both"/>
        <w:rPr>
          <w:b/>
          <w:bCs/>
        </w:rPr>
      </w:pPr>
    </w:p>
    <w:p w:rsidRDefault="002B0A66" w:rsidP="002B0A66" w:rsidR="0000222F" w:rsidRPr="00494437">
      <w:pPr>
        <w:jc w:val="center"/>
        <w:rPr>
          <w:bCs/>
        </w:rPr>
      </w:pPr>
      <w:r w:rsidRPr="00494437">
        <w:rPr>
          <w:bCs/>
        </w:rPr>
        <w:t>z a k l j u č i o   j e</w:t>
      </w:r>
    </w:p>
    <w:p w:rsidRDefault="00991451" w:rsidP="002B0A66" w:rsidR="00991451" w:rsidRPr="005F7454">
      <w:pPr>
        <w:jc w:val="both"/>
        <w:rPr>
          <w:b/>
          <w:bCs/>
        </w:rPr>
      </w:pPr>
      <w:r>
        <w:t xml:space="preserve">            </w:t>
      </w:r>
    </w:p>
    <w:p w:rsidRDefault="005F7454" w:rsidP="002B0A66" w:rsidR="00991451">
      <w:pPr>
        <w:jc w:val="both"/>
      </w:pPr>
      <w:r>
        <w:tab/>
        <w:t xml:space="preserve">Poziva se upravitelj stečajne mase izvijestiti </w:t>
      </w:r>
      <w:r w:rsidR="00494437">
        <w:t xml:space="preserve">ovaj </w:t>
      </w:r>
      <w:r>
        <w:t xml:space="preserve">sud o fazi ovršnog postupka. </w:t>
      </w:r>
    </w:p>
    <w:p w:rsidRDefault="005F7454" w:rsidP="002B0A66" w:rsidR="005F7454">
      <w:pPr>
        <w:jc w:val="both"/>
      </w:pPr>
    </w:p>
    <w:p w:rsidRDefault="00991451" w:rsidP="002B0A66" w:rsidR="00991451">
      <w:pPr>
        <w:jc w:val="both"/>
      </w:pPr>
      <w:r>
        <w:t xml:space="preserve">                                               </w:t>
      </w:r>
      <w:r w:rsidR="004077D3">
        <w:t>U Slav.</w:t>
      </w:r>
      <w:r w:rsidR="00DD6B60">
        <w:t xml:space="preserve"> </w:t>
      </w:r>
      <w:r w:rsidR="004077D3">
        <w:t xml:space="preserve">Brodu </w:t>
      </w:r>
      <w:r w:rsidR="005F7454">
        <w:t>3. listopada</w:t>
      </w:r>
      <w:r>
        <w:t xml:space="preserve"> 201</w:t>
      </w:r>
      <w:r w:rsidR="0000222F">
        <w:t>7</w:t>
      </w:r>
      <w:r>
        <w:t>.</w:t>
      </w:r>
    </w:p>
    <w:p w:rsidRDefault="00991451" w:rsidP="002B0A66" w:rsidR="00991451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 </w:t>
      </w:r>
    </w:p>
    <w:p w:rsidRDefault="00991451" w:rsidP="005F7454" w:rsidR="00991451">
      <w:pPr>
        <w:ind w:firstLine="720" w:left="5760"/>
        <w:jc w:val="both"/>
      </w:pPr>
      <w:r>
        <w:t xml:space="preserve"> S U T K I N J A:</w:t>
      </w:r>
    </w:p>
    <w:p w:rsidRDefault="00991451" w:rsidP="002B0A66" w:rsidR="00991451">
      <w:pPr>
        <w:jc w:val="both"/>
      </w:pPr>
      <w:r>
        <w:t>                                                                         </w:t>
      </w:r>
      <w:r w:rsidR="004077D3">
        <w:t>                             </w:t>
      </w:r>
      <w:r>
        <w:t xml:space="preserve"> Daniela Martini Maoduš</w:t>
      </w:r>
    </w:p>
    <w:sectPr w:rsidR="0099145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6213"/>
    <w:rsid w:val="0000222F"/>
    <w:rsid w:val="00027556"/>
    <w:rsid w:val="000533C5"/>
    <w:rsid w:val="000D6213"/>
    <w:rsid w:val="000D7948"/>
    <w:rsid w:val="001151AA"/>
    <w:rsid w:val="00142FA5"/>
    <w:rsid w:val="0014352E"/>
    <w:rsid w:val="00206431"/>
    <w:rsid w:val="00212CE0"/>
    <w:rsid w:val="002B0A66"/>
    <w:rsid w:val="002D0FD5"/>
    <w:rsid w:val="002E4893"/>
    <w:rsid w:val="00396D22"/>
    <w:rsid w:val="003F1297"/>
    <w:rsid w:val="004077D3"/>
    <w:rsid w:val="004108E3"/>
    <w:rsid w:val="004127BC"/>
    <w:rsid w:val="00421389"/>
    <w:rsid w:val="00421F71"/>
    <w:rsid w:val="004626D8"/>
    <w:rsid w:val="00466059"/>
    <w:rsid w:val="00494437"/>
    <w:rsid w:val="00494BBC"/>
    <w:rsid w:val="004F3AE5"/>
    <w:rsid w:val="005217D6"/>
    <w:rsid w:val="005F7454"/>
    <w:rsid w:val="00603926"/>
    <w:rsid w:val="00647177"/>
    <w:rsid w:val="00680D1F"/>
    <w:rsid w:val="006B38A5"/>
    <w:rsid w:val="006D42EB"/>
    <w:rsid w:val="00707F4B"/>
    <w:rsid w:val="00714F5F"/>
    <w:rsid w:val="00737D8D"/>
    <w:rsid w:val="007B6D91"/>
    <w:rsid w:val="007E6BC4"/>
    <w:rsid w:val="008D3FC2"/>
    <w:rsid w:val="00903593"/>
    <w:rsid w:val="00913FAA"/>
    <w:rsid w:val="0094170F"/>
    <w:rsid w:val="0095445B"/>
    <w:rsid w:val="0097783F"/>
    <w:rsid w:val="00991451"/>
    <w:rsid w:val="009B0F32"/>
    <w:rsid w:val="00A86C63"/>
    <w:rsid w:val="00AA25CE"/>
    <w:rsid w:val="00B3521F"/>
    <w:rsid w:val="00B92E5D"/>
    <w:rsid w:val="00BD6054"/>
    <w:rsid w:val="00BF5870"/>
    <w:rsid w:val="00C71C02"/>
    <w:rsid w:val="00C74DCD"/>
    <w:rsid w:val="00CA654B"/>
    <w:rsid w:val="00D874D2"/>
    <w:rsid w:val="00DB25EA"/>
    <w:rsid w:val="00DD6B60"/>
    <w:rsid w:val="00E13ECD"/>
    <w:rsid w:val="00E14795"/>
    <w:rsid w:val="00E1505F"/>
    <w:rsid w:val="00E4054C"/>
    <w:rsid w:val="00F420E1"/>
    <w:rsid w:val="00F96B88"/>
    <w:rsid w:val="00FB1A89"/>
    <w:rsid w:val="00FD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D62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D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7D8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7D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7D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D62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D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7D8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7D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7D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461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930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1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16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8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762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0823.069E49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2012.</izvorni_sadrzaj>
    <derivirana_varijabla naziv="DomainObject.Predmet.DatumOsnivanja_1">17.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travnja 2013.</izvorni_sadrzaj>
    <derivirana_varijabla naziv="DomainObject.Predmet.DatumRjesavanja_1">15.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St-222/2012</izvorni_sadrzaj>
    <derivirana_varijabla naziv="DomainObject.Predmet.OznakaBroj_1">St-222/2012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spis Ovr-1138/2009 OS Sl.Brod</izvorni_sadrzaj>
    <derivirana_varijabla naziv="DomainObject.Predmet.PrimjedbaSuca_1">spis Ovr-1138/2009 OS Sl.Brod</derivirana_varijabla>
  </DomainObject.Predmet.PrimjedbaSuca>
  <DomainObject.Predmet.ProtustrankaFormated>
    <izvorni_sadrzaj>  VIKTORIA FITNESS  d.o.o. SLAVONSKI BROD</izvorni_sadrzaj>
    <derivirana_varijabla naziv="DomainObject.Predmet.ProtustrankaFormated_1">  VIKTORIA FITNESS  d.o.o. SLAVONSKI BROD</derivirana_varijabla>
  </DomainObject.Predmet.ProtustrankaFormated>
  <DomainObject.Predmet.ProtustrankaFormatedOIB>
    <izvorni_sadrzaj>  VIKTORIA FITNESS  d.o.o. SLAVONSKI BROD, OIB 76535903176</izvorni_sadrzaj>
    <derivirana_varijabla naziv="DomainObject.Predmet.ProtustrankaFormatedOIB_1">  VIKTORIA FITNESS  d.o.o. SLAVONSKI BROD, OIB 76535903176</derivirana_varijabla>
  </DomainObject.Predmet.ProtustrankaFormatedOIB>
  <DomainObject.Predmet.ProtustrankaFormatedWithAdress>
    <izvorni_sadrzaj> VIKTORIA FITNESS  d.o.o. SLAVONSKI BROD, Naselje Marsonia 5/4, 35000 Slavonski Brod</izvorni_sadrzaj>
    <derivirana_varijabla naziv="DomainObject.Predmet.ProtustrankaFormatedWithAdress_1"> VIKTORIA FITNESS  d.o.o. SLAVONSKI BROD, Naselje Marsonia 5/4, 35000 Slavonski Brod</derivirana_varijabla>
  </DomainObject.Predmet.ProtustrankaFormatedWithAdress>
  <DomainObject.Predmet.ProtustrankaFormatedWithAdressOIB>
    <izvorni_sadrzaj> VIKTORIA FITNESS  d.o.o. SLAVONSKI BROD, OIB 76535903176, Naselje Marsonia 5/4, 35000 Slavonski Brod</izvorni_sadrzaj>
    <derivirana_varijabla naziv="DomainObject.Predmet.ProtustrankaFormatedWithAdressOIB_1"> VIKTORIA FITNESS  d.o.o. SLAVONSKI BROD, OIB 76535903176, Naselje Marsonia 5/4, 35000 Slavonski Brod</derivirana_varijabla>
  </DomainObject.Predmet.ProtustrankaFormatedWithAdressOIB>
  <DomainObject.Predmet.ProtustrankaWithAdress>
    <izvorni_sadrzaj>VIKTORIA FITNESS  d.o.o. SLAVONSKI BROD Naselje Marsonia 5/4, 35000 Slavonski Brod</izvorni_sadrzaj>
    <derivirana_varijabla naziv="DomainObject.Predmet.ProtustrankaWithAdress_1">VIKTORIA FITNESS  d.o.o. SLAVONSKI BROD Naselje Marsonia 5/4, 35000 Slavonski Brod</derivirana_varijabla>
  </DomainObject.Predmet.ProtustrankaWithAdress>
  <DomainObject.Predmet.ProtustrankaWithAdressOIB>
    <izvorni_sadrzaj>VIKTORIA FITNESS  d.o.o. SLAVONSKI BROD, OIB 76535903176, Naselje Marsonia 5/4, 35000 Slavonski Brod</izvorni_sadrzaj>
    <derivirana_varijabla naziv="DomainObject.Predmet.ProtustrankaWithAdressOIB_1">VIKTORIA FITNESS  d.o.o. SLAVONSKI BROD, OIB 76535903176, Naselje Marsonia 5/4, 35000 Slavonski Brod</derivirana_varijabla>
  </DomainObject.Predmet.ProtustrankaWithAdressOIB>
  <DomainObject.Predmet.ProtustrankaNazivFormated>
    <izvorni_sadrzaj>VIKTORIA FITNESS  d.o.o. SLAVONSKI BROD</izvorni_sadrzaj>
    <derivirana_varijabla naziv="DomainObject.Predmet.ProtustrankaNazivFormated_1">VIKTORIA FITNESS  d.o.o. SLAVONSKI BROD</derivirana_varijabla>
  </DomainObject.Predmet.ProtustrankaNazivFormated>
  <DomainObject.Predmet.ProtustrankaNazivFormatedOIB>
    <izvorni_sadrzaj>VIKTORIA FITNESS  d.o.o. SLAVONSKI BROD, OIB 76535903176</izvorni_sadrzaj>
    <derivirana_varijabla naziv="DomainObject.Predmet.ProtustrankaNazivFormatedOIB_1">VIKTORIA FITNESS  d.o.o. SLAVONSKI BROD, OIB 76535903176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ADRIA - BANK  d.d. ZAGREB</izvorni_sadrzaj>
    <derivirana_varijabla naziv="DomainObject.Predmet.StrankaFormated_1">  HYPO ALPE ADRIA - BANK  d.d. ZAGREB</derivirana_varijabla>
  </DomainObject.Predmet.StrankaFormated>
  <DomainObject.Predmet.StrankaFormatedOIB>
    <izvorni_sadrzaj>  HYPO ALPE ADRIA - BANK  d.d. ZAGREB, OIB 14036333877</izvorni_sadrzaj>
    <derivirana_varijabla naziv="DomainObject.Predmet.StrankaFormatedOIB_1">  HYPO ALPE ADRIA - BANK  d.d. ZAGREB, OIB 14036333877</derivirana_varijabla>
  </DomainObject.Predmet.StrankaFormatedOIB>
  <DomainObject.Predmet.StrankaFormatedWithAdress>
    <izvorni_sadrzaj> HYPO ALPE ADRIA - BANK  d.d. ZAGREB, Slavonska avenija 6, 10000 Zagreb</izvorni_sadrzaj>
    <derivirana_varijabla naziv="DomainObject.Predmet.StrankaFormatedWithAdress_1"> HYPO ALPE ADRIA - BANK  d.d. ZAGREB, Slavonska avenija 6, 10000 Zagreb</derivirana_varijabla>
  </DomainObject.Predmet.StrankaFormatedWithAdress>
  <DomainObject.Predmet.StrankaFormatedWithAdressOIB>
    <izvorni_sadrzaj> HYPO ALPE ADRIA - BANK  d.d. ZAGREB, OIB 14036333877, Slavonska avenija 6, 10000 Zagreb</izvorni_sadrzaj>
    <derivirana_varijabla naziv="DomainObject.Predmet.StrankaFormatedWithAdressOIB_1"> HYPO ALPE ADRIA - BANK  d.d. ZAGREB, OIB 14036333877, Slavonska avenija 6, 10000 Zagreb</derivirana_varijabla>
  </DomainObject.Predmet.StrankaFormatedWithAdressOIB>
  <DomainObject.Predmet.StrankaWithAdress>
    <izvorni_sadrzaj>HYPO ALPE ADRIA - BANK  d.d. ZAGREB Slavonska avenija 6,10000 Zagreb</izvorni_sadrzaj>
    <derivirana_varijabla naziv="DomainObject.Predmet.StrankaWithAdress_1">HYPO ALPE ADRIA - BANK  d.d. ZAGREB Slavonska avenija 6,10000 Zagreb</derivirana_varijabla>
  </DomainObject.Predmet.StrankaWithAdress>
  <DomainObject.Predmet.StrankaWithAdressOIB>
    <izvorni_sadrzaj>HYPO ALPE ADRIA - BANK  d.d. ZAGREB, OIB 14036333877, Slavonska avenija 6,10000 Zagreb</izvorni_sadrzaj>
    <derivirana_varijabla naziv="DomainObject.Predmet.StrankaWithAdressOIB_1">HYPO ALPE ADRIA - BANK  d.d. ZAGREB, OIB 14036333877, Slavonska avenija 6,10000 Zagreb</derivirana_varijabla>
  </DomainObject.Predmet.StrankaWithAdressOIB>
  <DomainObject.Predmet.StrankaNazivFormated>
    <izvorni_sadrzaj>HYPO ALPE ADRIA - BANK  d.d. ZAGREB</izvorni_sadrzaj>
    <derivirana_varijabla naziv="DomainObject.Predmet.StrankaNazivFormated_1">HYPO ALPE ADRIA - BANK  d.d. ZAGREB</derivirana_varijabla>
  </DomainObject.Predmet.StrankaNazivFormated>
  <DomainObject.Predmet.StrankaNazivFormatedOIB>
    <izvorni_sadrzaj>HYPO ALPE ADRIA - BANK  d.d. ZAGREB, OIB 14036333877</izvorni_sadrzaj>
    <derivirana_varijabla naziv="DomainObject.Predmet.StrankaNazivFormatedOIB_1">HYPO ALPE ADRIA - BANK  d.d.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ADRIA - BANK  d.d. ZAGREB</item>
    </izvorni_sadrzaj>
    <derivirana_varijabla naziv="DomainObject.Predmet.StrankaListFormated_1">
      <item>HYPO ALPE ADRIA - BANK  d.d. ZAGREB</item>
    </derivirana_varijabla>
  </DomainObject.Predmet.StrankaListFormated>
  <DomainObject.Predmet.StrankaListFormatedOIB>
    <izvorni_sadrzaj>
      <item>HYPO ALPE ADRIA - BANK  d.d. ZAGREB, OIB 14036333877</item>
    </izvorni_sadrzaj>
    <derivirana_varijabla naziv="DomainObject.Predmet.StrankaListFormatedOIB_1">
      <item>HYPO ALPE ADRIA - BANK  d.d. ZAGREB, OIB 14036333877</item>
    </derivirana_varijabla>
  </DomainObject.Predmet.StrankaListFormatedOIB>
  <DomainObject.Predmet.StrankaListFormatedWithAdress>
    <izvorni_sadrzaj>
      <item>HYPO ALPE ADRIA - BANK  d.d. ZAGREB, Slavonska avenija 6, 10000 Zagreb</item>
    </izvorni_sadrzaj>
    <derivirana_varijabla naziv="DomainObject.Predmet.StrankaListFormatedWithAdress_1">
      <item>HYPO ALPE ADRIA - BANK  d.d. ZAGREB, Slavonska avenija 6, 10000 Zagreb</item>
    </derivirana_varijabla>
  </DomainObject.Predmet.StrankaListFormatedWithAdress>
  <DomainObject.Predmet.StrankaListFormatedWithAdressOIB>
    <izvorni_sadrzaj>
      <item>HYPO ALPE ADRIA - BANK  d.d. ZAGREB, OIB 14036333877, Slavonska avenija 6, 10000 Zagreb</item>
    </izvorni_sadrzaj>
    <derivirana_varijabla naziv="DomainObject.Predmet.StrankaListFormatedWithAdressOIB_1">
      <item>HYPO ALPE ADRIA - BANK  d.d. ZAGREB, OIB 14036333877, Slavonska avenija 6, 10000 Zagreb</item>
    </derivirana_varijabla>
  </DomainObject.Predmet.StrankaListFormatedWithAdressOIB>
  <DomainObject.Predmet.StrankaListNazivFormated>
    <izvorni_sadrzaj>
      <item>HYPO ALPE ADRIA - BANK  d.d. ZAGREB</item>
    </izvorni_sadrzaj>
    <derivirana_varijabla naziv="DomainObject.Predmet.StrankaListNazivFormated_1">
      <item>HYPO ALPE ADRIA - BANK  d.d. ZAGREB</item>
    </derivirana_varijabla>
  </DomainObject.Predmet.StrankaListNazivFormated>
  <DomainObject.Predmet.StrankaListNazivFormatedOIB>
    <izvorni_sadrzaj>
      <item>HYPO ALPE ADRIA - BANK  d.d. ZAGREB, OIB 14036333877</item>
    </izvorni_sadrzaj>
    <derivirana_varijabla naziv="DomainObject.Predmet.StrankaListNazivFormatedOIB_1">
      <item>HYPO ALPE ADRIA - BANK  d.d. ZAGREB, OIB 14036333877</item>
    </derivirana_varijabla>
  </DomainObject.Predmet.StrankaListNazivFormatedOIB>
  <DomainObject.Predmet.ProtuStrankaListFormated>
    <izvorni_sadrzaj>
      <item>VIKTORIA FITNESS  d.o.o. SLAVONSKI BROD</item>
    </izvorni_sadrzaj>
    <derivirana_varijabla naziv="DomainObject.Predmet.ProtuStrankaListFormated_1">
      <item>VIKTORIA FITNESS  d.o.o. SLAVONSKI BROD</item>
    </derivirana_varijabla>
  </DomainObject.Predmet.ProtuStrankaListFormated>
  <DomainObject.Predmet.ProtuStrankaListFormatedOIB>
    <izvorni_sadrzaj>
      <item>VIKTORIA FITNESS  d.o.o. SLAVONSKI BROD, OIB 76535903176</item>
    </izvorni_sadrzaj>
    <derivirana_varijabla naziv="DomainObject.Predmet.ProtuStrankaListFormatedOIB_1">
      <item>VIKTORIA FITNESS  d.o.o. SLAVONSKI BROD, OIB 76535903176</item>
    </derivirana_varijabla>
  </DomainObject.Predmet.ProtuStrankaListFormatedOIB>
  <DomainObject.Predmet.ProtuStrankaListFormatedWithAdress>
    <izvorni_sadrzaj>
      <item>VIKTORIA FITNESS  d.o.o. SLAVONSKI BROD, Naselje Marsonia 5/4, 35000 Slavonski Brod</item>
    </izvorni_sadrzaj>
    <derivirana_varijabla naziv="DomainObject.Predmet.ProtuStrankaListFormatedWithAdress_1">
      <item>VIKTORIA FITNESS  d.o.o. SLAVONSKI BROD, Naselje Marsonia 5/4, 35000 Slavonski Brod</item>
    </derivirana_varijabla>
  </DomainObject.Predmet.ProtuStrankaListFormatedWithAdress>
  <DomainObject.Predmet.ProtuStrankaListFormatedWithAdressOIB>
    <izvorni_sadrzaj>
      <item>VIKTORIA FITNESS  d.o.o. SLAVONSKI BROD, OIB 76535903176, Naselje Marsonia 5/4, 35000 Slavonski Brod</item>
    </izvorni_sadrzaj>
    <derivirana_varijabla naziv="DomainObject.Predmet.ProtuStrankaListFormatedWithAdressOIB_1">
      <item>VIKTORIA FITNESS  d.o.o. SLAVONSKI BROD, OIB 76535903176, Naselje Marsonia 5/4, 35000 Slavonski Brod</item>
    </derivirana_varijabla>
  </DomainObject.Predmet.ProtuStrankaListFormatedWithAdressOIB>
  <DomainObject.Predmet.ProtuStrankaListNazivFormated>
    <izvorni_sadrzaj>
      <item>VIKTORIA FITNESS  d.o.o. SLAVONSKI BROD</item>
    </izvorni_sadrzaj>
    <derivirana_varijabla naziv="DomainObject.Predmet.ProtuStrankaListNazivFormated_1">
      <item>VIKTORIA FITNESS  d.o.o. SLAVONSKI BROD</item>
    </derivirana_varijabla>
  </DomainObject.Predmet.ProtuStrankaListNazivFormated>
  <DomainObject.Predmet.ProtuStrankaListNazivFormatedOIB>
    <izvorni_sadrzaj>
      <item>VIKTORIA FITNESS  d.o.o. SLAVONSKI BROD, OIB 76535903176</item>
    </izvorni_sadrzaj>
    <derivirana_varijabla naziv="DomainObject.Predmet.ProtuStrankaListNazivFormatedOIB_1">
      <item>VIKTORIA FITNESS  d.o.o. SLAVONSKI BROD, OIB 76535903176</item>
    </derivirana_varijabla>
  </DomainObject.Predmet.ProtuStrankaListNazivFormatedOIB>
  <DomainObject.Predmet.OstaliListFormated>
    <izvorni_sadrzaj>
      <item>MILAN NAKIĆ</item>
      <item>Financijska agencija</item>
      <item>DEJAN DUGONJIĆ</item>
      <item>ŽUPANIJSKO DRŽAVNO ODVJETNIŠTVO Građansko-upravni odjel</item>
      <item>MF POREZNA UPRAVA SLAVONSKI BROD</item>
      <item>TS OS RAČUNOVODSTVO</item>
      <item>HYPO ALPE-ADRIA-BANK d.d.</item>
      <item>TS OS SSSB 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MILAN NAKIĆ</item>
      <item>Financijska agencija</item>
      <item>DEJAN DUGONJIĆ</item>
      <item>ŽUPANIJSKO DRŽAVNO ODVJETNIŠTVO Građansko-upravni odjel</item>
      <item>MF POREZNA UPRAVA SLAVONSKI BROD</item>
      <item>TS OS RAČUNOVODSTVO</item>
      <item>HYPO ALPE-ADRIA-BANK d.d.</item>
      <item>TS OS SSSB 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MILAN NAKIĆ</item>
      <item>Financijska agencija, OIB 85821130368</item>
      <item>DEJAN DUGONJIĆ</item>
      <item>ŽUPANIJSKO DRŽAVNO ODVJETNIŠTVO Građansko-upravni odjel</item>
      <item>MF POREZNA UPRAVA SLAVONSKI BROD</item>
      <item>TS OS RAČUNOVODSTVO</item>
      <item>HYPO ALPE-ADRIA-BANK d.d.</item>
      <item>TS OS SSSB 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MILAN NAKIĆ</item>
      <item>Financijska agencija, OIB 85821130368</item>
      <item>DEJAN DUGONJIĆ</item>
      <item>ŽUPANIJSKO DRŽAVNO ODVJETNIŠTVO Građansko-upravni odjel</item>
      <item>MF POREZNA UPRAVA SLAVONSKI BROD</item>
      <item>TS OS RAČUNOVODSTVO</item>
      <item>HYPO ALPE-ADRIA-BANK d.d.</item>
      <item>TS OS SSSB 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MILAN NAKIĆ, J. J. Strossmayera, 34550 Pakrac</item>
      <item>Financijska agencija, Vrtni put 3, 10000 Zagreb</item>
      <item>DEJAN DUGONJIĆ, Podvinjska 204, 35000 Slavonski Brod</item>
      <item>ŽUPANIJSKO DRŽAVNO ODVJETNIŠTVO Građansko-upravni odjel, 35000 Slavonski Brod</item>
      <item>MF POREZNA UPRAVA SLAVONSKI BROD, 35000 Slavonski Brod</item>
      <item>TS OS RAČUNOVODSTVO, 31000 Osijek</item>
      <item>HYPO ALPE-ADRIA-BANK d.d., Slavonska avenija 6, 10000 Zagreb</item>
      <item>TS OS SSSB REGISTAR SUDA, 35000 Slavonski Brod</item>
      <item>NARODNE NOVINE, dioničko društvo za izdavanje i tiskanje Službenog lista Republike Hrvatske, službenih i drugih obrazaca te , Savski Gaj XIII. put 6, 10000 Zagreb</item>
    </izvorni_sadrzaj>
    <derivirana_varijabla naziv="DomainObject.Predmet.OstaliListFormatedWithAdress_1">
      <item>MILAN NAKIĆ, J. J. Strossmayera, 34550 Pakrac</item>
      <item>Financijska agencija, Vrtni put 3, 10000 Zagreb</item>
      <item>DEJAN DUGONJIĆ, Podvinjska 204, 35000 Slavonski Brod</item>
      <item>ŽUPANIJSKO DRŽAVNO ODVJETNIŠTVO Građansko-upravni odjel, 35000 Slavonski Brod</item>
      <item>MF POREZNA UPRAVA SLAVONSKI BROD, 35000 Slavonski Brod</item>
      <item>TS OS RAČUNOVODSTVO, 31000 Osijek</item>
      <item>HYPO ALPE-ADRIA-BANK d.d., Slavonska avenija 6, 10000 Zagreb</item>
      <item>TS OS SSSB REGISTAR SUDA, 35000 Slavonski Brod</item>
      <item>NARODNE NOVINE, dioničko društvo za izdavanje i tiskanje Službenog lista Republike Hrvatske, službenih i drugih obrazaca te , Savski Gaj XIII. put 6, 10000 Zagreb</item>
    </derivirana_varijabla>
  </DomainObject.Predmet.OstaliListFormatedWithAdress>
  <DomainObject.Predmet.OstaliListFormatedWithAdressOIB>
    <izvorni_sadrzaj>
      <item>MILAN NAKIĆ, J. J. Strossmayera, 34550 Pakrac</item>
      <item>Financijska agencija, OIB 85821130368, Vrtni put 3, 10000 Zagreb</item>
      <item>DEJAN DUGONJIĆ, Podvinjska 204, 35000 Slavonski Brod</item>
      <item>ŽUPANIJSKO DRŽAVNO ODVJETNIŠTVO Građansko-upravni odjel, 35000 Slavonski Brod</item>
      <item>MF POREZNA UPRAVA SLAVONSKI BROD, 35000 Slavonski Brod</item>
      <item>TS OS RAČUNOVODSTVO, 31000 Osijek</item>
      <item>HYPO ALPE-ADRIA-BANK d.d., Slavonska avenija 6, 10000 Zagreb</item>
      <item>TS OS SSSB REGISTAR SUDA, 35000 Slavonski Brod</item>
      <item>NARODNE NOVINE, dioničko društvo za izdavanje i tiskanje Službenog lista Republike Hrvatske, službenih i drugih obrazaca te , OIB 64546066176, Savski Gaj XIII. put 6, 10000 Zagreb</item>
    </izvorni_sadrzaj>
    <derivirana_varijabla naziv="DomainObject.Predmet.OstaliListFormatedWithAdressOIB_1">
      <item>MILAN NAKIĆ, J. J. Strossmayera, 34550 Pakrac</item>
      <item>Financijska agencija, OIB 85821130368, Vrtni put 3, 10000 Zagreb</item>
      <item>DEJAN DUGONJIĆ, Podvinjska 204, 35000 Slavonski Brod</item>
      <item>ŽUPANIJSKO DRŽAVNO ODVJETNIŠTVO Građansko-upravni odjel, 35000 Slavonski Brod</item>
      <item>MF POREZNA UPRAVA SLAVONSKI BROD, 35000 Slavonski Brod</item>
      <item>TS OS RAČUNOVODSTVO, 31000 Osijek</item>
      <item>HYPO ALPE-ADRIA-BANK d.d., Slavonska avenija 6, 10000 Zagreb</item>
      <item>TS OS SSSB REGISTAR SUDA, 35000 Slavonski Brod</item>
      <item>NARODNE NOVINE, dioničko društvo za izdavanje i tiskanje Službenog lista Republike Hrvatske, službenih i drugih obrazaca te , OIB 64546066176, Savski Gaj XIII. put 6, 10000 Zagreb</item>
    </derivirana_varijabla>
  </DomainObject.Predmet.OstaliListFormatedWithAdressOIB>
  <DomainObject.Predmet.OstaliListNazivFormated>
    <izvorni_sadrzaj>
      <item>MILAN NAKIĆ</item>
      <item>Financijska agencija</item>
      <item>DEJAN DUGONJIĆ</item>
      <item>ŽUPANIJSKO DRŽAVNO ODVJETNIŠTVO Građansko-upravni odjel</item>
      <item>MF POREZNA UPRAVA SLAVONSKI BROD</item>
      <item>TS OS RAČUNOVODSTVO</item>
      <item>HYPO ALPE-ADRIA-BANK d.d.</item>
      <item>TS OS SSSB 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MILAN NAKIĆ</item>
      <item>Financijska agencija</item>
      <item>DEJAN DUGONJIĆ</item>
      <item>ŽUPANIJSKO DRŽAVNO ODVJETNIŠTVO Građansko-upravni odjel</item>
      <item>MF POREZNA UPRAVA SLAVONSKI BROD</item>
      <item>TS OS RAČUNOVODSTVO</item>
      <item>HYPO ALPE-ADRIA-BANK d.d.</item>
      <item>TS OS SSSB 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MILAN NAKIĆ</item>
      <item>Financijska agencija, OIB 85821130368</item>
      <item>DEJAN DUGONJIĆ</item>
      <item>ŽUPANIJSKO DRŽAVNO ODVJETNIŠTVO Građansko-upravni odjel</item>
      <item>MF POREZNA UPRAVA SLAVONSKI BROD</item>
      <item>TS OS RAČUNOVODSTVO</item>
      <item>HYPO ALPE-ADRIA-BANK d.d.</item>
      <item>TS OS SSSB 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MILAN NAKIĆ</item>
      <item>Financijska agencija, OIB 85821130368</item>
      <item>DEJAN DUGONJIĆ</item>
      <item>ŽUPANIJSKO DRŽAVNO ODVJETNIŠTVO Građansko-upravni odjel</item>
      <item>MF POREZNA UPRAVA SLAVONSKI BROD</item>
      <item>TS OS RAČUNOVODSTVO</item>
      <item>HYPO ALPE-ADRIA-BANK d.d.</item>
      <item>TS OS SSSB 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ADRIA - BANK  d.d. ZAGREB</izvorni_sadrzaj>
    <derivirana_varijabla naziv="DomainObject.Predmet.StrankaIDrugi_1">HYPO ALPE ADRIA - BANK  d.d. ZAGREB</derivirana_varijabla>
  </DomainObject.Predmet.StrankaIDrugi>
  <DomainObject.Predmet.ProtustrankaIDrugi>
    <izvorni_sadrzaj>VIKTORIA FITNESS  d.o.o. SLAVONSKI BROD</izvorni_sadrzaj>
    <derivirana_varijabla naziv="DomainObject.Predmet.ProtustrankaIDrugi_1">VIKTORIA FITNESS  d.o.o. SLAVONSKI BROD</derivirana_varijabla>
  </DomainObject.Predmet.ProtustrankaIDrugi>
  <DomainObject.Predmet.StrankaIDrugiAdressOIB>
    <izvorni_sadrzaj>HYPO ALPE ADRIA - BANK  d.d. ZAGREB, OIB 14036333877, Slavonska avenija 6, 10000 Zagreb</izvorni_sadrzaj>
    <derivirana_varijabla naziv="DomainObject.Predmet.StrankaIDrugiAdressOIB_1">HYPO ALPE ADRIA - BANK  d.d. ZAGREB, OIB 14036333877, Slavonska avenija 6, 10000 Zagreb</derivirana_varijabla>
  </DomainObject.Predmet.StrankaIDrugiAdressOIB>
  <DomainObject.Predmet.ProtustrankaIDrugiAdressOIB>
    <izvorni_sadrzaj>VIKTORIA FITNESS  d.o.o. SLAVONSKI BROD, OIB 76535903176, Naselje Marsonia 5/4, 35000 Slavonski Brod</izvorni_sadrzaj>
    <derivirana_varijabla naziv="DomainObject.Predmet.ProtustrankaIDrugiAdressOIB_1">VIKTORIA FITNESS  d.o.o. SLAVONSKI BROD, OIB 76535903176, Naselje Marsonia 5/4,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2013.</izvorni_sadrzaj>
    <derivirana_varijabla naziv="DomainObject.Predmet.OdlukaRjesenje.DatumDonosenjaOdluke_1">11. travnja 2013.</derivirana_varijabla>
  </DomainObject.Predmet.OdlukaRjesenje.DatumDonosenjaOdluke>
  <DomainObject.Predmet.OdlukaRjesenje.DatumPravomocnosti>
    <izvorni_sadrzaj>6. svibnja 2013.</izvorni_sadrzaj>
    <derivirana_varijabla naziv="DomainObject.Predmet.OdlukaRjesenje.DatumPravomocnosti_1">6. svibnja 2013.</derivirana_varijabla>
  </DomainObject.Predmet.OdlukaRjesenje.DatumPravomocnosti>
  <DomainObject.Predmet.OdlukaRjesenje.Oznaka>
    <izvorni_sadrzaj>St-222/2012-23</izvorni_sadrzaj>
    <derivirana_varijabla naziv="DomainObject.Predmet.OdlukaRjesenje.Oznaka_1">St-222/2012-23</derivirana_varijabla>
  </DomainObject.Predmet.OdlukaRjesenje.Oznaka>
  <DomainObject.Predmet.SudioniciListNaziv>
    <izvorni_sadrzaj>
      <item>VIKTORIA FITNESS  d.o.o. SLAVONSKI BROD</item>
      <item>HYPO ALPE ADRIA - BANK  d.d. ZAGREB</item>
      <item>MILAN NAKIĆ</item>
      <item>Financijska agencija</item>
      <item>DEJAN DUGONJIĆ</item>
      <item>ŽUPANIJSKO DRŽAVNO ODVJETNIŠTVO Građansko-upravni odjel</item>
      <item>MF POREZNA UPRAVA SLAVONSKI BROD</item>
      <item>TS OS RAČUNOVODSTVO</item>
      <item>HYPO ALPE-ADRIA-BANK d.d.</item>
      <item>TS OS SSSB 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VIKTORIA FITNESS  d.o.o. SLAVONSKI BROD</item>
      <item>HYPO ALPE ADRIA - BANK  d.d. ZAGREB</item>
      <item>MILAN NAKIĆ</item>
      <item>Financijska agencija</item>
      <item>DEJAN DUGONJIĆ</item>
      <item>ŽUPANIJSKO DRŽAVNO ODVJETNIŠTVO Građansko-upravni odjel</item>
      <item>MF POREZNA UPRAVA SLAVONSKI BROD</item>
      <item>TS OS RAČUNOVODSTVO</item>
      <item>HYPO ALPE-ADRIA-BANK d.d.</item>
      <item>TS OS SSSB 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VIKTORIA FITNESS  d.o.o. SLAVONSKI BROD, OIB 76535903176, Naselje Marsonia 5/4,35000 Slavonski Brod</item>
      <item>HYPO ALPE ADRIA - BANK  d.d. ZAGREB, OIB 14036333877, Slavonska avenija 6,10000 Zagreb</item>
      <item>MILAN NAKIĆ, J. J. Strossmayera,34550 Pakrac</item>
      <item>Financijska agencija, OIB 85821130368, Vrtni put 3,10000 Zagreb</item>
      <item>DEJAN DUGONJIĆ, Podvinjska 204,35000 Slavonski Brod</item>
      <item>ŽUPANIJSKO DRŽAVNO ODVJETNIŠTVO Građansko-upravni odjel, 35000 Slavonski Brod</item>
      <item>MF POREZNA UPRAVA SLAVONSKI BROD, 35000 Slavonski Brod</item>
      <item>TS OS RAČUNOVODSTVO, 31000 Osijek</item>
      <item>HYPO ALPE-ADRIA-BANK d.d., Slavonska avenija 6,10000 Zagreb</item>
      <item>TS OS SSSB REGISTAR SUDA, 35000 Slavonski Brod</item>
      <item>NARODNE NOVINE, dioničko društvo za izdavanje i tiskanje Službenog lista Republike Hrvatske, službenih i drugih obrazaca te , OIB 64546066176, Savski Gaj XIII. put 6,10000 Zagreb</item>
    </izvorni_sadrzaj>
    <derivirana_varijabla naziv="DomainObject.Predmet.SudioniciListAdressOIB_1">
      <item>VIKTORIA FITNESS  d.o.o. SLAVONSKI BROD, OIB 76535903176, Naselje Marsonia 5/4,35000 Slavonski Brod</item>
      <item>HYPO ALPE ADRIA - BANK  d.d. ZAGREB, OIB 14036333877, Slavonska avenija 6,10000 Zagreb</item>
      <item>MILAN NAKIĆ, J. J. Strossmayera,34550 Pakrac</item>
      <item>Financijska agencija, OIB 85821130368, Vrtni put 3,10000 Zagreb</item>
      <item>DEJAN DUGONJIĆ, Podvinjska 204,35000 Slavonski Brod</item>
      <item>ŽUPANIJSKO DRŽAVNO ODVJETNIŠTVO Građansko-upravni odjel, 35000 Slavonski Brod</item>
      <item>MF POREZNA UPRAVA SLAVONSKI BROD, 35000 Slavonski Brod</item>
      <item>TS OS RAČUNOVODSTVO, 31000 Osijek</item>
      <item>HYPO ALPE-ADRIA-BANK d.d., Slavonska avenija 6,10000 Zagreb</item>
      <item>TS OS SSSB REGISTAR SUDA, 35000 Slavonski Brod</item>
      <item>NARODNE NOVINE, dioničko društvo za izdavanje i tiskanje Službenog lista Republike Hrvatske, službenih i drugih obrazaca te , OIB 64546066176, Savski Gaj XIII.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76535903176</item>
      <item>, OIB 14036333877</item>
      <item>, OIB null</item>
      <item>, OIB 85821130368</item>
      <item>, OIB null</item>
      <item>, OIB null</item>
      <item>, OIB null</item>
      <item>, OIB null</item>
      <item>, OIB null</item>
      <item>, OIB null</item>
      <item>, OIB 64546066176</item>
    </izvorni_sadrzaj>
    <derivirana_varijabla naziv="DomainObject.Predmet.SudioniciListNazivOIB_1">
      <item>, OIB 76535903176</item>
      <item>, OIB 14036333877</item>
      <item>, OIB null</item>
      <item>, OIB 85821130368</item>
      <item>, OIB null</item>
      <item>, OIB null</item>
      <item>, OIB null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109</properties:Words>
  <properties:Characters>513</properties:Characters>
  <properties:Lines>26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SLUŽBENA BILJEŠKA</vt:lpstr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2017-10-04T07:12:00Z</dcterms:created>
  <dc:creator>bfriscic</dc:creator>
  <cp:lastModifiedBy>wsadmin</cp:lastModifiedBy>
  <cp:lastPrinted>2017-10-04T07:12:00Z</cp:lastPrinted>
  <dcterms:modified xmlns:xsi="http://www.w3.org/2001/XMLSchema-instance" xsi:type="dcterms:W3CDTF">2017-10-04T07:13:00Z</dcterms:modified>
  <cp:revision>4</cp:revision>
  <dc:title>SLUŽBENA BILJEŠKA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