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728b" w14:paraId="257728b" w:rsidRDefault="009430B4" w:rsidP="009430B4" w:rsidR="009430B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0B4" w:rsidP="009430B4" w:rsidR="009430B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30B4" w:rsidP="009430B4" w:rsidR="009430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30B4" w:rsidP="009430B4" w:rsidR="009430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30B4" w:rsidP="009430B4" w:rsidR="009430B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30B4" w:rsidP="009430B4" w:rsidR="009430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430B4" w:rsidP="009430B4" w:rsidR="009430B4" w:rsidRPr="005D578C">
      <w:pPr>
        <w:jc w:val="center"/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430B4" w:rsidP="009430B4" w:rsidR="009430B4" w:rsidRPr="005D578C">
      <w:pPr>
        <w:rPr>
          <w:rFonts w:cs="Times New Roman" w:eastAsia="Times New Roman"/>
          <w:szCs w:val="24"/>
        </w:rPr>
      </w:pPr>
    </w:p>
    <w:p w:rsidRDefault="009430B4" w:rsidP="009430B4" w:rsidR="009430B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BIO ENERGIJA d. o. o. Umag, Đuba 27 b, OIB </w:t>
      </w:r>
      <w:r w:rsidRPr="009430B4">
        <w:rPr>
          <w:rFonts w:cs="Times New Roman" w:eastAsia="Times New Roman"/>
          <w:szCs w:val="24"/>
        </w:rPr>
        <w:t>94817127607</w:t>
      </w:r>
      <w:r>
        <w:rPr>
          <w:rFonts w:cs="Times New Roman" w:eastAsia="Times New Roman"/>
          <w:szCs w:val="24"/>
        </w:rPr>
        <w:t xml:space="preserve">, MBS </w:t>
      </w:r>
      <w:r w:rsidRPr="009430B4">
        <w:rPr>
          <w:rFonts w:cs="Times New Roman" w:eastAsia="Times New Roman"/>
          <w:szCs w:val="24"/>
        </w:rPr>
        <w:t>130020198</w:t>
      </w:r>
      <w:r>
        <w:rPr>
          <w:rFonts w:cs="Times New Roman" w:eastAsia="Times New Roman"/>
          <w:szCs w:val="24"/>
        </w:rPr>
        <w:t xml:space="preserve">, </w:t>
      </w:r>
      <w:r w:rsidR="00FF6282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svibnja 2018.</w:t>
      </w:r>
    </w:p>
    <w:p w:rsidRDefault="009430B4" w:rsidP="009430B4" w:rsidR="009430B4" w:rsidRPr="005D578C">
      <w:pPr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430B4" w:rsidP="009430B4" w:rsidR="009430B4" w:rsidRPr="005D578C">
      <w:pPr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BIO ENERGIJA d. o. o. Umag, Đuba 27 b, OIB </w:t>
      </w:r>
      <w:r w:rsidRPr="009430B4">
        <w:rPr>
          <w:rFonts w:cs="Times New Roman" w:eastAsia="Times New Roman"/>
          <w:szCs w:val="24"/>
        </w:rPr>
        <w:t>94817127607</w:t>
      </w:r>
      <w:r>
        <w:rPr>
          <w:rFonts w:cs="Times New Roman" w:eastAsia="Times New Roman"/>
          <w:szCs w:val="24"/>
        </w:rPr>
        <w:t xml:space="preserve">, MBS </w:t>
      </w:r>
      <w:r w:rsidRPr="009430B4">
        <w:rPr>
          <w:rFonts w:cs="Times New Roman" w:eastAsia="Times New Roman"/>
          <w:szCs w:val="24"/>
        </w:rPr>
        <w:t>130020198</w:t>
      </w:r>
      <w:r>
        <w:rPr>
          <w:rFonts w:cs="Times New Roman" w:eastAsia="Times New Roman"/>
          <w:szCs w:val="24"/>
        </w:rPr>
        <w:t>.</w:t>
      </w:r>
    </w:p>
    <w:p w:rsidRDefault="009430B4" w:rsidP="009430B4" w:rsidR="009430B4" w:rsidRPr="005D578C">
      <w:pPr>
        <w:rPr>
          <w:rFonts w:cs="Times New Roman" w:eastAsia="Times New Roman"/>
          <w:szCs w:val="24"/>
        </w:rPr>
      </w:pPr>
    </w:p>
    <w:p w:rsidRDefault="009430B4" w:rsidP="009430B4" w:rsidR="009430B4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83481633615.</w:t>
      </w:r>
    </w:p>
    <w:p w:rsidRDefault="009430B4" w:rsidP="009430B4" w:rsidR="009430B4">
      <w:pPr>
        <w:rPr>
          <w:rFonts w:cs="Times New Roman" w:eastAsia="Times New Roman"/>
          <w:szCs w:val="20"/>
        </w:rPr>
      </w:pPr>
    </w:p>
    <w:p w:rsidRDefault="009430B4" w:rsidP="009430B4" w:rsidR="009430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BIO ENERGIJA d. o. o. Umag, Đuba 27 b, OIB </w:t>
      </w:r>
      <w:r w:rsidRPr="009430B4">
        <w:rPr>
          <w:rFonts w:cs="Times New Roman" w:eastAsia="Times New Roman"/>
          <w:szCs w:val="24"/>
        </w:rPr>
        <w:t>94817127607</w:t>
      </w:r>
      <w:r>
        <w:rPr>
          <w:rFonts w:cs="Times New Roman" w:eastAsia="Times New Roman"/>
          <w:szCs w:val="24"/>
        </w:rPr>
        <w:t xml:space="preserve">, MBS </w:t>
      </w:r>
      <w:r w:rsidRPr="009430B4">
        <w:rPr>
          <w:rFonts w:cs="Times New Roman" w:eastAsia="Times New Roman"/>
          <w:szCs w:val="24"/>
        </w:rPr>
        <w:t>130020198</w:t>
      </w:r>
      <w:r>
        <w:rPr>
          <w:rFonts w:cs="Times New Roman" w:eastAsia="Times New Roman"/>
          <w:szCs w:val="24"/>
        </w:rPr>
        <w:t>.</w:t>
      </w:r>
    </w:p>
    <w:p w:rsidRDefault="009430B4" w:rsidP="009430B4" w:rsidR="009430B4">
      <w:pPr>
        <w:ind w:firstLine="709"/>
        <w:rPr>
          <w:rFonts w:cs="Times New Roman" w:eastAsia="Times New Roman"/>
          <w:szCs w:val="24"/>
        </w:rPr>
      </w:pPr>
    </w:p>
    <w:p w:rsidRDefault="009430B4" w:rsidP="009430B4" w:rsidR="009430B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BIO ENERGIJA d. o. o. Umag, Đuba 27 b, OIB </w:t>
      </w:r>
      <w:r w:rsidRPr="009430B4">
        <w:rPr>
          <w:rFonts w:cs="Times New Roman" w:eastAsia="Times New Roman"/>
          <w:szCs w:val="24"/>
        </w:rPr>
        <w:t>94817127607</w:t>
      </w:r>
      <w:r>
        <w:rPr>
          <w:rFonts w:cs="Times New Roman" w:eastAsia="Times New Roman"/>
          <w:szCs w:val="24"/>
        </w:rPr>
        <w:t xml:space="preserve">, MBS </w:t>
      </w:r>
      <w:r w:rsidRPr="009430B4">
        <w:rPr>
          <w:rFonts w:cs="Times New Roman" w:eastAsia="Times New Roman"/>
          <w:szCs w:val="24"/>
        </w:rPr>
        <w:t>130020198</w:t>
      </w:r>
      <w:r>
        <w:rPr>
          <w:rFonts w:cs="Times New Roman" w:eastAsia="Times New Roman"/>
        </w:rPr>
        <w:t>.</w:t>
      </w:r>
    </w:p>
    <w:p w:rsidRDefault="009430B4" w:rsidP="009430B4" w:rsidR="009430B4" w:rsidRPr="005D578C">
      <w:pPr>
        <w:ind w:firstLine="709"/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430B4" w:rsidP="009430B4" w:rsidR="009430B4">
      <w:pPr>
        <w:ind w:firstLine="708"/>
        <w:rPr>
          <w:rFonts w:cs="Times New Roman" w:eastAsia="Times New Roman"/>
          <w:szCs w:val="24"/>
        </w:rPr>
      </w:pPr>
    </w:p>
    <w:p w:rsidRDefault="009430B4" w:rsidP="009430B4" w:rsidR="009430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BIO ENERGIJA d. o. o. Umag.</w:t>
      </w:r>
    </w:p>
    <w:p w:rsidRDefault="009430B4" w:rsidP="009430B4" w:rsidR="009430B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ožujka 2018. imao neizvršene osnove za plaćanje u neprekinutom razdoblju od 120 dana u ukupnom iznosu 5.422,00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St-73/2018-3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430B4" w:rsidP="009430B4" w:rsidR="009430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430B4" w:rsidP="009430B4" w:rsidR="009430B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430B4" w:rsidP="009430B4" w:rsidR="009430B4" w:rsidRPr="005D578C">
      <w:pPr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F6282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430B4" w:rsidP="009430B4" w:rsidR="009430B4">
      <w:pPr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430B4" w:rsidP="009430B4" w:rsidR="009430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1E1319">
        <w:rPr>
          <w:rFonts w:cs="Times New Roman" w:eastAsia="Times New Roman"/>
          <w:szCs w:val="24"/>
        </w:rPr>
        <w:t>, v. r.</w:t>
      </w:r>
    </w:p>
    <w:p w:rsidRDefault="009430B4" w:rsidP="009430B4" w:rsidR="009430B4">
      <w:pPr>
        <w:jc w:val="left"/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jc w:val="left"/>
        <w:rPr>
          <w:rFonts w:cs="Times New Roman" w:eastAsia="Times New Roman"/>
          <w:szCs w:val="24"/>
        </w:rPr>
      </w:pPr>
    </w:p>
    <w:p w:rsidRDefault="009430B4" w:rsidP="009430B4" w:rsidR="009430B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430B4" w:rsidP="009430B4" w:rsidR="009430B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430B4" w:rsidP="009430B4" w:rsidR="0094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430B4" w:rsidP="009430B4" w:rsidR="009430B4">
      <w:pPr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rPr>
          <w:rFonts w:cs="Times New Roman" w:eastAsia="Times New Roman"/>
          <w:szCs w:val="24"/>
        </w:rPr>
      </w:pPr>
    </w:p>
    <w:p w:rsidRDefault="009430B4" w:rsidP="009430B4" w:rsidR="009430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430B4" w:rsidP="009430B4" w:rsidR="0094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430B4" w:rsidP="009430B4" w:rsidR="0094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BIO ENERGIJA d. o. o. Umag, Đuba 27 b</w:t>
      </w:r>
      <w:r>
        <w:rPr>
          <w:rFonts w:cs="Times New Roman" w:eastAsia="Times New Roman"/>
        </w:rPr>
        <w:t>,</w:t>
      </w:r>
    </w:p>
    <w:p w:rsidRDefault="009430B4" w:rsidP="009430B4" w:rsidR="009430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9430B4" w:rsidP="009430B4" w:rsidR="0094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430B4" w:rsidP="009430B4" w:rsidR="009430B4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Lovorka Juranović, Rijeka, Verdieva 6/III,</w:t>
      </w:r>
    </w:p>
    <w:p w:rsidRDefault="009430B4" w:rsidP="009430B4" w:rsidR="009430B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430B4" w:rsidP="009430B4" w:rsidR="0094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430B4" w:rsidP="009430B4" w:rsidR="0094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430B4" w:rsidP="009430B4" w:rsidR="009430B4"/>
    <w:p w:rsidRDefault="009430B4" w:rsidP="009430B4" w:rsidR="009430B4"/>
    <w:p w:rsidRDefault="009430B4" w:rsidP="009430B4" w:rsidR="009430B4"/>
    <w:sectPr w:rsidSect="00C011A6" w:rsidR="009430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0B4" w:rsidP="009430B4" w:rsidR="009430B4">
      <w:r>
        <w:separator/>
      </w:r>
    </w:p>
  </w:endnote>
  <w:endnote w:id="0" w:type="continuationSeparator">
    <w:p w:rsidRDefault="009430B4" w:rsidP="009430B4" w:rsidR="00943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0B4" w:rsidP="009430B4" w:rsidR="009430B4">
      <w:r>
        <w:separator/>
      </w:r>
    </w:p>
  </w:footnote>
  <w:footnote w:id="0" w:type="continuationSeparator">
    <w:p w:rsidRDefault="009430B4" w:rsidP="009430B4" w:rsidR="00943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10B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E1A2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430B4">
      <w:rPr>
        <w:szCs w:val="24"/>
      </w:rPr>
      <w:t>12 St-73/2018-4</w:t>
    </w:r>
  </w:p>
  <w:p w:rsidRDefault="00EE1A2D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10B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</w:t>
    </w:r>
    <w:r w:rsidR="009430B4">
      <w:rPr>
        <w:szCs w:val="24"/>
      </w:rPr>
      <w:t>73</w:t>
    </w:r>
    <w:r>
      <w:rPr>
        <w:szCs w:val="24"/>
      </w:rPr>
      <w:t>/</w:t>
    </w:r>
    <w:r w:rsidR="009430B4">
      <w:rPr>
        <w:szCs w:val="24"/>
      </w:rPr>
      <w:t>2018</w:t>
    </w:r>
    <w:r>
      <w:rPr>
        <w:szCs w:val="24"/>
      </w:rP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39CB"/>
    <w:rsid w:val="000C1B8E"/>
    <w:rsid w:val="001E1319"/>
    <w:rsid w:val="002A0151"/>
    <w:rsid w:val="0047136B"/>
    <w:rsid w:val="00561B59"/>
    <w:rsid w:val="009430B4"/>
    <w:rsid w:val="00965430"/>
    <w:rsid w:val="00CD39CB"/>
    <w:rsid w:val="00DD610B"/>
    <w:rsid w:val="00EE1A2D"/>
    <w:rsid w:val="00FF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30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0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430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0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3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30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13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13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13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30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0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430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0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3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30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13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13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13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St-73/2018-4</izvorni_sadrzaj>
    <derivirana_varijabla naziv="DomainObject.Oznaka_1">St-73/2018-4</derivirana_varijabla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ENERGIJA d.o.o. UMAG</izvorni_sadrzaj>
    <derivirana_varijabla naziv="DomainObject.Predmet.ProtustrankaFormated_1">  BIO ENERGIJA d.o.o. UMAG</derivirana_varijabla>
  </DomainObject.Predmet.ProtustrankaFormated>
  <DomainObject.Predmet.ProtustrankaFormatedOIB>
    <izvorni_sadrzaj>  BIO ENERGIJA d.o.o. UMAG, OIB 94817127607</izvorni_sadrzaj>
    <derivirana_varijabla naziv="DomainObject.Predmet.ProtustrankaFormatedOIB_1">  BIO ENERGIJA d.o.o. UMAG, OIB 94817127607</derivirana_varijabla>
  </DomainObject.Predmet.ProtustrankaFormatedOIB>
  <DomainObject.Predmet.ProtustrankaFormatedWithAdress>
    <izvorni_sadrzaj> BIO ENERGIJA d.o.o. UMAG, Đuba 27 b, 52470 Umag</izvorni_sadrzaj>
    <derivirana_varijabla naziv="DomainObject.Predmet.ProtustrankaFormatedWithAdress_1"> BIO ENERGIJA d.o.o. UMAG, Đuba 27 b, 52470 Umag</derivirana_varijabla>
  </DomainObject.Predmet.ProtustrankaFormatedWithAdress>
  <DomainObject.Predmet.ProtustrankaFormatedWithAdressOIB>
    <izvorni_sadrzaj> BIO ENERGIJA d.o.o. UMAG, OIB 94817127607, Đuba 27 b, 52470 Umag</izvorni_sadrzaj>
    <derivirana_varijabla naziv="DomainObject.Predmet.ProtustrankaFormatedWithAdressOIB_1"> BIO ENERGIJA d.o.o. UMAG, OIB 94817127607, Đuba 27 b, 52470 Umag</derivirana_varijabla>
  </DomainObject.Predmet.ProtustrankaFormatedWithAdressOIB>
  <DomainObject.Predmet.ProtustrankaWithAdress>
    <izvorni_sadrzaj>BIO ENERGIJA d.o.o. UMAG Đuba 27 b, 52470 Umag</izvorni_sadrzaj>
    <derivirana_varijabla naziv="DomainObject.Predmet.ProtustrankaWithAdress_1">BIO ENERGIJA d.o.o. UMAG Đuba 27 b, 52470 Umag</derivirana_varijabla>
  </DomainObject.Predmet.ProtustrankaWithAdress>
  <DomainObject.Predmet.ProtustrankaWithAdressOIB>
    <izvorni_sadrzaj>BIO ENERGIJA d.o.o. UMAG, OIB 94817127607, Đuba 27 b, 52470 Umag</izvorni_sadrzaj>
    <derivirana_varijabla naziv="DomainObject.Predmet.ProtustrankaWithAdressOIB_1">BIO ENERGIJA d.o.o. UMAG, OIB 94817127607, Đuba 27 b, 52470 Umag</derivirana_varijabla>
  </DomainObject.Predmet.ProtustrankaWithAdressOIB>
  <DomainObject.Predmet.ProtustrankaNazivFormated>
    <izvorni_sadrzaj>BIO ENERGIJA d.o.o. UMAG</izvorni_sadrzaj>
    <derivirana_varijabla naziv="DomainObject.Predmet.ProtustrankaNazivFormated_1">BIO ENERGIJA d.o.o. UMAG</derivirana_varijabla>
  </DomainObject.Predmet.ProtustrankaNazivFormated>
  <DomainObject.Predmet.ProtustrankaNazivFormatedOIB>
    <izvorni_sadrzaj>BIO ENERGIJA d.o.o. UMAG, OIB 94817127607</izvorni_sadrzaj>
    <derivirana_varijabla naziv="DomainObject.Predmet.ProtustrankaNazivFormatedOIB_1">BIO ENERGIJA d.o.o. UMAG, OIB 94817127607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5422.00</izvorni_sadrzaj>
    <derivirana_varijabla naziv="DomainObject.Predmet.TrenutnaVrijednost_1">5422.00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ENERGIJA d.o.o. UMAG</item>
    </izvorni_sadrzaj>
    <derivirana_varijabla naziv="DomainObject.Predmet.ProtuStrankaListFormated_1">
      <item>BIO ENERGIJA d.o.o. UMAG</item>
    </derivirana_varijabla>
  </DomainObject.Predmet.ProtuStrankaListFormated>
  <DomainObject.Predmet.ProtuStrankaListFormatedOIB>
    <izvorni_sadrzaj>
      <item>BIO ENERGIJA d.o.o. UMAG, OIB 94817127607</item>
    </izvorni_sadrzaj>
    <derivirana_varijabla naziv="DomainObject.Predmet.ProtuStrankaListFormatedOIB_1">
      <item>BIO ENERGIJA d.o.o. UMAG, OIB 94817127607</item>
    </derivirana_varijabla>
  </DomainObject.Predmet.ProtuStrankaListFormatedOIB>
  <DomainObject.Predmet.ProtuStrankaListFormatedWithAdress>
    <izvorni_sadrzaj>
      <item>BIO ENERGIJA d.o.o. UMAG, Đuba 27 b, 52470 Umag</item>
    </izvorni_sadrzaj>
    <derivirana_varijabla naziv="DomainObject.Predmet.ProtuStrankaListFormatedWithAdress_1">
      <item>BIO ENERGIJA d.o.o. UMAG, Đuba 27 b, 52470 Umag</item>
    </derivirana_varijabla>
  </DomainObject.Predmet.ProtuStrankaListFormatedWithAdress>
  <DomainObject.Predmet.ProtuStrankaListFormatedWithAdressOIB>
    <izvorni_sadrzaj>
      <item>BIO ENERGIJA d.o.o. UMAG, OIB 94817127607, Đuba 27 b, 52470 Umag</item>
    </izvorni_sadrzaj>
    <derivirana_varijabla naziv="DomainObject.Predmet.ProtuStrankaListFormatedWithAdressOIB_1">
      <item>BIO ENERGIJA d.o.o. UMAG, OIB 94817127607, Đuba 27 b, 52470 Umag</item>
    </derivirana_varijabla>
  </DomainObject.Predmet.ProtuStrankaListFormatedWithAdressOIB>
  <DomainObject.Predmet.ProtuStrankaListNazivFormated>
    <izvorni_sadrzaj>
      <item>BIO ENERGIJA d.o.o. UMAG</item>
    </izvorni_sadrzaj>
    <derivirana_varijabla naziv="DomainObject.Predmet.ProtuStrankaListNazivFormated_1">
      <item>BIO ENERGIJA d.o.o. UMAG</item>
    </derivirana_varijabla>
  </DomainObject.Predmet.ProtuStrankaListNazivFormated>
  <DomainObject.Predmet.ProtuStrankaListNazivFormatedOIB>
    <izvorni_sadrzaj>
      <item>BIO ENERGIJA d.o.o. UMAG, OIB 94817127607</item>
    </izvorni_sadrzaj>
    <derivirana_varijabla naziv="DomainObject.Predmet.ProtuStrankaListNazivFormatedOIB_1">
      <item>BIO ENERGIJA d.o.o. UMAG, OIB 94817127607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St-73/2018-4</izvorni_sadrzaj>
    <derivirana_varijabla naziv="DomainObject.PoslovniBrojDokumenta_1">St-73/2018-4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ENERGIJA d.o.o. UMAG</izvorni_sadrzaj>
    <derivirana_varijabla naziv="DomainObject.Predmet.ProtustrankaIDrugi_1">BIO ENERGIJA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BIO ENERGIJA d.o.o. UMAG, OIB 94817127607, Đuba 27 b, 52470 Umag</izvorni_sadrzaj>
    <derivirana_varijabla naziv="DomainObject.Predmet.ProtustrankaIDrugiAdressOIB_1">BIO ENERGIJA d.o.o. UMAG, OIB 94817127607, Đuba 27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ENERGIJA d.o.o. UMAG</item>
    </izvorni_sadrzaj>
    <derivirana_varijabla naziv="DomainObject.Predmet.SudioniciListNaziv_1">
      <item>FINANCIJSKA AGENCIJA, RC RIJEKA, PODRUŽNICA PULA, PULA</item>
      <item>BIO ENERGIJA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BIO ENERGIJA d.o.o. UMAG, OIB 94817127607, Đuba 27 b,52470 Umag</item>
    </izvorni_sadrzaj>
    <derivirana_varijabla naziv="DomainObject.Predmet.SudioniciListAdressOIB_1">
      <item>FINANCIJSKA AGENCIJA, RC RIJEKA, PODRUŽNICA PULA, PULA, OIB 85821130368, F. Kurelca 8,51000 Rijeka</item>
      <item>BIO ENERGIJA d.o.o. UMAG, OIB 94817127607, Đuba 27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94817127607</item>
    </izvorni_sadrzaj>
    <derivirana_varijabla naziv="DomainObject.Predmet.SudioniciListNazivOIB_1">
      <item>, OIB 85821130368</item>
      <item>, OIB 94817127607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3582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2018-05-11T09:43:00Z</dcterms:created>
  <dc:creator>Morena Brajuha</dc:creator>
  <dc:description/>
  <cp:keywords/>
  <cp:lastModifiedBy>Ana Valčić</cp:lastModifiedBy>
  <cp:lastPrinted>2018-05-15T06:22:00Z</cp:lastPrinted>
  <dcterms:modified xmlns:xsi="http://www.w3.org/2001/XMLSchema-instance" xsi:type="dcterms:W3CDTF">2018-05-22T12:57:00Z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St-73/2018-4 / Odluka - Rješenje - otvaranje i zaključenje stečajnog postupka (čl. 132) (St-73-18 Bio energija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