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b4ad" w14:paraId="039b4ad" w:rsidRDefault="00522547" w:rsidP="002E595E" w:rsidR="00522547">
      <w:pPr>
        <w15:collapsed w:val="false"/>
      </w:pPr>
      <w:bookmarkStart w:name="_GoBack" w:id="0"/>
      <w:bookmarkEnd w:id="0"/>
      <w:r>
        <w:t xml:space="preserve">Stečajna masa iza </w:t>
      </w:r>
    </w:p>
    <w:p w:rsidRDefault="002E595E" w:rsidP="002E595E" w:rsidR="002E595E">
      <w:r>
        <w:t>EMKA d.d. u stečaju</w:t>
      </w:r>
    </w:p>
    <w:p w:rsidRDefault="00377710" w:rsidP="002E595E" w:rsidR="002E595E">
      <w:r>
        <w:t>Tina Ujevića 13</w:t>
      </w:r>
    </w:p>
    <w:p w:rsidRDefault="00377710" w:rsidP="002E595E" w:rsidR="002E595E">
      <w:pPr>
        <w:jc w:val="both"/>
        <w:rPr>
          <w:rFonts w:hAnsi="CRO_Swiss-Normal" w:ascii="CRO_Swiss-Normal"/>
        </w:rPr>
      </w:pPr>
      <w:r>
        <w:t>Zagreb</w:t>
      </w:r>
    </w:p>
    <w:p w:rsidRDefault="00BA206E" w:rsidP="00BA206E" w:rsidR="00BA206E" w:rsidRPr="00E81D5D">
      <w:pPr>
        <w:jc w:val="both"/>
        <w:rPr>
          <w:rFonts w:hAnsi="CRO_Swiss-Normal" w:ascii="CRO_Swiss-Normal"/>
        </w:rPr>
      </w:pPr>
      <w:r w:rsidRPr="00E81D5D">
        <w:rPr>
          <w:rFonts w:hAnsi="CRO_Swiss-Normal" w:ascii="CRO_Swiss-Normal"/>
        </w:rPr>
        <w:t xml:space="preserve">U Zagrebu </w:t>
      </w:r>
      <w:r w:rsidR="009A092F">
        <w:rPr>
          <w:rFonts w:hAnsi="CRO_Swiss-Normal" w:ascii="CRO_Swiss-Normal"/>
        </w:rPr>
        <w:t>19.0</w:t>
      </w:r>
      <w:r w:rsidR="00377710">
        <w:rPr>
          <w:rFonts w:hAnsi="CRO_Swiss-Normal" w:ascii="CRO_Swiss-Normal"/>
        </w:rPr>
        <w:t>4</w:t>
      </w:r>
      <w:r w:rsidR="009A092F">
        <w:rPr>
          <w:rFonts w:hAnsi="CRO_Swiss-Normal" w:ascii="CRO_Swiss-Normal"/>
        </w:rPr>
        <w:t>.</w:t>
      </w:r>
      <w:r w:rsidRPr="00E81D5D">
        <w:rPr>
          <w:rFonts w:hAnsi="CRO_Swiss-Normal" w:ascii="CRO_Swiss-Normal"/>
        </w:rPr>
        <w:t>201</w:t>
      </w:r>
      <w:r w:rsidR="00377710">
        <w:rPr>
          <w:rFonts w:hAnsi="CRO_Swiss-Normal" w:ascii="CRO_Swiss-Normal"/>
        </w:rPr>
        <w:t>8</w:t>
      </w:r>
      <w:r w:rsidRPr="00E81D5D">
        <w:rPr>
          <w:rFonts w:hAnsi="CRO_Swiss-Normal" w:ascii="CRO_Swiss-Normal"/>
        </w:rPr>
        <w:t>.</w:t>
      </w:r>
    </w:p>
    <w:p w:rsidRDefault="00BA206E" w:rsidP="00BA206E" w:rsidR="00BA206E" w:rsidRPr="00E81D5D">
      <w:pPr>
        <w:jc w:val="both"/>
        <w:rPr>
          <w:rFonts w:hAnsi="CRO_Swiss-Normal" w:ascii="CRO_Swiss-Normal"/>
        </w:rPr>
      </w:pPr>
    </w:p>
    <w:p w:rsidRDefault="00BA206E" w:rsidP="00BA206E" w:rsidR="00BA206E" w:rsidRPr="00E81D5D">
      <w:pPr>
        <w:jc w:val="both"/>
        <w:rPr>
          <w:rFonts w:hAnsi="CRO_Swiss-Normal" w:ascii="CRO_Swiss-Normal"/>
        </w:rPr>
      </w:pP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  <w:t>TRGOVAČKI SUD U ZAGREBU</w:t>
      </w:r>
    </w:p>
    <w:p w:rsidRDefault="000E72C8" w:rsidP="00BA206E" w:rsidR="00BA206E" w:rsidRPr="00E81D5D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  <w:r>
        <w:rPr>
          <w:rFonts w:hAnsi="CRO_Swiss-Normal" w:ascii="CRO_Swiss-Normal"/>
        </w:rPr>
        <w:tab/>
      </w:r>
      <w:r>
        <w:rPr>
          <w:rFonts w:hAnsi="CRO_Swiss-Normal" w:ascii="CRO_Swiss-Normal"/>
        </w:rPr>
        <w:tab/>
      </w:r>
      <w:r>
        <w:rPr>
          <w:rFonts w:hAnsi="CRO_Swiss-Normal" w:ascii="CRO_Swiss-Normal"/>
        </w:rPr>
        <w:tab/>
      </w:r>
      <w:r>
        <w:rPr>
          <w:rFonts w:hAnsi="CRO_Swiss-Normal" w:ascii="CRO_Swiss-Normal"/>
        </w:rPr>
        <w:tab/>
      </w:r>
      <w:r>
        <w:rPr>
          <w:rFonts w:hAnsi="CRO_Swiss-Normal" w:ascii="CRO_Swiss-Normal"/>
        </w:rPr>
        <w:tab/>
      </w:r>
      <w:r>
        <w:rPr>
          <w:rFonts w:hAnsi="CRO_Swiss-Normal" w:ascii="CRO_Swiss-Normal"/>
        </w:rPr>
        <w:tab/>
        <w:t xml:space="preserve"> </w:t>
      </w:r>
      <w:r w:rsidR="00BA206E" w:rsidRPr="00E81D5D">
        <w:rPr>
          <w:rFonts w:hAnsi="CRO_Swiss-Normal" w:ascii="CRO_Swiss-Normal"/>
        </w:rPr>
        <w:t xml:space="preserve"> St-1</w:t>
      </w:r>
      <w:r>
        <w:rPr>
          <w:rFonts w:hAnsi="CRO_Swiss-Normal" w:ascii="CRO_Swiss-Normal"/>
        </w:rPr>
        <w:t>5</w:t>
      </w:r>
      <w:r w:rsidR="00BA206E" w:rsidRPr="00E81D5D">
        <w:rPr>
          <w:rFonts w:hAnsi="CRO_Swiss-Normal" w:ascii="CRO_Swiss-Normal"/>
        </w:rPr>
        <w:t>6</w:t>
      </w:r>
      <w:r>
        <w:rPr>
          <w:rFonts w:hAnsi="CRO_Swiss-Normal" w:ascii="CRO_Swiss-Normal"/>
        </w:rPr>
        <w:t>/09</w:t>
      </w:r>
    </w:p>
    <w:p w:rsidRDefault="00BA206E" w:rsidP="00BA206E" w:rsidR="00BA206E" w:rsidRPr="00E81D5D">
      <w:pPr>
        <w:jc w:val="both"/>
        <w:rPr>
          <w:rFonts w:hAnsi="CRO_Swiss-Normal" w:ascii="CRO_Swiss-Normal"/>
        </w:rPr>
      </w:pP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</w:r>
      <w:r w:rsidRPr="00E81D5D">
        <w:rPr>
          <w:rFonts w:hAnsi="CRO_Swiss-Normal" w:ascii="CRO_Swiss-Normal"/>
        </w:rPr>
        <w:tab/>
        <w:t xml:space="preserve"> STEČAJNI SUDAC</w:t>
      </w:r>
    </w:p>
    <w:p w:rsidRDefault="00BA206E" w:rsidP="00944627" w:rsidR="00BA206E">
      <w:pPr>
        <w:jc w:val="both"/>
        <w:rPr>
          <w:rFonts w:hAnsi="CRO_Swiss-Normal" w:ascii="CRO_Swiss-Normal"/>
        </w:rPr>
      </w:pPr>
    </w:p>
    <w:p w:rsidRDefault="00007091" w:rsidP="007F4CA6" w:rsidR="00007091">
      <w:pPr>
        <w:jc w:val="both"/>
      </w:pPr>
    </w:p>
    <w:p w:rsidRDefault="006169FB" w:rsidP="007F4CA6" w:rsidR="006169FB">
      <w:pPr>
        <w:jc w:val="both"/>
      </w:pPr>
      <w:r>
        <w:t xml:space="preserve">Predmet: </w:t>
      </w:r>
      <w:r w:rsidR="005B4000">
        <w:t xml:space="preserve">Prijedlog za </w:t>
      </w:r>
      <w:r w:rsidR="00750CF8">
        <w:t>djelomičnu diobu i obustavu i zaključenje postupka nad stečajnom masom iza EMKA d.d. u stečaju.</w:t>
      </w:r>
    </w:p>
    <w:p w:rsidRDefault="006169FB" w:rsidP="007F4CA6" w:rsidR="006169FB">
      <w:pPr>
        <w:jc w:val="both"/>
      </w:pPr>
    </w:p>
    <w:p w:rsidRDefault="006169FB" w:rsidP="007F4CA6" w:rsidR="006169FB">
      <w:pPr>
        <w:jc w:val="both"/>
      </w:pPr>
    </w:p>
    <w:p w:rsidRDefault="006169FB" w:rsidP="007F4CA6" w:rsidR="00491537">
      <w:pPr>
        <w:jc w:val="both"/>
      </w:pPr>
      <w:r>
        <w:tab/>
      </w:r>
      <w:r w:rsidR="00491537">
        <w:t xml:space="preserve">Rješenjem Trgovačkog suda u Zagrebu nad dužnikom </w:t>
      </w:r>
      <w:r w:rsidR="000E72C8">
        <w:t>EMKA d.d. zaključen je stečajni postupak dana 24.travnja 2012. godine.</w:t>
      </w:r>
    </w:p>
    <w:p w:rsidRDefault="00491537" w:rsidP="007F4CA6" w:rsidR="00491537">
      <w:pPr>
        <w:jc w:val="both"/>
      </w:pPr>
    </w:p>
    <w:p w:rsidRDefault="00491537" w:rsidP="00491537" w:rsidR="00491537">
      <w:pPr>
        <w:ind w:firstLine="708"/>
        <w:jc w:val="both"/>
      </w:pPr>
      <w:r>
        <w:t xml:space="preserve">Dužnik je brisan iz sudskog registra dana </w:t>
      </w:r>
      <w:r w:rsidR="000E72C8">
        <w:t>15.10.2012.</w:t>
      </w:r>
      <w:r>
        <w:t xml:space="preserve"> godine.</w:t>
      </w:r>
    </w:p>
    <w:p w:rsidRDefault="00491537" w:rsidP="00491537" w:rsidR="00491537">
      <w:pPr>
        <w:ind w:firstLine="708"/>
        <w:jc w:val="both"/>
      </w:pPr>
    </w:p>
    <w:p w:rsidRDefault="00491537" w:rsidP="00491537" w:rsidR="000E72C8">
      <w:pPr>
        <w:ind w:firstLine="708"/>
        <w:jc w:val="both"/>
      </w:pPr>
      <w:r>
        <w:t xml:space="preserve">Dana </w:t>
      </w:r>
      <w:r w:rsidR="000E72C8">
        <w:t>27.05.</w:t>
      </w:r>
      <w:r>
        <w:t>201</w:t>
      </w:r>
      <w:r w:rsidR="000E72C8">
        <w:t>7</w:t>
      </w:r>
      <w:r>
        <w:t xml:space="preserve">. godine zaprimljena je </w:t>
      </w:r>
      <w:r w:rsidR="000E72C8">
        <w:t>obavijest dužnika Nama d.d. u stečaju da dostavimo podatke o žiro računu radi djelomične diobe.</w:t>
      </w:r>
    </w:p>
    <w:p w:rsidRDefault="000E72C8" w:rsidP="000E72C8" w:rsidR="00491537">
      <w:pPr>
        <w:ind w:firstLine="708"/>
        <w:jc w:val="both"/>
      </w:pPr>
      <w:r>
        <w:t>Obzirom da je EMKA d.d. vjerovnik stečajnog dužnika i prema prijedlogu za diobu EMKI d.d.u stečaju  trebalo bi isplatiti</w:t>
      </w:r>
      <w:r w:rsidR="005B7C5C">
        <w:t xml:space="preserve"> </w:t>
      </w:r>
      <w:r>
        <w:t>iznos od 102.000,00 kuna.</w:t>
      </w:r>
    </w:p>
    <w:p w:rsidRDefault="00491537" w:rsidP="00491537" w:rsidR="00491537">
      <w:pPr>
        <w:ind w:firstLine="708"/>
        <w:jc w:val="both"/>
      </w:pPr>
    </w:p>
    <w:p w:rsidRDefault="005B7C5C" w:rsidP="00491537" w:rsidR="005B7C5C">
      <w:pPr>
        <w:ind w:firstLine="708"/>
        <w:jc w:val="both"/>
      </w:pPr>
      <w:r>
        <w:t>U stečajnom postupku prema završnom popisu isplaćeno je 3% od utvrđenih tražbina I višeg isplatnog reda koji je utvrđen u iznosu od 13.824.872,88 kuna.</w:t>
      </w:r>
    </w:p>
    <w:p w:rsidRDefault="005B7C5C" w:rsidP="00491537" w:rsidR="005B7C5C">
      <w:pPr>
        <w:ind w:firstLine="708"/>
        <w:jc w:val="both"/>
      </w:pPr>
    </w:p>
    <w:p w:rsidRDefault="00377710" w:rsidP="00491537" w:rsidR="00EC4EE3">
      <w:pPr>
        <w:ind w:firstLine="708"/>
        <w:jc w:val="both"/>
      </w:pPr>
      <w:r>
        <w:t>Rješenjem T</w:t>
      </w:r>
      <w:r w:rsidR="00EC4EE3">
        <w:t>rgovačkog suda u Zagrebu od 02. listopada 2017. godine</w:t>
      </w:r>
      <w:r>
        <w:t>, određen je nastavak stečajnog postupka i upis stečajne mase u sudski registar.</w:t>
      </w:r>
    </w:p>
    <w:p w:rsidRDefault="00377710" w:rsidP="00491537" w:rsidR="00377710">
      <w:pPr>
        <w:ind w:firstLine="708"/>
        <w:jc w:val="both"/>
      </w:pPr>
    </w:p>
    <w:p w:rsidRDefault="00377710" w:rsidP="00491537" w:rsidR="00377710">
      <w:pPr>
        <w:ind w:firstLine="708"/>
        <w:jc w:val="both"/>
      </w:pPr>
      <w:r>
        <w:t>Rješenjem Trgovačkog suda u Zagrebu od 09.listopada 2017. godine upisana je stečajna masa u sudski registar i dodijeljen joj je novi OIB: 76820915172</w:t>
      </w:r>
    </w:p>
    <w:p w:rsidRDefault="00377710" w:rsidP="00491537" w:rsidR="00377710">
      <w:pPr>
        <w:ind w:firstLine="708"/>
        <w:jc w:val="both"/>
      </w:pPr>
    </w:p>
    <w:p w:rsidRDefault="00377710" w:rsidP="00491537" w:rsidR="00377710">
      <w:pPr>
        <w:ind w:firstLine="708"/>
        <w:jc w:val="both"/>
      </w:pPr>
      <w:r>
        <w:t>Otvoren je žiro račun kod HPB broj HR41 2390 0011 1010 2227 1</w:t>
      </w:r>
    </w:p>
    <w:p w:rsidRDefault="00377710" w:rsidP="00491537" w:rsidR="00377710">
      <w:pPr>
        <w:ind w:firstLine="708"/>
        <w:jc w:val="both"/>
      </w:pPr>
    </w:p>
    <w:p w:rsidRDefault="00377710" w:rsidP="00377710" w:rsidR="009A092F" w:rsidRPr="00377710">
      <w:pPr>
        <w:ind w:firstLine="708"/>
        <w:jc w:val="both"/>
      </w:pPr>
      <w:r>
        <w:t>Ostvaren je prihod u iznosu od 102.412,93kune od NAMA d.d. u stečaju</w:t>
      </w:r>
    </w:p>
    <w:p w:rsidRDefault="00D562CB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ab/>
        <w:t>te prihod od kamata u iznosu od 0,70 kuna.</w:t>
      </w:r>
    </w:p>
    <w:p w:rsidRDefault="00377710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     </w:t>
      </w:r>
    </w:p>
    <w:p w:rsidRDefault="00522547" w:rsidP="009A092F" w:rsidR="00522547">
      <w:pPr>
        <w:jc w:val="both"/>
        <w:rPr>
          <w:rFonts w:hAnsi="CRO_Swiss-Normal" w:ascii="CRO_Swiss-Normal"/>
        </w:rPr>
      </w:pP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Troškovi:</w:t>
      </w:r>
      <w:r w:rsidR="00D562CB">
        <w:rPr>
          <w:rFonts w:hAnsi="CRO_Swiss-Normal" w:ascii="CRO_Swiss-Normal"/>
        </w:rPr>
        <w:t>5.754,77</w:t>
      </w: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Materijalni troškovi( žig, poštarina, tel.)</w:t>
      </w:r>
      <w:r w:rsidR="00D562CB">
        <w:rPr>
          <w:rFonts w:hAnsi="CRO_Swiss-Normal" w:ascii="CRO_Swiss-Normal"/>
        </w:rPr>
        <w:t xml:space="preserve"> 892,20</w:t>
      </w: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Bankarske usluge</w:t>
      </w:r>
      <w:r w:rsidR="00D562CB">
        <w:rPr>
          <w:rFonts w:hAnsi="CRO_Swiss-Normal" w:ascii="CRO_Swiss-Normal"/>
        </w:rPr>
        <w:t xml:space="preserve"> 112,10</w:t>
      </w: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Kancelarijski materijal</w:t>
      </w:r>
      <w:r w:rsidR="00D562CB">
        <w:rPr>
          <w:rFonts w:hAnsi="CRO_Swiss-Normal" w:ascii="CRO_Swiss-Normal"/>
        </w:rPr>
        <w:t xml:space="preserve"> 72,47</w:t>
      </w: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Knjigovodstvene usluge</w:t>
      </w:r>
      <w:r w:rsidR="00D562CB">
        <w:rPr>
          <w:rFonts w:hAnsi="CRO_Swiss-Normal" w:ascii="CRO_Swiss-Normal"/>
        </w:rPr>
        <w:t xml:space="preserve"> 3.000,00</w:t>
      </w: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FINA 460,00</w:t>
      </w:r>
    </w:p>
    <w:p w:rsidRDefault="00D562CB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Ostali tr. 1.218,00</w:t>
      </w:r>
    </w:p>
    <w:p w:rsidRDefault="00522547" w:rsidP="009A092F" w:rsidR="00522547">
      <w:pPr>
        <w:jc w:val="both"/>
        <w:rPr>
          <w:rFonts w:hAnsi="CRO_Swiss-Normal" w:ascii="CRO_Swiss-Normal"/>
        </w:rPr>
      </w:pP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Predlažem isplatu nagrade stečajnom upravitelju sukladno Uredbi 15 u iznosu od </w:t>
      </w:r>
    </w:p>
    <w:p w:rsidRDefault="00522547" w:rsidP="009A092F" w:rsidR="00522547">
      <w:pPr>
        <w:jc w:val="both"/>
        <w:rPr>
          <w:rFonts w:hAnsi="CRO_Swiss-Normal" w:ascii="CRO_Swiss-Normal"/>
        </w:rPr>
      </w:pPr>
      <w:r>
        <w:rPr>
          <w:rFonts w:hAnsi="CRO_Swiss-Normal" w:ascii="CRO_Swiss-Normal"/>
        </w:rPr>
        <w:t>16.240,00 kuna bruto.</w:t>
      </w:r>
    </w:p>
    <w:p w:rsidRDefault="00522547" w:rsidP="009A092F" w:rsidR="00522547">
      <w:pPr>
        <w:jc w:val="both"/>
        <w:rPr>
          <w:rFonts w:hAnsi="CRO_Swiss-Normal" w:ascii="CRO_Swiss-Normal"/>
        </w:rPr>
      </w:pPr>
    </w:p>
    <w:p w:rsidRDefault="00522547" w:rsidP="009A092F" w:rsidR="00522547">
      <w:pPr>
        <w:jc w:val="both"/>
        <w:rPr>
          <w:rFonts w:hAnsi="CRO_Swiss-Normal" w:ascii="CRO_Swiss-Normal"/>
        </w:rPr>
      </w:pPr>
    </w:p>
    <w:p w:rsidRDefault="00522547" w:rsidP="007F4CA6" w:rsidR="003945AF">
      <w:pPr>
        <w:jc w:val="both"/>
      </w:pPr>
      <w:r>
        <w:rPr>
          <w:rFonts w:hAnsi="CRO_Swiss-Normal" w:ascii="CRO_Swiss-Normal"/>
        </w:rPr>
        <w:t xml:space="preserve">Nakon podmirenja troškova predlažem </w:t>
      </w:r>
      <w:r w:rsidR="00AB336D">
        <w:rPr>
          <w:rFonts w:hAnsi="CRO_Swiss-Normal" w:ascii="CRO_Swiss-Normal"/>
        </w:rPr>
        <w:t xml:space="preserve">djelomičnu </w:t>
      </w:r>
      <w:r>
        <w:rPr>
          <w:rFonts w:hAnsi="CRO_Swiss-Normal" w:ascii="CRO_Swiss-Normal"/>
        </w:rPr>
        <w:t xml:space="preserve">diobu vjerovnicima I višeg isplatnog reda u iznosu od </w:t>
      </w:r>
      <w:r w:rsidR="00AB336D">
        <w:t>0,5%  utvrđenih tražbina I višeg isplatnog reda koji je utvrđen u iznosu od 13.824.872,88 kuna, što ukupno iznosi 69.124,36 kuna</w:t>
      </w:r>
    </w:p>
    <w:p w:rsidRDefault="003945AF" w:rsidP="007F4CA6" w:rsidR="003945AF">
      <w:pPr>
        <w:jc w:val="both"/>
      </w:pPr>
    </w:p>
    <w:p w:rsidRDefault="00AB336D" w:rsidP="007F4CA6" w:rsidR="00AB336D" w:rsidRPr="00360C9C">
      <w:pPr>
        <w:jc w:val="both"/>
      </w:pPr>
      <w:r>
        <w:t xml:space="preserve">S preostalim iznosom podmirit će se troškovi djelomične diobe , (obzirom da se radi o većem broju tražbina radnika)  provizije banke i drugi troškovi do obustave i zaključenja postupka nad stečajnom masom stečajnog dužnika. </w:t>
      </w:r>
    </w:p>
    <w:p w:rsidRDefault="00254A91" w:rsidP="00E33664" w:rsidR="004F0884">
      <w:pPr>
        <w:ind w:left="720"/>
        <w:jc w:val="both"/>
      </w:pPr>
      <w:r w:rsidRPr="00360C9C">
        <w:tab/>
      </w:r>
      <w:r w:rsidRPr="00360C9C">
        <w:tab/>
      </w:r>
    </w:p>
    <w:p w:rsidRDefault="002D211A" w:rsidP="00D361CE" w:rsidR="00522547">
      <w:pPr>
        <w:jc w:val="both"/>
      </w:pPr>
      <w:r>
        <w:t>Prilog: prijedlog za djelomičnu diobu</w:t>
      </w:r>
    </w:p>
    <w:p w:rsidRDefault="00522547" w:rsidP="00E33664" w:rsidR="00522547">
      <w:pPr>
        <w:ind w:left="720"/>
        <w:jc w:val="both"/>
      </w:pPr>
    </w:p>
    <w:p w:rsidRDefault="00522547" w:rsidP="00E33664" w:rsidR="00522547">
      <w:pPr>
        <w:ind w:left="720"/>
        <w:jc w:val="both"/>
      </w:pPr>
    </w:p>
    <w:p w:rsidRDefault="00522547" w:rsidP="00E33664" w:rsidR="00522547">
      <w:pPr>
        <w:ind w:left="720"/>
        <w:jc w:val="both"/>
      </w:pPr>
    </w:p>
    <w:p w:rsidRDefault="00522547" w:rsidP="00E33664" w:rsidR="00522547" w:rsidRPr="00360C9C">
      <w:pPr>
        <w:ind w:left="720"/>
        <w:jc w:val="both"/>
      </w:pPr>
    </w:p>
    <w:p w:rsidRDefault="00007091" w:rsidP="00360C9C" w:rsidR="00360C9C">
      <w:pPr>
        <w:ind w:firstLine="708" w:right="-648" w:left="2832"/>
      </w:pPr>
      <w:r w:rsidRPr="00360C9C">
        <w:t xml:space="preserve">   </w:t>
      </w:r>
      <w:r w:rsidR="007F4CA6" w:rsidRPr="00360C9C">
        <w:t xml:space="preserve">                                                    STEČAJNI UPRAVITELJ</w:t>
      </w:r>
    </w:p>
    <w:p w:rsidRDefault="007F4CA6" w:rsidP="00360C9C" w:rsidR="007F4CA6">
      <w:pPr>
        <w:ind w:right="-648" w:left="7788"/>
      </w:pPr>
      <w:r w:rsidRPr="00360C9C">
        <w:t xml:space="preserve">                                                                </w:t>
      </w:r>
      <w:r w:rsidR="00C17E22" w:rsidRPr="00360C9C">
        <w:t xml:space="preserve">        </w:t>
      </w:r>
      <w:r w:rsidRPr="00360C9C">
        <w:t xml:space="preserve">                                                     </w:t>
      </w:r>
      <w:r w:rsidR="00360C9C">
        <w:t xml:space="preserve">                  </w:t>
      </w:r>
      <w:r w:rsidRPr="00360C9C">
        <w:t xml:space="preserve">Branka </w:t>
      </w:r>
      <w:proofErr w:type="spellStart"/>
      <w:r w:rsidRPr="00360C9C">
        <w:t>Malbašić</w:t>
      </w:r>
      <w:proofErr w:type="spellEnd"/>
      <w:r w:rsidRPr="00360C9C">
        <w:t xml:space="preserve">  </w:t>
      </w: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360C9C" w:rsidR="00751E38">
      <w:pPr>
        <w:ind w:right="-648" w:left="7788"/>
      </w:pPr>
    </w:p>
    <w:p w:rsidRDefault="00751E38" w:rsidP="00751E38" w:rsidR="00751E38">
      <w:pPr>
        <w:rPr>
          <w:b/>
          <w:bCs/>
        </w:rPr>
      </w:pPr>
      <w:r w:rsidRPr="00FB3BDD">
        <w:rPr>
          <w:b/>
          <w:bCs/>
        </w:rPr>
        <w:lastRenderedPageBreak/>
        <w:t>STEČAJNA MASA IZA EMKA D.D. U STEČAJU</w:t>
      </w:r>
    </w:p>
    <w:p w:rsidRDefault="00751E38" w:rsidP="00751E38" w:rsidR="00751E38">
      <w:pPr>
        <w:rPr>
          <w:b/>
          <w:bCs/>
        </w:rPr>
      </w:pPr>
      <w:r w:rsidRPr="00FB3BDD">
        <w:rPr>
          <w:b/>
          <w:bCs/>
        </w:rPr>
        <w:t>Tina Ujevića 13</w:t>
      </w:r>
    </w:p>
    <w:p w:rsidRDefault="00751E38" w:rsidP="00751E38" w:rsidR="00751E38">
      <w:pPr>
        <w:rPr>
          <w:b/>
          <w:bCs/>
        </w:rPr>
      </w:pPr>
      <w:r w:rsidRPr="00FB3BDD">
        <w:rPr>
          <w:b/>
          <w:bCs/>
        </w:rPr>
        <w:t>Zagreb</w:t>
      </w:r>
    </w:p>
    <w:p w:rsidRDefault="00751E38" w:rsidP="00751E38" w:rsidR="00751E38">
      <w:pPr>
        <w:rPr>
          <w:b/>
          <w:bCs/>
        </w:rPr>
      </w:pPr>
      <w:r w:rsidRPr="00FB3BDD">
        <w:rPr>
          <w:b/>
          <w:bCs/>
        </w:rPr>
        <w:t>OIB: 76820915172</w:t>
      </w:r>
    </w:p>
    <w:p w:rsidRDefault="00751E38" w:rsidP="00751E38" w:rsidR="00751E38">
      <w:pPr>
        <w:jc w:val="right"/>
        <w:rPr>
          <w:b/>
          <w:bCs/>
        </w:rPr>
      </w:pPr>
      <w:r w:rsidRPr="00FB3BDD">
        <w:rPr>
          <w:b/>
          <w:bCs/>
        </w:rPr>
        <w:t>TRGOVAČKI SUD U ZAGREBU</w:t>
      </w:r>
    </w:p>
    <w:p w:rsidRDefault="00751E38" w:rsidP="00751E38" w:rsidR="00751E38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B3BDD">
        <w:rPr>
          <w:b/>
          <w:bCs/>
        </w:rPr>
        <w:t>ST - 156/2009</w:t>
      </w:r>
    </w:p>
    <w:p w:rsidRDefault="00751E38" w:rsidP="00751E38" w:rsidR="00751E38">
      <w:pPr>
        <w:jc w:val="center"/>
        <w:rPr>
          <w:b/>
          <w:bCs/>
        </w:rPr>
      </w:pPr>
    </w:p>
    <w:p w:rsidRDefault="00751E38" w:rsidP="00751E38" w:rsidR="00751E38">
      <w:pPr>
        <w:jc w:val="center"/>
        <w:rPr>
          <w:b/>
          <w:bCs/>
        </w:rPr>
      </w:pPr>
      <w:r>
        <w:rPr>
          <w:b/>
          <w:bCs/>
        </w:rPr>
        <w:t>D J E L M I Č N I</w:t>
      </w:r>
      <w:r w:rsidRPr="00FB3BDD">
        <w:rPr>
          <w:b/>
          <w:bCs/>
        </w:rPr>
        <w:t xml:space="preserve">   D I O B N I   P O P I S</w:t>
      </w:r>
    </w:p>
    <w:p w:rsidRDefault="00751E38" w:rsidP="00751E38" w:rsidR="00751E38">
      <w:pPr>
        <w:rPr>
          <w:b/>
          <w:bCs/>
        </w:rPr>
      </w:pPr>
      <w:r w:rsidRPr="00FB3BDD">
        <w:rPr>
          <w:b/>
          <w:bCs/>
        </w:rPr>
        <w:t>I. VIŠI ISPLATNI RED</w:t>
      </w:r>
    </w:p>
    <w:p w:rsidRDefault="00751E38" w:rsidP="00751E38" w:rsidR="00751E38">
      <w:pPr>
        <w:rPr>
          <w:b/>
          <w:bCs/>
        </w:rPr>
      </w:pPr>
    </w:p>
    <w:tbl>
      <w:tblPr>
        <w:tblW w:type="dxa" w:w="23191"/>
        <w:tblInd w:type="dxa" w:w="93"/>
        <w:tblLook w:val="04A0" w:noVBand="1" w:noHBand="0" w:lastColumn="0" w:firstColumn="1" w:lastRow="0" w:firstRow="1"/>
      </w:tblPr>
      <w:tblGrid>
        <w:gridCol w:w="576"/>
        <w:gridCol w:w="1829"/>
        <w:gridCol w:w="502"/>
        <w:gridCol w:w="1196"/>
        <w:gridCol w:w="1596"/>
        <w:gridCol w:w="1296"/>
        <w:gridCol w:w="1372"/>
        <w:gridCol w:w="159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240"/>
      </w:tblGrid>
      <w:tr w:rsidTr="00C24819" w:rsidR="00751E38" w:rsidRPr="00FB3BDD">
        <w:trPr>
          <w:trHeight w:val="1020"/>
        </w:trPr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RED BR.</w:t>
            </w:r>
          </w:p>
        </w:tc>
        <w:tc>
          <w:tcPr>
            <w:tcW w:type="dxa" w:w="18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NAZIV VJEROVNIKA I ADRESA</w:t>
            </w:r>
          </w:p>
        </w:tc>
        <w:tc>
          <w:tcPr>
            <w:tcW w:type="dxa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BR. PR.</w:t>
            </w:r>
          </w:p>
        </w:tc>
        <w:tc>
          <w:tcPr>
            <w:tcW w:type="dxa" w:w="11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OSNOVA TRAŽBINE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UTVRĐENA TRAŽBINE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NAMIRENO PRI ZAVRŠNOJ DIOBI 3%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NAKNADNA DIOBA 0,50%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NENAMIRENO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Auguštin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Jasna,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Druškovec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Humski 9,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8.170,55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245,12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40,85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7.884,58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Balić Jasna, Ljudevita Gaja 4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12.931,80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387,95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64,66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12.479,19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Ban Marina, Marije Roth 6,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6.382,34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191,47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31,91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6.158,96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Barić Josip,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Pavlovec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Preg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. 48,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10.137,30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304,12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9.782,49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Bedeniković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Višnjevec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9.753,08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292,59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48,77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9.411,72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Belačić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109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9.999,22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299,98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9.649,24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Belačić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Mirjana, A. Mihanovića 12,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20.191,23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605,74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100,96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19.484,53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Belačić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Štefica,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J.Leskovara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10.058,15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301,74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50,29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9.706,12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Bele Franjo, Josipa K. Tuškana 10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20.746,48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622,39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103,73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20.020,36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Bele Ljubica, Josipa K. Tuškana 10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24.454,47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733,63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122,27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23.598,57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Bele Siniša,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Drušk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. Humski 2/1,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10.330,87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309,93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51,65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9.969,29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Belošević Jasna,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Kostelgradska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24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9.986,34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299,59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9.636,82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13.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Benc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Vesna, Marinci 6,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3.220,58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96,62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16,10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3.107,86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Bolfek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Benkovec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7,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16.385,15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491,55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81,93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15.811,67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Bosnar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Brigita, Mala gora 39,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8.246,38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247,39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41,23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7.957,76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Bračević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Nadica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Uska ul. 9,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46.455,08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1.393,65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232,28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44.829,15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Brezak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Ljubica, Mala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Erpenja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98, Krapinske Toplice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9.965,60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298,97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9.616,80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Bukovski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Ljubica,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Sopot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3.217,13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96,51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16,09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3.104,53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Burić Anđa,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Lj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. Gaja 2,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5.910,74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177,32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29,55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5.703,87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Burić Biserka,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98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9.991,82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9.642,11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Burić Ivanka,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Benkovo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30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19.313,82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579,41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96,57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18.637,84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Burić Ivanka,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101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9.986,11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299,58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9.636,60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Burić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Nadica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79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10.050,75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301,52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50,25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9.698,98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24.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 xml:space="preserve">Cerovečki  Nikolina, </w:t>
            </w:r>
            <w:proofErr w:type="spellStart"/>
            <w:r w:rsidRPr="00FB3BDD">
              <w:rPr>
                <w:sz w:val="18"/>
                <w:szCs w:val="18"/>
              </w:rPr>
              <w:t>Trški</w:t>
            </w:r>
            <w:proofErr w:type="spellEnd"/>
            <w:r w:rsidRPr="00FB3BDD">
              <w:rPr>
                <w:sz w:val="18"/>
                <w:szCs w:val="18"/>
              </w:rPr>
              <w:t xml:space="preserve"> Vrh </w:t>
            </w:r>
            <w:proofErr w:type="spellStart"/>
            <w:r w:rsidRPr="00FB3BDD">
              <w:rPr>
                <w:sz w:val="18"/>
                <w:szCs w:val="18"/>
              </w:rPr>
              <w:t>70</w:t>
            </w:r>
            <w:proofErr w:type="spellEnd"/>
            <w:r w:rsidRPr="00FB3BDD">
              <w:rPr>
                <w:sz w:val="18"/>
                <w:szCs w:val="18"/>
              </w:rPr>
              <w:t>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24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1.800,96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54,03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1.737,93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Cerovski Milena,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Prišlin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/1,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5.927,72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177,83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29,64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5.720,25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26.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proofErr w:type="spellStart"/>
            <w:r w:rsidRPr="00FB3BDD">
              <w:rPr>
                <w:sz w:val="18"/>
                <w:szCs w:val="18"/>
              </w:rPr>
              <w:t>Čavar</w:t>
            </w:r>
            <w:proofErr w:type="spellEnd"/>
            <w:r w:rsidRPr="00FB3BDD">
              <w:rPr>
                <w:sz w:val="18"/>
                <w:szCs w:val="18"/>
              </w:rPr>
              <w:t xml:space="preserve"> Zvjezdana, Prigorska </w:t>
            </w:r>
            <w:proofErr w:type="spellStart"/>
            <w:r w:rsidRPr="00FB3BDD">
              <w:rPr>
                <w:sz w:val="18"/>
                <w:szCs w:val="18"/>
              </w:rPr>
              <w:t>107</w:t>
            </w:r>
            <w:proofErr w:type="spellEnd"/>
            <w:r w:rsidRPr="00FB3BDD">
              <w:rPr>
                <w:sz w:val="18"/>
                <w:szCs w:val="18"/>
              </w:rPr>
              <w:t>, Zagreb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26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7.952,66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238,58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39,76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7.674,32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Čavužić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Ljubica,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Škarićevo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Lepajci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Čuček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Gornja 42,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4.354,01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130,62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21,77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4.201,62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Čuček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Dubravka,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Grletinec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15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7.787,63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233,63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38,94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7.515,06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30.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Drenški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Višnja,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Vojsak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9.077,51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272,33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45,39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8.759,79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Drožđan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Stjepan,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Lj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. Gaja 4,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10.936,77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328,10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54,68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10.553,99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Drožđan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Vera,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Lj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. Gaja 4,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21.627,01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648,81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108,14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20.870,06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Forjan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Andreja, Kneza Branimira 11,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15.010,84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450,33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75,05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14.485,46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Gosarić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Martina,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Klokovec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98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Krapinske Toplice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3.658,03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109,74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18,29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3.530,00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Grahovar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Gabrijela, Prigorje 3,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Đurmanec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3.219,34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96,58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16,10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3.106,66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Gretić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Anica, Trg Gospe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Kunagorske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15.664,63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469,94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78,32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15.116,37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Haric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Vedrana, Primorska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Bestovje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Sv. Nedjelja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75.913,52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2.277,41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379,57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73.256,54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Herak Josipa,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G. 101,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70.699,39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2.120,98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353,50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68.224,91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Hercigonja  Jela,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Pregradski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101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9.988,36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299,65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9.638,77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Herek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Gorjakovo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7.263,66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217,91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36,32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7.009,43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Hlupić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Dragica, Put Veronike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Desiničke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Desinić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9.983,82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299,51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9.634,39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Hlupić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Josipa,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Vinagorska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9.968,51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299,06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9.619,61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Hmelina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Anica, Tkalci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99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7.290,17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218,71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36,45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7.035,01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Hmelina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Biserka, Valentinovo 9,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9.999,70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9.649,71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Horvat Biserka,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Sopot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87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10.281,22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308,44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51,41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9.921,37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46.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Horvat Božica,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Kolarija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76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9.977,13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299,31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9.627,93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Horvat Vesna,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100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27.083,31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812,50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135,42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26.135,39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Horvat Vlasta,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97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8.263,63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247,91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41,32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7.974,40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Hrenar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Vesna,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11.481,83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344,45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57,41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11.079,97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Hrestak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 Đurđa,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Vojsak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8.172,26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245,17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40,86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7.886,23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Hršak 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Bežanska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ul. 2,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50.392,33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1.511,77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251,96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48.628,60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Hršak 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Gredenec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24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6.823,73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204,71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34,12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6.584,90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Hršak Ivanka,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Gredenec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15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9.993,78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299,81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9.644,00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Ilijaš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Nadica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G. 106,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9.980,70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299,42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9.631,38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Jagić  Snježana,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9,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7.040,09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211,20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6.793,69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Jagić Antonija,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197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10.033,96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301,02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9.682,77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Javorić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Snježana,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Kostel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24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22.647,73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679,43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113,24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21.855,06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Jazbec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Ljubica,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Pavlovec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Pregradski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30,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10.017,55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300,53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9.666,93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Jug Zvjezdana,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Benkovo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4.952,64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148,58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24,76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4.779,30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Kamenščak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Viktorija,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Zalug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5,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3.673,67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110,21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18,37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3.545,09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Kaučić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Jasna,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Pavlovec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Pregrad.3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/7, 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12.942,26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388,27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64,71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12.489,28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62.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Klasić Danica, Prigorje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Đurmanec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Klenovšak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Štefica,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Vojsak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Kolenko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August,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Svetojurski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32,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20.880,99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626,43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104,40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20.150,16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Koprivnjak Kristina,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9.983,83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299,51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9.634,40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Koružnjak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Višnjevec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7,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6.825,14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204,75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34,13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6.586,26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Kovač Štefica,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Sopot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92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10.531,81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315,95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52,66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10.163,20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Krsnik Irena,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J.Prejca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1/1,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7.404,02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222,12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37,02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7.144,88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Krušlin Biserka, Prigorje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Đurmanec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5.044,10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151,32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25,22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4.867,56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Krušlin Snježana,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G. 89,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9.597,04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287,91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47,99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9.261,14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Kuhar Krsnik Renata, A. Kovačića 5,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32.176,01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965,28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160,88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31.049,85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Kundih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Ana, Stjepana Radića 3,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Desinić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9.973,35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9.624,28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Kunštek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Ankica,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Svetojurski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17,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9.983,22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9.633,80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Kušar 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Benkovo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10.176,68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305,30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9.820,50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Leskovar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D. 35,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21.088,06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632,64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105,44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20.349,98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Leskovar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Mirjana,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Svetojurski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8.577,41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257,32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42,89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8.277,20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Lovrenčić 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G. 81,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neto dohodak, kamate, otpremnina, jubilarne </w:t>
            </w:r>
            <w:r w:rsidRPr="00FB3BDD">
              <w:rPr>
                <w:color w:val="000000"/>
                <w:sz w:val="18"/>
                <w:szCs w:val="18"/>
              </w:rPr>
              <w:lastRenderedPageBreak/>
              <w:t>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lastRenderedPageBreak/>
              <w:t>11.956,38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358,69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59,78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11.537,91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78.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Marija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Šutina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Kujundžić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Hrv. Branitelja 5, Zagreb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162.197,66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4.865,93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810,99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156.520,74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Martinolić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Ana, A.H.Brke 2,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37.711,16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1.131,33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188,56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36.391,27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Mikulaš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Mirjana, Gornja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38,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4.439,64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133,19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22,20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4.284,25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Močnik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Zvonko, Gornje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Brezno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91,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6.091,16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182,73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30,46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5.877,97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Mužar Štefanija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Tklaci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29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28.332,30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849,97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141,66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27.340,67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Novaković Danica,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Sopot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114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9.922,45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297,67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49,61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9.575,17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Očko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Biserka,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Vrbišnica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5.938,80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178,16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29,69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5.730,95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85.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proofErr w:type="spellStart"/>
            <w:r w:rsidRPr="00FB3BDD">
              <w:rPr>
                <w:sz w:val="18"/>
                <w:szCs w:val="18"/>
              </w:rPr>
              <w:t>Palčec</w:t>
            </w:r>
            <w:proofErr w:type="spellEnd"/>
            <w:r w:rsidRPr="00FB3BDD">
              <w:rPr>
                <w:sz w:val="18"/>
                <w:szCs w:val="18"/>
              </w:rPr>
              <w:t xml:space="preserve"> Verica, Ljudevita Gaja 4,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86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12.390,43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371,71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61,95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11.956,77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Pasariček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Snježana, Janka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Leskovara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109,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18.931,91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567,96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94,66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18.269,29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Petrak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Dragica,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Klenice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6,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9.969,76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299,09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9.620,82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Plantosar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Josipa, Put V.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Desiničke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9,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Desinić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6.753,60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202,61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33,77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6.517,22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89.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Podgajski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Brankica, Slatina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Svedruška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8.199,83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245,99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41,00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7.912,84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Podhraški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Barica,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Prišlin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80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5.914,01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177,42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29,57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5.707,02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Podhraški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Biserka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Brezno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Gornje 32,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13.940,26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418,21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69,70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13.452,35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Smrkulj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Zdenka,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Benkovo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57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7.800,97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234,03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39,00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7.527,94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93.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Storjak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Pregradski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66,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9.971,63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299,15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9.622,62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Strabić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Davorka,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187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8.174,52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245,24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40,87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7.888,41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Svečak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Josipa,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Druškovec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humski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5.481,73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164,45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27,41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5.289,87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Šafranko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Đurđica, Prigorje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Đurmanec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2.767,09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83,01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13,84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2.670,24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Šafranko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Gordana, Prigorje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60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Đurmanec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11.938,35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358,15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59,69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11.520,51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Šaravanja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Bosiljka, Majke Terezije broj 4,  Zagreb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57.939,81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1.738,19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289,70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55.911,92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99.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Šeligo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Verica,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Grletinec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3.601,92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108,06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18,01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3.475,85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Škrnički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Danica,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Poredje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Hum na Sutli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5.532,26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165,97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27,66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5.338,63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Špiljak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Gordana,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Gabrovec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4.052,16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121,56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20,26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3.910,34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Špiljak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Lidija,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Kolarija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9.985,04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299,55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9.635,56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Špiljak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Renata,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Gabrovec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6.379,24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191,38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31,90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6.155,96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Špoljar Đurđica,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Višnjevec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8.206,45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246,19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41,03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7.919,23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Šurbek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Nadica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A..Cesarca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10.036,55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301,10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50,18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9.685,27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Šurina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Snježana, Velika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Erpenja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8, Tuhelj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8.104,32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243,13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40,52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7.820,67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Vardijan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Bernarda,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46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18.794,51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563,84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93,97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18.136,70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Vardijan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Ksenija,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9.006,61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270,20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45,03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8.691,38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109.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Vešligaj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13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neto dohodak, kamate, </w:t>
            </w:r>
            <w:r w:rsidRPr="00FB3BDD">
              <w:rPr>
                <w:color w:val="000000"/>
                <w:sz w:val="18"/>
                <w:szCs w:val="18"/>
              </w:rPr>
              <w:lastRenderedPageBreak/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lastRenderedPageBreak/>
              <w:t>9.541,85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286,26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47,71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9.207,88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110.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Vešligaj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Branka, Prigorje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32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5.484,52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164,54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27,42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5.292,56</w:t>
            </w: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94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Vincelj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Marjetka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Prigorje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Đurmanec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7.950,52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238,52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39,75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7.672,25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Vincelj Štefica,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Plemenšćina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G. 117,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9.049,74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271,49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45,25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8.733,00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Vinski Blaženka,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A.Mihanovića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8, Krapina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65.133,42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1.954,00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325,67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62.853,75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Vladić Jela, Savski gaj 1 Put 15, Zagreb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16.474,95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494,25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82,36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15.898,34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Vrbanc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Josipa, J.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Leskovara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20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/2,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5.134,08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154,02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25,67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4.954,39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Vrbanc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Milanka,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Gorjakovo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2.760,22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82,81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13,80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2.663,61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Vrbanc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Zdravko,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131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14.466,43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433,99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72,33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13.960,11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Vuk Vesna,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Kostelgradska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7.209,15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216,27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36,05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6.956,83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119.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Zeba Katarina,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Gabrovec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172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Zabok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1.587,72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47,63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7,94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1.532,15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Zeba Željka,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Martinišće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24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Krapinske Toplice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1.574,90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47,25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7,87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1.519,78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Živičnjak Božica,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57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otpremnina, jubilarne nagrade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5.536,58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166,10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27,68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5.342,80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Živičnjak Vesna,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Svedruža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66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Petrovsko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5.939,32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178,18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29,70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5.731,44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Žnidarec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V. Gora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15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Vinagora</w:t>
            </w:r>
            <w:proofErr w:type="spellEnd"/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4.127,86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123,84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20,64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3.983,38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124.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Župančić Dubravka,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Benkovo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65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kamate, otpremnina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9.965,37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298,96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49,83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9.616,58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Burić Nevenka,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Cigrovec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78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3.139,53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94,19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15,70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3.029,64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lastRenderedPageBreak/>
              <w:t>126.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Hurčak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Ivana, Šetalište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150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brigade 5, Zagreb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868,85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26,07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4,34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838,44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Zeba Marijana,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Martinišće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23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b, Krapinske Toplice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1.629,81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48,89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8,15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1.572,77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128.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Vučić Renata Mala,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Erpenja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154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Krapinske Toplice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neto dohodak, kamate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1.515,88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45,48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7,58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1.462,82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129.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 xml:space="preserve">Šoštar 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Pregradski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63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>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130.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Kolenko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Biljana,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Svetujurski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32,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131.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Skoples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Milka, Grofa Ratkaja 7,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132.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3BDD">
              <w:rPr>
                <w:color w:val="000000"/>
                <w:sz w:val="18"/>
                <w:szCs w:val="18"/>
              </w:rPr>
              <w:t>Vrbanc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Marija,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Svetojurski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3BDD">
              <w:rPr>
                <w:color w:val="000000"/>
                <w:sz w:val="18"/>
                <w:szCs w:val="18"/>
              </w:rPr>
              <w:t>Vrhi</w:t>
            </w:r>
            <w:proofErr w:type="spellEnd"/>
            <w:r w:rsidRPr="00FB3BDD">
              <w:rPr>
                <w:color w:val="000000"/>
                <w:sz w:val="18"/>
                <w:szCs w:val="18"/>
              </w:rPr>
              <w:t xml:space="preserve"> 56/1,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133.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Horvat Štefanija, Matije Gupca 13, Pregrada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color w:val="000000"/>
                <w:sz w:val="18"/>
                <w:szCs w:val="18"/>
              </w:rPr>
            </w:pPr>
            <w:r w:rsidRPr="00FB3BDD">
              <w:rPr>
                <w:color w:val="000000"/>
                <w:sz w:val="18"/>
                <w:szCs w:val="18"/>
              </w:rPr>
              <w:t>otpremnina za mirovinu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35,00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6.755,00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vMerge w:val="restart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134.</w:t>
            </w: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RH Ministarstvo financija</w:t>
            </w:r>
          </w:p>
        </w:tc>
        <w:tc>
          <w:tcPr>
            <w:tcW w:type="dxa" w:w="50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153 i 175</w:t>
            </w: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Predujam poreza i prireza na dohodak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286.473,32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8.594,20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1.432,37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276.446,75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Porezna uprava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23.006,32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690,19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115,03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22.201,10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Područni ured Krapina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Doprinos MIO II STUP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589.439,97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17.683,20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2.947,20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568.809,57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zastupa Županijsko državno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77.414,87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2.322,45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387,07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74.705,35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odvjetništvo u  Zlataru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Doprinos MIO I STUP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3.623.403,79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108.702,11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18.117,02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3.496.584,66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572.641,85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17.179,26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2.863,21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552.599,38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Doprinos ZO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4.138.286,56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124.148,60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20.691,43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3.993.446,53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98.497,34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2.954,92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492,49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95.049,93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Doprinos zaštite zdravlja na radu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138.986,49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4.169,59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694,93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134.121,97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3.048,45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91,45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15,24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2.941,76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80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Doprinos za zapošljavanje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440.772,46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13.223,17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2.203,86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425.345,43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26.014,36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780,43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130,07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25.103,86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20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 xml:space="preserve">Poseban doprinos za </w:t>
            </w:r>
            <w:proofErr w:type="spellStart"/>
            <w:r w:rsidRPr="00FB3BDD">
              <w:rPr>
                <w:sz w:val="18"/>
                <w:szCs w:val="18"/>
              </w:rPr>
              <w:t>zapoš</w:t>
            </w:r>
            <w:proofErr w:type="spellEnd"/>
            <w:r w:rsidRPr="00FB3BDD">
              <w:rPr>
                <w:sz w:val="18"/>
                <w:szCs w:val="18"/>
              </w:rPr>
              <w:t>. osoba s invalidi.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24.873,75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746,21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124,37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24.003,17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255"/>
        </w:trPr>
        <w:tc>
          <w:tcPr>
            <w:tcW w:type="dxa" w:w="576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8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kamata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7.646,79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229,40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38,23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7.379,16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135.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Agencija za osiguravanje radničkih potraživanja u slučaju stečaja poslodavca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 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Klasa: 423-05/09-01/0048 od 12.01.2010.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1.988.866,31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59.665,99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9.944,33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1.919.255,99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136.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 xml:space="preserve">Agencija za osiguravanje radničkih potraživanja u slučaju stečaja </w:t>
            </w:r>
            <w:r w:rsidRPr="00FB3BDD">
              <w:rPr>
                <w:sz w:val="20"/>
                <w:szCs w:val="20"/>
              </w:rPr>
              <w:lastRenderedPageBreak/>
              <w:t>poslodavca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Klasa: 423-05/09-01/0048 od 04.02.2010.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28.137,37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844,12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140,69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27.152,56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lastRenderedPageBreak/>
              <w:t>137.</w:t>
            </w:r>
          </w:p>
        </w:tc>
        <w:tc>
          <w:tcPr>
            <w:tcW w:type="dxa" w:w="18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Agencija za osiguravanje radničkih potraživanja u slučaju stečaja poslodavca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sz w:val="18"/>
                <w:szCs w:val="18"/>
              </w:rPr>
            </w:pPr>
            <w:r w:rsidRPr="00FB3BDD">
              <w:rPr>
                <w:sz w:val="18"/>
                <w:szCs w:val="18"/>
              </w:rPr>
              <w:t> 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Klasa: 423-05/09-01/0048 od 25.02.2010.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1.800,96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54,03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9,00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right"/>
              <w:rPr>
                <w:sz w:val="20"/>
                <w:szCs w:val="20"/>
              </w:rPr>
            </w:pPr>
            <w:r w:rsidRPr="00FB3BDD">
              <w:rPr>
                <w:sz w:val="20"/>
                <w:szCs w:val="20"/>
              </w:rPr>
              <w:t>1.737,93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  <w:tr w:rsidTr="00C24819" w:rsidR="00751E38" w:rsidRPr="00FB3BDD">
        <w:trPr>
          <w:trHeight w:val="405"/>
        </w:trPr>
        <w:tc>
          <w:tcPr>
            <w:tcW w:type="dxa" w:w="410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b/>
                <w:bCs/>
                <w:sz w:val="32"/>
                <w:szCs w:val="32"/>
              </w:rPr>
            </w:pPr>
            <w:r w:rsidRPr="00FB3BDD">
              <w:rPr>
                <w:b/>
                <w:bCs/>
                <w:sz w:val="32"/>
                <w:szCs w:val="32"/>
              </w:rPr>
              <w:t>UKUPNO: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b/>
                <w:bCs/>
              </w:rPr>
            </w:pPr>
            <w:r w:rsidRPr="00FB3BDD">
              <w:rPr>
                <w:b/>
                <w:bCs/>
              </w:rPr>
              <w:t>13.824.872,88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b/>
                <w:bCs/>
              </w:rPr>
            </w:pPr>
            <w:r w:rsidRPr="00FB3BDD">
              <w:rPr>
                <w:b/>
                <w:bCs/>
              </w:rPr>
              <w:t>414.746,14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b/>
                <w:bCs/>
              </w:rPr>
            </w:pPr>
            <w:r w:rsidRPr="00FB3BDD">
              <w:rPr>
                <w:b/>
                <w:bCs/>
              </w:rPr>
              <w:t>69.124,36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1E38" w:rsidP="00C24819" w:rsidR="00751E38" w:rsidRPr="00FB3BDD">
            <w:pPr>
              <w:jc w:val="center"/>
              <w:rPr>
                <w:b/>
                <w:bCs/>
              </w:rPr>
            </w:pPr>
            <w:r w:rsidRPr="00FB3BDD">
              <w:rPr>
                <w:b/>
                <w:bCs/>
              </w:rPr>
              <w:t>13.341.002,38</w:t>
            </w: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222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  <w:tc>
          <w:tcPr>
            <w:tcW w:type="dxa" w:w="1240"/>
            <w:vAlign w:val="center"/>
            <w:hideMark/>
          </w:tcPr>
          <w:p w:rsidRDefault="00751E38" w:rsidP="00C24819" w:rsidR="00751E38" w:rsidRPr="00FB3BDD">
            <w:pPr>
              <w:rPr>
                <w:sz w:val="20"/>
                <w:szCs w:val="20"/>
              </w:rPr>
            </w:pPr>
          </w:p>
        </w:tc>
      </w:tr>
    </w:tbl>
    <w:p w:rsidRDefault="00751E38" w:rsidP="00751E38" w:rsidR="00751E38"/>
    <w:p w:rsidRDefault="00751E38" w:rsidP="00751E38" w:rsidR="00751E38">
      <w:pPr>
        <w:jc w:val="right"/>
      </w:pPr>
      <w:r w:rsidRPr="00DC1780">
        <w:t>Stečajni upravitelj</w:t>
      </w:r>
    </w:p>
    <w:p w:rsidRDefault="00751E38" w:rsidP="00751E38" w:rsidR="00751E38">
      <w:pPr>
        <w:jc w:val="right"/>
      </w:pPr>
      <w:r w:rsidRPr="00DC1780">
        <w:t xml:space="preserve">Branka </w:t>
      </w:r>
      <w:proofErr w:type="spellStart"/>
      <w:r w:rsidRPr="00DC1780">
        <w:t>Malbašić</w:t>
      </w:r>
      <w:proofErr w:type="spellEnd"/>
    </w:p>
    <w:p w:rsidRDefault="00751E38" w:rsidP="00360C9C" w:rsidR="00751E38" w:rsidRPr="00360C9C">
      <w:pPr>
        <w:ind w:right="-648" w:left="7788"/>
      </w:pPr>
    </w:p>
    <w:p w:rsidRDefault="007F4CA6" w:rsidP="007F4CA6" w:rsidR="007F4CA6" w:rsidRPr="00360C9C">
      <w:pPr>
        <w:ind w:right="-108"/>
      </w:pPr>
    </w:p>
    <w:sectPr w:rsidR="007F4CA6" w:rsidRPr="00360C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D87B03"/>
    <w:multiLevelType w:val="hybridMultilevel"/>
    <w:tmpl w:val="518831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91F"/>
    <w:rsid w:val="00007091"/>
    <w:rsid w:val="0003235F"/>
    <w:rsid w:val="000557D8"/>
    <w:rsid w:val="000E72C8"/>
    <w:rsid w:val="00111F88"/>
    <w:rsid w:val="00205BFF"/>
    <w:rsid w:val="002419EE"/>
    <w:rsid w:val="00254A91"/>
    <w:rsid w:val="00260CF0"/>
    <w:rsid w:val="002A4A52"/>
    <w:rsid w:val="002A6FA7"/>
    <w:rsid w:val="002D211A"/>
    <w:rsid w:val="002D4AEB"/>
    <w:rsid w:val="002E595E"/>
    <w:rsid w:val="0035033B"/>
    <w:rsid w:val="00360C9C"/>
    <w:rsid w:val="00377710"/>
    <w:rsid w:val="003945AF"/>
    <w:rsid w:val="003D5A06"/>
    <w:rsid w:val="0041562B"/>
    <w:rsid w:val="00441B83"/>
    <w:rsid w:val="00446318"/>
    <w:rsid w:val="00473969"/>
    <w:rsid w:val="00491537"/>
    <w:rsid w:val="00491EEA"/>
    <w:rsid w:val="004B0515"/>
    <w:rsid w:val="004F0884"/>
    <w:rsid w:val="00522547"/>
    <w:rsid w:val="00550672"/>
    <w:rsid w:val="00566D84"/>
    <w:rsid w:val="005A09F0"/>
    <w:rsid w:val="005B4000"/>
    <w:rsid w:val="005B7C5C"/>
    <w:rsid w:val="005D3EAD"/>
    <w:rsid w:val="006169FB"/>
    <w:rsid w:val="0064761A"/>
    <w:rsid w:val="006674A4"/>
    <w:rsid w:val="007012DA"/>
    <w:rsid w:val="00750CF8"/>
    <w:rsid w:val="00751E38"/>
    <w:rsid w:val="007524FF"/>
    <w:rsid w:val="0078703A"/>
    <w:rsid w:val="007F4CA6"/>
    <w:rsid w:val="0084308A"/>
    <w:rsid w:val="008811F7"/>
    <w:rsid w:val="00887C5E"/>
    <w:rsid w:val="00916680"/>
    <w:rsid w:val="00944627"/>
    <w:rsid w:val="009A092F"/>
    <w:rsid w:val="00A32ACB"/>
    <w:rsid w:val="00AB336D"/>
    <w:rsid w:val="00AE291F"/>
    <w:rsid w:val="00BA206E"/>
    <w:rsid w:val="00BC2B7E"/>
    <w:rsid w:val="00C17E22"/>
    <w:rsid w:val="00D231F9"/>
    <w:rsid w:val="00D2481E"/>
    <w:rsid w:val="00D361CE"/>
    <w:rsid w:val="00D4383A"/>
    <w:rsid w:val="00D562CB"/>
    <w:rsid w:val="00D602ED"/>
    <w:rsid w:val="00D70C71"/>
    <w:rsid w:val="00D815FA"/>
    <w:rsid w:val="00DA1156"/>
    <w:rsid w:val="00E33664"/>
    <w:rsid w:val="00E7385D"/>
    <w:rsid w:val="00EC4EE3"/>
    <w:rsid w:val="00F8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4CA6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751E38"/>
    <w:rPr>
      <w:color w:val="0000FF"/>
      <w:u w:val="single"/>
    </w:rPr>
  </w:style>
  <w:style w:styleId="SlijeenaHiperveza" w:type="character">
    <w:name w:val="FollowedHyperlink"/>
    <w:uiPriority w:val="99"/>
    <w:unhideWhenUsed/>
    <w:rsid w:val="00751E38"/>
    <w:rPr>
      <w:color w:val="800080"/>
      <w:u w:val="single"/>
    </w:rPr>
  </w:style>
  <w:style w:customStyle="true" w:styleId="xl108" w:type="paragraph">
    <w:name w:val="xl108"/>
    <w:basedOn w:val="Normal"/>
    <w:rsid w:val="00751E38"/>
    <w:pPr>
      <w:spacing w:afterAutospacing="true" w:after="100" w:beforeAutospacing="true" w:before="100"/>
      <w:jc w:val="center"/>
      <w:textAlignment w:val="center"/>
    </w:pPr>
  </w:style>
  <w:style w:customStyle="true" w:styleId="xl109" w:type="paragraph">
    <w:name w:val="xl109"/>
    <w:basedOn w:val="Normal"/>
    <w:rsid w:val="00751E38"/>
    <w:pP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11" w:type="paragraph">
    <w:name w:val="xl111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12" w:type="paragraph">
    <w:name w:val="xl112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3" w:type="paragraph">
    <w:name w:val="xl113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4" w:type="paragraph">
    <w:name w:val="xl114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5" w:type="paragraph">
    <w:name w:val="xl115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6" w:type="paragraph">
    <w:name w:val="xl116"/>
    <w:basedOn w:val="Normal"/>
    <w:rsid w:val="00751E38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7" w:type="paragraph">
    <w:name w:val="xl117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8" w:type="paragraph">
    <w:name w:val="xl118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19" w:type="paragraph">
    <w:name w:val="xl119"/>
    <w:basedOn w:val="Normal"/>
    <w:rsid w:val="00751E38"/>
    <w:pP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751E38"/>
    <w:pP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751E38"/>
    <w:pPr>
      <w:spacing w:afterAutospacing="true" w:after="100" w:beforeAutospacing="true" w:before="100"/>
    </w:pPr>
    <w:rPr>
      <w:b/>
      <w:bCs/>
    </w:rPr>
  </w:style>
  <w:style w:customStyle="true" w:styleId="xl123" w:type="paragraph">
    <w:name w:val="xl123"/>
    <w:basedOn w:val="Normal"/>
    <w:rsid w:val="00751E38"/>
    <w:pPr>
      <w:spacing w:afterAutospacing="true" w:after="100" w:beforeAutospacing="true" w:before="100"/>
    </w:pPr>
  </w:style>
  <w:style w:customStyle="true" w:styleId="xl124" w:type="paragraph">
    <w:name w:val="xl124"/>
    <w:basedOn w:val="Normal"/>
    <w:rsid w:val="00751E38"/>
    <w:pPr>
      <w:spacing w:afterAutospacing="true" w:after="100" w:beforeAutospacing="true" w:before="100"/>
      <w:jc w:val="center"/>
    </w:pPr>
  </w:style>
  <w:style w:customStyle="true" w:styleId="xl125" w:type="paragraph">
    <w:name w:val="xl125"/>
    <w:basedOn w:val="Normal"/>
    <w:rsid w:val="00751E38"/>
    <w:pPr>
      <w:spacing w:afterAutospacing="true" w:after="100" w:beforeAutospacing="true" w:before="100"/>
    </w:pPr>
    <w:rPr>
      <w:b/>
      <w:bCs/>
    </w:rPr>
  </w:style>
  <w:style w:customStyle="true" w:styleId="xl126" w:type="paragraph">
    <w:name w:val="xl126"/>
    <w:basedOn w:val="Normal"/>
    <w:rsid w:val="00751E38"/>
    <w:pPr>
      <w:spacing w:afterAutospacing="true" w:after="100" w:beforeAutospacing="true" w:before="100"/>
      <w:jc w:val="center"/>
    </w:pPr>
    <w:rPr>
      <w:b/>
      <w:bCs/>
    </w:rPr>
  </w:style>
  <w:style w:customStyle="true" w:styleId="xl127" w:type="paragraph">
    <w:name w:val="xl12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28" w:type="paragraph">
    <w:name w:val="xl128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18"/>
      <w:szCs w:val="18"/>
    </w:rPr>
  </w:style>
  <w:style w:customStyle="true" w:styleId="xl129" w:type="paragraph">
    <w:name w:val="xl129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18"/>
      <w:szCs w:val="18"/>
    </w:rPr>
  </w:style>
  <w:style w:customStyle="true" w:styleId="xl130" w:type="paragraph">
    <w:name w:val="xl130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31" w:type="paragraph">
    <w:name w:val="xl131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2" w:type="paragraph">
    <w:name w:val="xl132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18"/>
      <w:szCs w:val="18"/>
    </w:rPr>
  </w:style>
  <w:style w:customStyle="true" w:styleId="xl133" w:type="paragraph">
    <w:name w:val="xl133"/>
    <w:basedOn w:val="Normal"/>
    <w:rsid w:val="00751E38"/>
    <w:pPr>
      <w:spacing w:afterAutospacing="true" w:after="100" w:beforeAutospacing="true" w:before="100"/>
      <w:textAlignment w:val="center"/>
    </w:pPr>
    <w:rPr>
      <w:b/>
      <w:bCs/>
    </w:rPr>
  </w:style>
  <w:style w:customStyle="true" w:styleId="xl134" w:type="paragraph">
    <w:name w:val="xl134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5" w:type="paragraph">
    <w:name w:val="xl135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6" w:type="paragraph">
    <w:name w:val="xl136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18"/>
      <w:szCs w:val="18"/>
    </w:rPr>
  </w:style>
  <w:style w:customStyle="true" w:styleId="xl137" w:type="paragraph">
    <w:name w:val="xl137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8" w:type="paragraph">
    <w:name w:val="xl138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9" w:type="paragraph">
    <w:name w:val="xl139"/>
    <w:basedOn w:val="Normal"/>
    <w:rsid w:val="00751E38"/>
    <w:pP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41" w:type="paragraph">
    <w:name w:val="xl141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2" w:type="paragraph">
    <w:name w:val="xl142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5" w:type="paragraph">
    <w:name w:val="xl145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6" w:type="paragraph">
    <w:name w:val="xl146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7" w:type="paragraph">
    <w:name w:val="xl14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48" w:type="paragraph">
    <w:name w:val="xl148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9" w:type="paragraph">
    <w:name w:val="xl149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150" w:type="paragraph">
    <w:name w:val="xl150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1" w:type="paragraph">
    <w:name w:val="xl151"/>
    <w:basedOn w:val="Normal"/>
    <w:rsid w:val="00751E38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52" w:type="paragraph">
    <w:name w:val="xl152"/>
    <w:basedOn w:val="Normal"/>
    <w:rsid w:val="00751E38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53" w:type="paragraph">
    <w:name w:val="xl153"/>
    <w:basedOn w:val="Normal"/>
    <w:rsid w:val="00751E38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54" w:type="paragraph">
    <w:name w:val="xl154"/>
    <w:basedOn w:val="Normal"/>
    <w:rsid w:val="00751E38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56" w:type="paragraph">
    <w:name w:val="xl156"/>
    <w:basedOn w:val="Normal"/>
    <w:rsid w:val="00751E38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57" w:type="paragraph">
    <w:name w:val="xl157"/>
    <w:basedOn w:val="Normal"/>
    <w:rsid w:val="00751E38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58" w:type="paragraph">
    <w:name w:val="xl158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59" w:type="paragraph">
    <w:name w:val="xl159"/>
    <w:basedOn w:val="Normal"/>
    <w:rsid w:val="00751E38"/>
    <w:pPr>
      <w:spacing w:afterAutospacing="true" w:after="100" w:beforeAutospacing="true" w:before="100"/>
      <w:textAlignment w:val="center"/>
    </w:pPr>
    <w:rPr>
      <w:b/>
      <w:bCs/>
    </w:rPr>
  </w:style>
  <w:style w:customStyle="true" w:styleId="xl160" w:type="paragraph">
    <w:name w:val="xl160"/>
    <w:basedOn w:val="Normal"/>
    <w:rsid w:val="00751E38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61" w:type="paragraph">
    <w:name w:val="xl161"/>
    <w:basedOn w:val="Normal"/>
    <w:rsid w:val="00751E38"/>
    <w:pP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62" w:type="paragraph">
    <w:name w:val="xl162"/>
    <w:basedOn w:val="Normal"/>
    <w:rsid w:val="00751E38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63" w:type="paragraph">
    <w:name w:val="xl163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64" w:type="paragraph">
    <w:name w:val="xl164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165" w:type="paragraph">
    <w:name w:val="xl165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FF0000"/>
      <w:sz w:val="18"/>
      <w:szCs w:val="18"/>
    </w:rPr>
  </w:style>
  <w:style w:customStyle="true" w:styleId="xl166" w:type="paragraph">
    <w:name w:val="xl166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FF0000"/>
      <w:sz w:val="18"/>
      <w:szCs w:val="18"/>
    </w:rPr>
  </w:style>
  <w:style w:customStyle="true" w:styleId="xl167" w:type="paragraph">
    <w:name w:val="xl16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168" w:type="paragraph">
    <w:name w:val="xl168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color w:val="FF0000"/>
      <w:sz w:val="18"/>
      <w:szCs w:val="18"/>
    </w:rPr>
  </w:style>
  <w:style w:customStyle="true" w:styleId="xl169" w:type="paragraph">
    <w:name w:val="xl169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FF0000"/>
    </w:rPr>
  </w:style>
  <w:style w:customStyle="true" w:styleId="xl170" w:type="paragraph">
    <w:name w:val="xl170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FF0000"/>
      <w:sz w:val="18"/>
      <w:szCs w:val="18"/>
    </w:rPr>
  </w:style>
  <w:style w:customStyle="true" w:styleId="xl171" w:type="paragraph">
    <w:name w:val="xl171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172" w:type="paragraph">
    <w:name w:val="xl172"/>
    <w:basedOn w:val="Normal"/>
    <w:rsid w:val="00751E38"/>
    <w:pPr>
      <w:spacing w:afterAutospacing="true" w:after="100" w:beforeAutospacing="true" w:before="100"/>
      <w:textAlignment w:val="center"/>
    </w:pPr>
    <w:rPr>
      <w:color w:val="FF0000"/>
    </w:rPr>
  </w:style>
  <w:style w:customStyle="true" w:styleId="xl173" w:type="paragraph">
    <w:name w:val="xl173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FF0000"/>
      <w:sz w:val="18"/>
      <w:szCs w:val="18"/>
    </w:rPr>
  </w:style>
  <w:style w:customStyle="true" w:styleId="xl174" w:type="paragraph">
    <w:name w:val="xl174"/>
    <w:basedOn w:val="Normal"/>
    <w:rsid w:val="00751E38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75" w:type="paragraph">
    <w:name w:val="xl175"/>
    <w:basedOn w:val="Normal"/>
    <w:rsid w:val="00751E38"/>
    <w:pPr>
      <w:pBdr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76" w:type="paragraph">
    <w:name w:val="xl176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77" w:type="paragraph">
    <w:name w:val="xl17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78" w:type="paragraph">
    <w:name w:val="xl178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79" w:type="paragraph">
    <w:name w:val="xl179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180" w:type="paragraph">
    <w:name w:val="xl180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81" w:type="paragraph">
    <w:name w:val="xl181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182" w:type="paragraph">
    <w:name w:val="xl182"/>
    <w:basedOn w:val="Normal"/>
    <w:rsid w:val="00751E38"/>
    <w:pPr>
      <w:pBdr>
        <w:top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83" w:type="paragraph">
    <w:name w:val="xl183"/>
    <w:basedOn w:val="Normal"/>
    <w:rsid w:val="00751E38"/>
    <w:pPr>
      <w:pBdr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84" w:type="paragraph">
    <w:name w:val="xl184"/>
    <w:basedOn w:val="Normal"/>
    <w:rsid w:val="00751E38"/>
    <w:pPr>
      <w:pBdr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85" w:type="paragraph">
    <w:name w:val="xl185"/>
    <w:basedOn w:val="Normal"/>
    <w:rsid w:val="00751E38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86" w:type="paragraph">
    <w:name w:val="xl186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87" w:type="paragraph">
    <w:name w:val="xl18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188" w:type="paragraph">
    <w:name w:val="xl188"/>
    <w:basedOn w:val="Normal"/>
    <w:rsid w:val="00751E38"/>
    <w:pPr>
      <w:pBdr>
        <w:top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89" w:type="paragraph">
    <w:name w:val="xl189"/>
    <w:basedOn w:val="Normal"/>
    <w:rsid w:val="00751E38"/>
    <w:pPr>
      <w:pBdr>
        <w:right w:space="0" w:sz="4" w:color="auto" w:val="single"/>
      </w:pBdr>
      <w:shd w:fill="00FFFF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90" w:type="paragraph">
    <w:name w:val="xl190"/>
    <w:basedOn w:val="Normal"/>
    <w:rsid w:val="00751E38"/>
    <w:pPr>
      <w:pBdr>
        <w:bottom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91" w:type="paragraph">
    <w:name w:val="xl191"/>
    <w:basedOn w:val="Normal"/>
    <w:rsid w:val="00751E38"/>
    <w:pPr>
      <w:pBdr>
        <w:top w:space="0" w:sz="4" w:color="auto" w:val="single"/>
        <w:bottom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92" w:type="paragraph">
    <w:name w:val="xl192"/>
    <w:basedOn w:val="Normal"/>
    <w:rsid w:val="00751E38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93" w:type="paragraph">
    <w:name w:val="xl193"/>
    <w:basedOn w:val="Normal"/>
    <w:rsid w:val="00751E38"/>
    <w:pPr>
      <w:pBdr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94" w:type="paragraph">
    <w:name w:val="xl194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95" w:type="paragraph">
    <w:name w:val="xl195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96" w:type="paragraph">
    <w:name w:val="xl196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97" w:type="paragraph">
    <w:name w:val="xl197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98" w:type="paragraph">
    <w:name w:val="xl198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99" w:type="paragraph">
    <w:name w:val="xl199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00" w:type="paragraph">
    <w:name w:val="xl200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201" w:type="paragraph">
    <w:name w:val="xl201"/>
    <w:basedOn w:val="Normal"/>
    <w:rsid w:val="00751E38"/>
    <w:pP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202" w:type="paragraph">
    <w:name w:val="xl202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18"/>
      <w:szCs w:val="18"/>
    </w:rPr>
  </w:style>
  <w:style w:customStyle="true" w:styleId="xl203" w:type="paragraph">
    <w:name w:val="xl203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FF0000"/>
      <w:sz w:val="18"/>
      <w:szCs w:val="18"/>
    </w:rPr>
  </w:style>
  <w:style w:customStyle="true" w:styleId="xl204" w:type="paragraph">
    <w:name w:val="xl204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18"/>
      <w:szCs w:val="18"/>
    </w:rPr>
  </w:style>
  <w:style w:customStyle="true" w:styleId="xl205" w:type="paragraph">
    <w:name w:val="xl205"/>
    <w:basedOn w:val="Normal"/>
    <w:rsid w:val="00751E38"/>
    <w:pPr>
      <w:pBdr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06" w:type="paragraph">
    <w:name w:val="xl206"/>
    <w:basedOn w:val="Normal"/>
    <w:rsid w:val="00751E38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07" w:type="paragraph">
    <w:name w:val="xl207"/>
    <w:basedOn w:val="Normal"/>
    <w:rsid w:val="00751E38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08" w:type="paragraph">
    <w:name w:val="xl208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209" w:type="paragraph">
    <w:name w:val="xl209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10" w:type="paragraph">
    <w:name w:val="xl210"/>
    <w:basedOn w:val="Normal"/>
    <w:rsid w:val="00751E38"/>
    <w:pPr>
      <w:pBdr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11" w:type="paragraph">
    <w:name w:val="xl211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212" w:type="paragraph">
    <w:name w:val="xl212"/>
    <w:basedOn w:val="Normal"/>
    <w:rsid w:val="00751E38"/>
    <w:pPr>
      <w:pBdr>
        <w:bottom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13" w:type="paragraph">
    <w:name w:val="xl213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14" w:type="paragraph">
    <w:name w:val="xl214"/>
    <w:basedOn w:val="Normal"/>
    <w:rsid w:val="00751E38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15" w:type="paragraph">
    <w:name w:val="xl215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16" w:type="paragraph">
    <w:name w:val="xl216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217" w:type="paragraph">
    <w:name w:val="xl21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218" w:type="paragraph">
    <w:name w:val="xl218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219" w:type="paragraph">
    <w:name w:val="xl219"/>
    <w:basedOn w:val="Normal"/>
    <w:rsid w:val="00751E38"/>
    <w:pPr>
      <w:spacing w:afterAutospacing="true" w:after="100" w:beforeAutospacing="true" w:before="100"/>
      <w:textAlignment w:val="center"/>
    </w:pPr>
  </w:style>
  <w:style w:customStyle="true" w:styleId="xl220" w:type="paragraph">
    <w:name w:val="xl220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21" w:type="paragraph">
    <w:name w:val="xl221"/>
    <w:basedOn w:val="Normal"/>
    <w:rsid w:val="00751E38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22" w:type="paragraph">
    <w:name w:val="xl222"/>
    <w:basedOn w:val="Normal"/>
    <w:rsid w:val="00751E38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23" w:type="paragraph">
    <w:name w:val="xl223"/>
    <w:basedOn w:val="Normal"/>
    <w:rsid w:val="00751E38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24" w:type="paragraph">
    <w:name w:val="xl224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225" w:type="paragraph">
    <w:name w:val="xl225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226" w:type="paragraph">
    <w:name w:val="xl226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227" w:type="paragraph">
    <w:name w:val="xl22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228" w:type="paragraph">
    <w:name w:val="xl228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229" w:type="paragraph">
    <w:name w:val="xl229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230" w:type="paragraph">
    <w:name w:val="xl230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231" w:type="paragraph">
    <w:name w:val="xl231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232" w:type="paragraph">
    <w:name w:val="xl232"/>
    <w:basedOn w:val="Normal"/>
    <w:rsid w:val="00751E38"/>
    <w:pPr>
      <w:spacing w:afterAutospacing="true" w:after="100" w:beforeAutospacing="true" w:before="100"/>
    </w:pPr>
  </w:style>
  <w:style w:customStyle="true" w:styleId="xl233" w:type="paragraph">
    <w:name w:val="xl233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234" w:type="paragraph">
    <w:name w:val="xl234"/>
    <w:basedOn w:val="Normal"/>
    <w:rsid w:val="00751E38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235" w:type="paragraph">
    <w:name w:val="xl235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18"/>
      <w:szCs w:val="18"/>
    </w:rPr>
  </w:style>
  <w:style w:customStyle="true" w:styleId="xl236" w:type="paragraph">
    <w:name w:val="xl236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237" w:type="paragraph">
    <w:name w:val="xl237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38" w:type="paragraph">
    <w:name w:val="xl238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39" w:type="paragraph">
    <w:name w:val="xl239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00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40" w:type="paragraph">
    <w:name w:val="xl240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41" w:type="paragraph">
    <w:name w:val="xl241"/>
    <w:basedOn w:val="Normal"/>
    <w:rsid w:val="00751E38"/>
    <w:pPr>
      <w:spacing w:afterAutospacing="true" w:after="100" w:beforeAutospacing="true" w:before="100"/>
      <w:jc w:val="center"/>
      <w:textAlignment w:val="center"/>
    </w:pPr>
  </w:style>
  <w:style w:customStyle="true" w:styleId="xl242" w:type="paragraph">
    <w:name w:val="xl242"/>
    <w:basedOn w:val="Normal"/>
    <w:rsid w:val="00751E3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43" w:type="paragraph">
    <w:name w:val="xl243"/>
    <w:basedOn w:val="Normal"/>
    <w:rsid w:val="00751E3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44" w:type="paragraph">
    <w:name w:val="xl244"/>
    <w:basedOn w:val="Normal"/>
    <w:rsid w:val="00751E3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45" w:type="paragraph">
    <w:name w:val="xl245"/>
    <w:basedOn w:val="Normal"/>
    <w:rsid w:val="00751E38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32"/>
      <w:szCs w:val="32"/>
    </w:rPr>
  </w:style>
  <w:style w:customStyle="true" w:styleId="xl246" w:type="paragraph">
    <w:name w:val="xl246"/>
    <w:basedOn w:val="Normal"/>
    <w:rsid w:val="00751E38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32"/>
      <w:szCs w:val="32"/>
    </w:rPr>
  </w:style>
  <w:style w:customStyle="true" w:styleId="xl247" w:type="paragraph">
    <w:name w:val="xl247"/>
    <w:basedOn w:val="Normal"/>
    <w:rsid w:val="00751E38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32"/>
      <w:szCs w:val="32"/>
    </w:rPr>
  </w:style>
  <w:style w:customStyle="true" w:styleId="xl248" w:type="paragraph">
    <w:name w:val="xl248"/>
    <w:basedOn w:val="Normal"/>
    <w:rsid w:val="00751E38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49" w:type="paragraph">
    <w:name w:val="xl249"/>
    <w:basedOn w:val="Normal"/>
    <w:rsid w:val="00751E38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250" w:type="paragraph">
    <w:name w:val="xl250"/>
    <w:basedOn w:val="Normal"/>
    <w:rsid w:val="00751E38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60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4CA6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751E38"/>
    <w:rPr>
      <w:color w:val="0000FF"/>
      <w:u w:val="single"/>
    </w:rPr>
  </w:style>
  <w:style w:styleId="SlijeenaHiperveza" w:type="character">
    <w:name w:val="FollowedHyperlink"/>
    <w:uiPriority w:val="99"/>
    <w:unhideWhenUsed/>
    <w:rsid w:val="00751E38"/>
    <w:rPr>
      <w:color w:val="800080"/>
      <w:u w:val="single"/>
    </w:rPr>
  </w:style>
  <w:style w:customStyle="1" w:styleId="xl108" w:type="paragraph">
    <w:name w:val="xl108"/>
    <w:basedOn w:val="Normal"/>
    <w:rsid w:val="00751E38"/>
    <w:pPr>
      <w:spacing w:after="100" w:afterAutospacing="1" w:before="100" w:beforeAutospacing="1"/>
      <w:jc w:val="center"/>
      <w:textAlignment w:val="center"/>
    </w:pPr>
  </w:style>
  <w:style w:customStyle="1" w:styleId="xl109" w:type="paragraph">
    <w:name w:val="xl109"/>
    <w:basedOn w:val="Normal"/>
    <w:rsid w:val="00751E38"/>
    <w:pP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11" w:type="paragraph">
    <w:name w:val="xl111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12" w:type="paragraph">
    <w:name w:val="xl112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3" w:type="paragraph">
    <w:name w:val="xl113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4" w:type="paragraph">
    <w:name w:val="xl114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5" w:type="paragraph">
    <w:name w:val="xl115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6" w:type="paragraph">
    <w:name w:val="xl116"/>
    <w:basedOn w:val="Normal"/>
    <w:rsid w:val="00751E38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7" w:type="paragraph">
    <w:name w:val="xl117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8" w:type="paragraph">
    <w:name w:val="xl118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19" w:type="paragraph">
    <w:name w:val="xl119"/>
    <w:basedOn w:val="Normal"/>
    <w:rsid w:val="00751E38"/>
    <w:pP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751E38"/>
    <w:pP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751E38"/>
    <w:pPr>
      <w:spacing w:after="100" w:afterAutospacing="1" w:before="100" w:beforeAutospacing="1"/>
    </w:pPr>
    <w:rPr>
      <w:b/>
      <w:bCs/>
    </w:rPr>
  </w:style>
  <w:style w:customStyle="1" w:styleId="xl123" w:type="paragraph">
    <w:name w:val="xl123"/>
    <w:basedOn w:val="Normal"/>
    <w:rsid w:val="00751E38"/>
    <w:pPr>
      <w:spacing w:after="100" w:afterAutospacing="1" w:before="100" w:beforeAutospacing="1"/>
    </w:pPr>
  </w:style>
  <w:style w:customStyle="1" w:styleId="xl124" w:type="paragraph">
    <w:name w:val="xl124"/>
    <w:basedOn w:val="Normal"/>
    <w:rsid w:val="00751E38"/>
    <w:pPr>
      <w:spacing w:after="100" w:afterAutospacing="1" w:before="100" w:beforeAutospacing="1"/>
      <w:jc w:val="center"/>
    </w:pPr>
  </w:style>
  <w:style w:customStyle="1" w:styleId="xl125" w:type="paragraph">
    <w:name w:val="xl125"/>
    <w:basedOn w:val="Normal"/>
    <w:rsid w:val="00751E38"/>
    <w:pPr>
      <w:spacing w:after="100" w:afterAutospacing="1" w:before="100" w:beforeAutospacing="1"/>
    </w:pPr>
    <w:rPr>
      <w:b/>
      <w:bCs/>
    </w:rPr>
  </w:style>
  <w:style w:customStyle="1" w:styleId="xl126" w:type="paragraph">
    <w:name w:val="xl126"/>
    <w:basedOn w:val="Normal"/>
    <w:rsid w:val="00751E38"/>
    <w:pPr>
      <w:spacing w:after="100" w:afterAutospacing="1" w:before="100" w:beforeAutospacing="1"/>
      <w:jc w:val="center"/>
    </w:pPr>
    <w:rPr>
      <w:b/>
      <w:bCs/>
    </w:rPr>
  </w:style>
  <w:style w:customStyle="1" w:styleId="xl127" w:type="paragraph">
    <w:name w:val="xl12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28" w:type="paragraph">
    <w:name w:val="xl128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18"/>
      <w:szCs w:val="18"/>
    </w:rPr>
  </w:style>
  <w:style w:customStyle="1" w:styleId="xl129" w:type="paragraph">
    <w:name w:val="xl129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18"/>
      <w:szCs w:val="18"/>
    </w:rPr>
  </w:style>
  <w:style w:customStyle="1" w:styleId="xl130" w:type="paragraph">
    <w:name w:val="xl130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31" w:type="paragraph">
    <w:name w:val="xl131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2" w:type="paragraph">
    <w:name w:val="xl132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18"/>
      <w:szCs w:val="18"/>
    </w:rPr>
  </w:style>
  <w:style w:customStyle="1" w:styleId="xl133" w:type="paragraph">
    <w:name w:val="xl133"/>
    <w:basedOn w:val="Normal"/>
    <w:rsid w:val="00751E38"/>
    <w:pPr>
      <w:spacing w:after="100" w:afterAutospacing="1" w:before="100" w:beforeAutospacing="1"/>
      <w:textAlignment w:val="center"/>
    </w:pPr>
    <w:rPr>
      <w:b/>
      <w:bCs/>
    </w:rPr>
  </w:style>
  <w:style w:customStyle="1" w:styleId="xl134" w:type="paragraph">
    <w:name w:val="xl134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5" w:type="paragraph">
    <w:name w:val="xl135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6" w:type="paragraph">
    <w:name w:val="xl136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18"/>
      <w:szCs w:val="18"/>
    </w:rPr>
  </w:style>
  <w:style w:customStyle="1" w:styleId="xl137" w:type="paragraph">
    <w:name w:val="xl137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8" w:type="paragraph">
    <w:name w:val="xl138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9" w:type="paragraph">
    <w:name w:val="xl139"/>
    <w:basedOn w:val="Normal"/>
    <w:rsid w:val="00751E38"/>
    <w:pP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41" w:type="paragraph">
    <w:name w:val="xl141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2" w:type="paragraph">
    <w:name w:val="xl142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5" w:type="paragraph">
    <w:name w:val="xl145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6" w:type="paragraph">
    <w:name w:val="xl146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7" w:type="paragraph">
    <w:name w:val="xl14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48" w:type="paragraph">
    <w:name w:val="xl148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9" w:type="paragraph">
    <w:name w:val="xl149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150" w:type="paragraph">
    <w:name w:val="xl150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1" w:type="paragraph">
    <w:name w:val="xl151"/>
    <w:basedOn w:val="Normal"/>
    <w:rsid w:val="00751E38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52" w:type="paragraph">
    <w:name w:val="xl152"/>
    <w:basedOn w:val="Normal"/>
    <w:rsid w:val="00751E38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53" w:type="paragraph">
    <w:name w:val="xl153"/>
    <w:basedOn w:val="Normal"/>
    <w:rsid w:val="00751E38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54" w:type="paragraph">
    <w:name w:val="xl154"/>
    <w:basedOn w:val="Normal"/>
    <w:rsid w:val="00751E38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56" w:type="paragraph">
    <w:name w:val="xl156"/>
    <w:basedOn w:val="Normal"/>
    <w:rsid w:val="00751E38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57" w:type="paragraph">
    <w:name w:val="xl157"/>
    <w:basedOn w:val="Normal"/>
    <w:rsid w:val="00751E38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58" w:type="paragraph">
    <w:name w:val="xl158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59" w:type="paragraph">
    <w:name w:val="xl159"/>
    <w:basedOn w:val="Normal"/>
    <w:rsid w:val="00751E38"/>
    <w:pPr>
      <w:spacing w:after="100" w:afterAutospacing="1" w:before="100" w:beforeAutospacing="1"/>
      <w:textAlignment w:val="center"/>
    </w:pPr>
    <w:rPr>
      <w:b/>
      <w:bCs/>
    </w:rPr>
  </w:style>
  <w:style w:customStyle="1" w:styleId="xl160" w:type="paragraph">
    <w:name w:val="xl160"/>
    <w:basedOn w:val="Normal"/>
    <w:rsid w:val="00751E38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61" w:type="paragraph">
    <w:name w:val="xl161"/>
    <w:basedOn w:val="Normal"/>
    <w:rsid w:val="00751E38"/>
    <w:pP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62" w:type="paragraph">
    <w:name w:val="xl162"/>
    <w:basedOn w:val="Normal"/>
    <w:rsid w:val="00751E38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63" w:type="paragraph">
    <w:name w:val="xl163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64" w:type="paragraph">
    <w:name w:val="xl164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165" w:type="paragraph">
    <w:name w:val="xl165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FF0000"/>
      <w:sz w:val="18"/>
      <w:szCs w:val="18"/>
    </w:rPr>
  </w:style>
  <w:style w:customStyle="1" w:styleId="xl166" w:type="paragraph">
    <w:name w:val="xl166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FF0000"/>
      <w:sz w:val="18"/>
      <w:szCs w:val="18"/>
    </w:rPr>
  </w:style>
  <w:style w:customStyle="1" w:styleId="xl167" w:type="paragraph">
    <w:name w:val="xl16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168" w:type="paragraph">
    <w:name w:val="xl168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color w:val="FF0000"/>
      <w:sz w:val="18"/>
      <w:szCs w:val="18"/>
    </w:rPr>
  </w:style>
  <w:style w:customStyle="1" w:styleId="xl169" w:type="paragraph">
    <w:name w:val="xl169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FF0000"/>
    </w:rPr>
  </w:style>
  <w:style w:customStyle="1" w:styleId="xl170" w:type="paragraph">
    <w:name w:val="xl170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FF0000"/>
      <w:sz w:val="18"/>
      <w:szCs w:val="18"/>
    </w:rPr>
  </w:style>
  <w:style w:customStyle="1" w:styleId="xl171" w:type="paragraph">
    <w:name w:val="xl171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172" w:type="paragraph">
    <w:name w:val="xl172"/>
    <w:basedOn w:val="Normal"/>
    <w:rsid w:val="00751E38"/>
    <w:pPr>
      <w:spacing w:after="100" w:afterAutospacing="1" w:before="100" w:beforeAutospacing="1"/>
      <w:textAlignment w:val="center"/>
    </w:pPr>
    <w:rPr>
      <w:color w:val="FF0000"/>
    </w:rPr>
  </w:style>
  <w:style w:customStyle="1" w:styleId="xl173" w:type="paragraph">
    <w:name w:val="xl173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FF0000"/>
      <w:sz w:val="18"/>
      <w:szCs w:val="18"/>
    </w:rPr>
  </w:style>
  <w:style w:customStyle="1" w:styleId="xl174" w:type="paragraph">
    <w:name w:val="xl174"/>
    <w:basedOn w:val="Normal"/>
    <w:rsid w:val="00751E38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75" w:type="paragraph">
    <w:name w:val="xl175"/>
    <w:basedOn w:val="Normal"/>
    <w:rsid w:val="00751E38"/>
    <w:pPr>
      <w:pBdr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76" w:type="paragraph">
    <w:name w:val="xl176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77" w:type="paragraph">
    <w:name w:val="xl17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78" w:type="paragraph">
    <w:name w:val="xl178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79" w:type="paragraph">
    <w:name w:val="xl179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180" w:type="paragraph">
    <w:name w:val="xl180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81" w:type="paragraph">
    <w:name w:val="xl181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182" w:type="paragraph">
    <w:name w:val="xl182"/>
    <w:basedOn w:val="Normal"/>
    <w:rsid w:val="00751E38"/>
    <w:pPr>
      <w:pBdr>
        <w:top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83" w:type="paragraph">
    <w:name w:val="xl183"/>
    <w:basedOn w:val="Normal"/>
    <w:rsid w:val="00751E38"/>
    <w:pPr>
      <w:pBdr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84" w:type="paragraph">
    <w:name w:val="xl184"/>
    <w:basedOn w:val="Normal"/>
    <w:rsid w:val="00751E38"/>
    <w:pPr>
      <w:pBdr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85" w:type="paragraph">
    <w:name w:val="xl185"/>
    <w:basedOn w:val="Normal"/>
    <w:rsid w:val="00751E38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86" w:type="paragraph">
    <w:name w:val="xl186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87" w:type="paragraph">
    <w:name w:val="xl18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188" w:type="paragraph">
    <w:name w:val="xl188"/>
    <w:basedOn w:val="Normal"/>
    <w:rsid w:val="00751E38"/>
    <w:pPr>
      <w:pBdr>
        <w:top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89" w:type="paragraph">
    <w:name w:val="xl189"/>
    <w:basedOn w:val="Normal"/>
    <w:rsid w:val="00751E38"/>
    <w:pPr>
      <w:pBdr>
        <w:right w:color="auto" w:space="0" w:sz="4" w:val="single"/>
      </w:pBdr>
      <w:shd w:color="000000" w:fill="00FFFF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90" w:type="paragraph">
    <w:name w:val="xl190"/>
    <w:basedOn w:val="Normal"/>
    <w:rsid w:val="00751E38"/>
    <w:pPr>
      <w:pBdr>
        <w:bottom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91" w:type="paragraph">
    <w:name w:val="xl191"/>
    <w:basedOn w:val="Normal"/>
    <w:rsid w:val="00751E38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92" w:type="paragraph">
    <w:name w:val="xl192"/>
    <w:basedOn w:val="Normal"/>
    <w:rsid w:val="00751E38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93" w:type="paragraph">
    <w:name w:val="xl193"/>
    <w:basedOn w:val="Normal"/>
    <w:rsid w:val="00751E38"/>
    <w:pPr>
      <w:pBdr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94" w:type="paragraph">
    <w:name w:val="xl194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95" w:type="paragraph">
    <w:name w:val="xl195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96" w:type="paragraph">
    <w:name w:val="xl196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97" w:type="paragraph">
    <w:name w:val="xl197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98" w:type="paragraph">
    <w:name w:val="xl198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99" w:type="paragraph">
    <w:name w:val="xl199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00" w:type="paragraph">
    <w:name w:val="xl200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201" w:type="paragraph">
    <w:name w:val="xl201"/>
    <w:basedOn w:val="Normal"/>
    <w:rsid w:val="00751E38"/>
    <w:pP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202" w:type="paragraph">
    <w:name w:val="xl202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18"/>
      <w:szCs w:val="18"/>
    </w:rPr>
  </w:style>
  <w:style w:customStyle="1" w:styleId="xl203" w:type="paragraph">
    <w:name w:val="xl203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FF0000"/>
      <w:sz w:val="18"/>
      <w:szCs w:val="18"/>
    </w:rPr>
  </w:style>
  <w:style w:customStyle="1" w:styleId="xl204" w:type="paragraph">
    <w:name w:val="xl204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18"/>
      <w:szCs w:val="18"/>
    </w:rPr>
  </w:style>
  <w:style w:customStyle="1" w:styleId="xl205" w:type="paragraph">
    <w:name w:val="xl205"/>
    <w:basedOn w:val="Normal"/>
    <w:rsid w:val="00751E38"/>
    <w:pPr>
      <w:pBdr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06" w:type="paragraph">
    <w:name w:val="xl206"/>
    <w:basedOn w:val="Normal"/>
    <w:rsid w:val="00751E38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07" w:type="paragraph">
    <w:name w:val="xl207"/>
    <w:basedOn w:val="Normal"/>
    <w:rsid w:val="00751E38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08" w:type="paragraph">
    <w:name w:val="xl208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209" w:type="paragraph">
    <w:name w:val="xl209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10" w:type="paragraph">
    <w:name w:val="xl210"/>
    <w:basedOn w:val="Normal"/>
    <w:rsid w:val="00751E38"/>
    <w:pPr>
      <w:pBdr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11" w:type="paragraph">
    <w:name w:val="xl211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212" w:type="paragraph">
    <w:name w:val="xl212"/>
    <w:basedOn w:val="Normal"/>
    <w:rsid w:val="00751E38"/>
    <w:pPr>
      <w:pBdr>
        <w:bottom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13" w:type="paragraph">
    <w:name w:val="xl213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14" w:type="paragraph">
    <w:name w:val="xl214"/>
    <w:basedOn w:val="Normal"/>
    <w:rsid w:val="00751E38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15" w:type="paragraph">
    <w:name w:val="xl215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16" w:type="paragraph">
    <w:name w:val="xl216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217" w:type="paragraph">
    <w:name w:val="xl21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218" w:type="paragraph">
    <w:name w:val="xl218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219" w:type="paragraph">
    <w:name w:val="xl219"/>
    <w:basedOn w:val="Normal"/>
    <w:rsid w:val="00751E38"/>
    <w:pPr>
      <w:spacing w:after="100" w:afterAutospacing="1" w:before="100" w:beforeAutospacing="1"/>
      <w:textAlignment w:val="center"/>
    </w:pPr>
  </w:style>
  <w:style w:customStyle="1" w:styleId="xl220" w:type="paragraph">
    <w:name w:val="xl220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21" w:type="paragraph">
    <w:name w:val="xl221"/>
    <w:basedOn w:val="Normal"/>
    <w:rsid w:val="00751E38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22" w:type="paragraph">
    <w:name w:val="xl222"/>
    <w:basedOn w:val="Normal"/>
    <w:rsid w:val="00751E38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23" w:type="paragraph">
    <w:name w:val="xl223"/>
    <w:basedOn w:val="Normal"/>
    <w:rsid w:val="00751E38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24" w:type="paragraph">
    <w:name w:val="xl224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225" w:type="paragraph">
    <w:name w:val="xl225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226" w:type="paragraph">
    <w:name w:val="xl226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227" w:type="paragraph">
    <w:name w:val="xl22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228" w:type="paragraph">
    <w:name w:val="xl228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229" w:type="paragraph">
    <w:name w:val="xl229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230" w:type="paragraph">
    <w:name w:val="xl230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231" w:type="paragraph">
    <w:name w:val="xl231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232" w:type="paragraph">
    <w:name w:val="xl232"/>
    <w:basedOn w:val="Normal"/>
    <w:rsid w:val="00751E38"/>
    <w:pPr>
      <w:spacing w:after="100" w:afterAutospacing="1" w:before="100" w:beforeAutospacing="1"/>
    </w:pPr>
  </w:style>
  <w:style w:customStyle="1" w:styleId="xl233" w:type="paragraph">
    <w:name w:val="xl233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234" w:type="paragraph">
    <w:name w:val="xl234"/>
    <w:basedOn w:val="Normal"/>
    <w:rsid w:val="00751E38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235" w:type="paragraph">
    <w:name w:val="xl235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18"/>
      <w:szCs w:val="18"/>
    </w:rPr>
  </w:style>
  <w:style w:customStyle="1" w:styleId="xl236" w:type="paragraph">
    <w:name w:val="xl236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237" w:type="paragraph">
    <w:name w:val="xl237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38" w:type="paragraph">
    <w:name w:val="xl238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39" w:type="paragraph">
    <w:name w:val="xl239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00FFFF" w:val="clear"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40" w:type="paragraph">
    <w:name w:val="xl240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41" w:type="paragraph">
    <w:name w:val="xl241"/>
    <w:basedOn w:val="Normal"/>
    <w:rsid w:val="00751E38"/>
    <w:pPr>
      <w:spacing w:after="100" w:afterAutospacing="1" w:before="100" w:beforeAutospacing="1"/>
      <w:jc w:val="center"/>
      <w:textAlignment w:val="center"/>
    </w:pPr>
  </w:style>
  <w:style w:customStyle="1" w:styleId="xl242" w:type="paragraph">
    <w:name w:val="xl242"/>
    <w:basedOn w:val="Normal"/>
    <w:rsid w:val="00751E3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43" w:type="paragraph">
    <w:name w:val="xl243"/>
    <w:basedOn w:val="Normal"/>
    <w:rsid w:val="00751E3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44" w:type="paragraph">
    <w:name w:val="xl244"/>
    <w:basedOn w:val="Normal"/>
    <w:rsid w:val="00751E3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45" w:type="paragraph">
    <w:name w:val="xl245"/>
    <w:basedOn w:val="Normal"/>
    <w:rsid w:val="00751E38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32"/>
      <w:szCs w:val="32"/>
    </w:rPr>
  </w:style>
  <w:style w:customStyle="1" w:styleId="xl246" w:type="paragraph">
    <w:name w:val="xl246"/>
    <w:basedOn w:val="Normal"/>
    <w:rsid w:val="00751E38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32"/>
      <w:szCs w:val="32"/>
    </w:rPr>
  </w:style>
  <w:style w:customStyle="1" w:styleId="xl247" w:type="paragraph">
    <w:name w:val="xl247"/>
    <w:basedOn w:val="Normal"/>
    <w:rsid w:val="00751E38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32"/>
      <w:szCs w:val="32"/>
    </w:rPr>
  </w:style>
  <w:style w:customStyle="1" w:styleId="xl248" w:type="paragraph">
    <w:name w:val="xl248"/>
    <w:basedOn w:val="Normal"/>
    <w:rsid w:val="00751E38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49" w:type="paragraph">
    <w:name w:val="xl249"/>
    <w:basedOn w:val="Normal"/>
    <w:rsid w:val="00751E38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250" w:type="paragraph">
    <w:name w:val="xl250"/>
    <w:basedOn w:val="Normal"/>
    <w:rsid w:val="00751E38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60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4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 d.o.o.</properties:Company>
  <properties:Pages>12</properties:Pages>
  <properties:Words>2643</properties:Words>
  <properties:Characters>16271</properties:Characters>
  <properties:Lines>10341</properties:Lines>
  <properties:Paragraphs>1218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TRGOVAČKO DRUŠTVO</vt:lpstr>
    </vt:vector>
  </properties:TitlesOfParts>
  <properties:LinksUpToDate>false</properties:LinksUpToDate>
  <properties:CharactersWithSpaces>17970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2018-05-16T11:32:00Z</dcterms:created>
  <dc:creator>Drazen Graovac</dc:creator>
  <cp:lastModifiedBy>Kristina Švajger</cp:lastModifiedBy>
  <cp:lastPrinted>2017-09-19T08:39:00Z</cp:lastPrinted>
  <dcterms:modified xmlns:xsi="http://www.w3.org/2001/XMLSchema-instance" xsi:type="dcterms:W3CDTF">2018-05-16T11:32:00Z</dcterms:modified>
  <cp:revision>3</cp:revision>
  <dc:title>TRGOVAČKO DRUŠTVO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St-2829/2017-219 / Podnesak - Podnesak (PRIJEDLOG ZA oBUSTAVU POSTUPKA 16. 5.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