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9e43" w14:paraId="dee9e43" w:rsidRDefault="00E60BBC" w:rsidP="00E60BBC" w:rsidR="00E60BB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60BBC" w:rsidP="00E60BBC" w:rsidR="00E60BBC">
      <w:pPr>
        <w:spacing w:after="0"/>
        <w:jc w:val="both"/>
      </w:pPr>
      <w:r>
        <w:t xml:space="preserve">       REPUBLIKA HRVATSKA</w:t>
      </w:r>
    </w:p>
    <w:p w:rsidRDefault="00E60BBC" w:rsidP="00E60BBC" w:rsidR="00E60BB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60BBC" w:rsidP="00E60BBC" w:rsidR="00E60BB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</w:pPr>
      <w:r>
        <w:t xml:space="preserve">                                                                                                      Poslovni broj: 3 St-86/13-71</w:t>
      </w: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  <w:jc w:val="center"/>
      </w:pPr>
      <w:r>
        <w:t>R E P U B L I K A   H R V A T S K A</w:t>
      </w: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  <w:jc w:val="center"/>
      </w:pPr>
      <w:r>
        <w:t>R J E Š E N J E</w:t>
      </w:r>
    </w:p>
    <w:p w:rsidRDefault="00E60BBC" w:rsidP="00E60BBC" w:rsidR="00E60BBC">
      <w:pPr>
        <w:spacing w:after="0"/>
        <w:jc w:val="center"/>
      </w:pP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  <w:jc w:val="both"/>
      </w:pPr>
      <w:r>
        <w:tab/>
        <w:t>TRGOVAČKI SUD U VARAŽDINU, po sucu toga suda Jasni Lekić, kao stečajnom sucu, u stečajnom postupku nad imovinom dužnika JOSIP OBAD, kao bivši vlasnik obrta ELTROJ elektroinstalaterski obrt, u stečaju, Novi Marof, Zagrebačka 16, OIB: 65182951511, dana 06. lipnja 2017. godine,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center"/>
      </w:pPr>
      <w:r>
        <w:t>r i j e š i o   j e:</w:t>
      </w:r>
    </w:p>
    <w:p w:rsidRDefault="00E60BBC" w:rsidP="00E60BBC" w:rsidR="00E60BBC">
      <w:pPr>
        <w:spacing w:after="0"/>
        <w:jc w:val="center"/>
        <w:rPr>
          <w:sz w:val="36"/>
          <w:szCs w:val="36"/>
        </w:rPr>
      </w:pP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  <w:jc w:val="both"/>
      </w:pPr>
      <w:r>
        <w:tab/>
        <w:t>I/ Određuje se skupština vjerovnika za dan</w:t>
      </w:r>
    </w:p>
    <w:p w:rsidRDefault="00E60BBC" w:rsidP="00E60BBC" w:rsidR="00E60BBC">
      <w:pPr>
        <w:spacing w:after="0"/>
      </w:pPr>
    </w:p>
    <w:p w:rsidRDefault="00E60BBC" w:rsidP="00E60BBC" w:rsidR="00E60BB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12. srpnja 2017. u 09,00 sati </w:t>
      </w:r>
    </w:p>
    <w:p w:rsidRDefault="00E60BBC" w:rsidP="00E60BBC" w:rsidR="00E60BB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E60BBC" w:rsidP="00E60BBC" w:rsidR="00E60BBC">
      <w:pPr>
        <w:spacing w:after="0"/>
        <w:jc w:val="center"/>
        <w:rPr>
          <w:b/>
          <w:i/>
          <w:u w:val="single"/>
        </w:rPr>
      </w:pPr>
    </w:p>
    <w:p w:rsidRDefault="00E60BBC" w:rsidP="00E60BBC" w:rsidR="00E60BBC">
      <w:pPr>
        <w:spacing w:after="0"/>
        <w:jc w:val="both"/>
      </w:pPr>
      <w:r>
        <w:tab/>
        <w:t>II/ Dnevni red: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numPr>
          <w:ilvl w:val="0"/>
          <w:numId w:val="47"/>
        </w:numPr>
        <w:spacing w:after="0"/>
        <w:jc w:val="both"/>
      </w:pPr>
      <w:r>
        <w:t>pribava mišljenja vjerovnika stečajne mase i skupštine vjerovnika o prijavi stečajnog upravitelja o nedostatku stečajne mase za pokriće troškova stečajnog postupka</w:t>
      </w:r>
    </w:p>
    <w:p w:rsidRDefault="00E60BBC" w:rsidP="00E60BBC" w:rsidR="00E60BBC">
      <w:pPr>
        <w:numPr>
          <w:ilvl w:val="0"/>
          <w:numId w:val="47"/>
        </w:numPr>
        <w:spacing w:after="0"/>
        <w:jc w:val="both"/>
      </w:pPr>
      <w:r>
        <w:t>odlučivanje o drugim važnim pitanjima za provedbu i zaključenje ovog stečajnog postupka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  <w:r>
        <w:tab/>
      </w:r>
      <w:r>
        <w:tab/>
      </w:r>
      <w:r>
        <w:tab/>
      </w:r>
      <w:r>
        <w:tab/>
        <w:t>U Varaždinu, 06. lipnja 2017. godine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E60BBC" w:rsidP="00E60BBC" w:rsidR="00E60BBC">
      <w:pPr>
        <w:spacing w:after="0"/>
        <w:jc w:val="both"/>
      </w:pPr>
      <w:r>
        <w:tab/>
        <w:t>POUKA O PRAVNOM LIJEKU: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  <w:r>
        <w:tab/>
        <w:t>Protiv ovog rješenja posebna žalba nije dopuštena.</w:t>
      </w: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</w:p>
    <w:p w:rsidRDefault="00E60BBC" w:rsidP="00E60BBC" w:rsidR="00E60BBC">
      <w:pPr>
        <w:spacing w:after="0"/>
        <w:jc w:val="both"/>
      </w:pPr>
      <w:r>
        <w:t>DNA:  1. Stečajni upravitelj Želimir Uršulin, dipl. iur. iz Ivanca, Trg hrvatskih Ivanovaca 9</w:t>
      </w:r>
    </w:p>
    <w:p w:rsidRDefault="00E60BBC" w:rsidP="00E60BBC" w:rsidR="00E60BBC">
      <w:pPr>
        <w:spacing w:after="0"/>
        <w:jc w:val="both"/>
      </w:pPr>
      <w:r>
        <w:t xml:space="preserve">            2. e-Oglasna ploča suda</w:t>
      </w:r>
    </w:p>
    <w:p w:rsidRDefault="00E60BBC" w:rsidP="00E60BBC" w:rsidR="00E60BBC">
      <w:pPr>
        <w:spacing w:after="0"/>
        <w:jc w:val="both"/>
      </w:pPr>
      <w:r>
        <w:t xml:space="preserve">           </w:t>
      </w:r>
    </w:p>
    <w:p w:rsidRDefault="00AE649C" w:rsidP="00E60BBC" w:rsidR="00AE649C" w:rsidRPr="00B76F3C">
      <w:pPr>
        <w:pStyle w:val="NormaleSPIS"/>
        <w:spacing w:after="0"/>
      </w:pPr>
    </w:p>
    <w:p w:rsidRDefault="00AB4602" w:rsidP="00E60BB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0BB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F4F" w:rsidP="00537B78" w:rsidR="00996F4F">
      <w:r>
        <w:separator/>
      </w:r>
    </w:p>
  </w:endnote>
  <w:endnote w:id="0" w:type="continuationSeparator">
    <w:p w:rsidRDefault="00996F4F" w:rsidP="00537B78" w:rsidR="00996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F4F" w:rsidP="00537B78" w:rsidR="00996F4F">
      <w:r>
        <w:separator/>
      </w:r>
    </w:p>
  </w:footnote>
  <w:footnote w:id="0" w:type="continuationSeparator">
    <w:p w:rsidRDefault="00996F4F" w:rsidP="00537B78" w:rsidR="00996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F4F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CF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BBC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5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St-86/2013-71</izvorni_sadrzaj>
    <derivirana_varijabla naziv="DomainObject.Oznaka_1">St-86/2013-71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Postupak je prvi put započeo 16.10.2006. pod
brojem St-185/06.
Postupak je nastavljen pod brojem St-90/08, St-92/11
29.10.2012. novi broj St-301/12</izvorni_sadrzaj>
    <derivirana_varijabla naziv="DomainObject.Predmet.Opis_1">Postupak je prvi put započeo 16.10.2006. pod
brojem St-185/06.
Postupak je nastavljen pod brojem St-90/08, St-92/11
29.10.2012. novi broj St-301/12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Obad</izvorni_sadrzaj>
    <derivirana_varijabla naziv="DomainObject.Predmet.ProtustrankaFormated_1">  Josip Obad</derivirana_varijabla>
  </DomainObject.Predmet.ProtustrankaFormated>
  <DomainObject.Predmet.ProtustrankaFormatedOIB>
    <izvorni_sadrzaj>  Josip Obad, OIB 65182951511</izvorni_sadrzaj>
    <derivirana_varijabla naziv="DomainObject.Predmet.ProtustrankaFormatedOIB_1">  Josip Obad, OIB 65182951511</derivirana_varijabla>
  </DomainObject.Predmet.ProtustrankaFormatedOIB>
  <DomainObject.Predmet.ProtustrankaFormatedWithAdress>
    <izvorni_sadrzaj> Josip Obad, Zagrebačka 16, 42220 Novi Marof</izvorni_sadrzaj>
    <derivirana_varijabla naziv="DomainObject.Predmet.ProtustrankaFormatedWithAdress_1"> Josip Obad, Zagrebačka 16, 42220 Novi Marof</derivirana_varijabla>
  </DomainObject.Predmet.ProtustrankaFormatedWithAdress>
  <DomainObject.Predmet.ProtustrankaFormatedWithAdressOIB>
    <izvorni_sadrzaj> Josip Obad, OIB 65182951511, Zagrebačka 16, 42220 Novi Marof</izvorni_sadrzaj>
    <derivirana_varijabla naziv="DomainObject.Predmet.ProtustrankaFormatedWithAdressOIB_1"> Josip Obad, OIB 65182951511, Zagrebačka 16, 42220 Novi Marof</derivirana_varijabla>
  </DomainObject.Predmet.ProtustrankaFormatedWithAdressOIB>
  <DomainObject.Predmet.ProtustrankaWithAdress>
    <izvorni_sadrzaj>Josip Obad Zagrebačka 16, 42220 Novi Marof</izvorni_sadrzaj>
    <derivirana_varijabla naziv="DomainObject.Predmet.ProtustrankaWithAdress_1">Josip Obad Zagrebačka 16, 42220 Novi Marof</derivirana_varijabla>
  </DomainObject.Predmet.ProtustrankaWithAdress>
  <DomainObject.Predmet.ProtustrankaWithAdressOIB>
    <izvorni_sadrzaj>Josip Obad, OIB 65182951511, Zagrebačka 16, 42220 Novi Marof</izvorni_sadrzaj>
    <derivirana_varijabla naziv="DomainObject.Predmet.ProtustrankaWithAdressOIB_1">Josip Obad, OIB 65182951511, Zagrebačka 16, 42220 Novi Marof</derivirana_varijabla>
  </DomainObject.Predmet.ProtustrankaWithAdressOIB>
  <DomainObject.Predmet.ProtustrankaNazivFormated>
    <izvorni_sadrzaj>Josip Obad</izvorni_sadrzaj>
    <derivirana_varijabla naziv="DomainObject.Predmet.ProtustrankaNazivFormated_1">Josip Obad</derivirana_varijabla>
  </DomainObject.Predmet.ProtustrankaNazivFormated>
  <DomainObject.Predmet.ProtustrankaNazivFormatedOIB>
    <izvorni_sadrzaj>Josip Obad, OIB 65182951511</izvorni_sadrzaj>
    <derivirana_varijabla naziv="DomainObject.Predmet.ProtustrankaNazivFormatedOIB_1">Josip Obad, OIB 65182951511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Davor Ivančić,odvjetnik</izvorni_sadrzaj>
    <derivirana_varijabla naziv="DomainObject.Predmet.StrankaFormated_1">  PRIVREDNA BANKA ZAGREB - DIONIČKO DRUŠTVO zastupanog po punomoćniku Davor Ivančić,odvjetnik</derivirana_varijabla>
  </DomainObject.Predmet.StrankaFormated>
  <DomainObject.Predmet.StrankaFormatedOIB>
    <izvorni_sadrzaj>  PRIVREDNA BANKA ZAGREB - DIONIČKO DRUŠTVO, OIB 02535697732 zastupanog po punomoćniku Davor Ivančić,odvjetnik</izvorni_sadrzaj>
    <derivirana_varijabla naziv="DomainObject.Predmet.StrankaFormatedOIB_1">  PRIVREDNA BANKA ZAGREB - DIONIČKO DRUŠTVO, OIB 02535697732 zastupanog po punomoćniku Davor Ivančić,odvjetnik</derivirana_varijabla>
  </DomainObject.Predmet.StrankaFormatedOIB>
  <DomainObject.Predmet.StrankaFormatedWithAdress>
    <izvorni_sadrzaj> PRIVREDNA BANKA ZAGREB - DIONIČKO DRUŠTVO, Radnička cesta 50, 10000 Zagreb zastupanog po punomoćniku Davor Ivančić,odvjetnik</izvorni_sadrzaj>
    <derivirana_varijabla naziv="DomainObject.Predmet.StrankaFormatedWithAdress_1"> PRIVREDNA BANKA ZAGREB - DIONIČKO DRUŠTVO, Radnička cesta 50, 10000 Zagreb zastupanog po punomoćniku Davor Ivančić,odvjetnik</derivirana_varijabla>
  </DomainObject.Predmet.StrankaFormatedWithAdress>
  <DomainObject.Predmet.StrankaFormatedWithAdressOIB>
    <izvorni_sadrzaj> PRIVREDNA BANKA ZAGREB - DIONIČKO DRUŠTVO, OIB 02535697732, Radnička cesta 50, 10000 Zagreb zastupanog po punomoćniku Davor Ivančić,odvjetnik</izvorni_sadrzaj>
    <derivirana_varijabla naziv="DomainObject.Predmet.StrankaFormatedWithAdressOIB_1"> PRIVREDNA BANKA ZAGREB - DIONIČKO DRUŠTVO, OIB 02535697732, Radnička cesta 50, 10000 Zagreb zastupanog po punomoćniku Davor Ivančić,odvjetnik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Davor Ivančić,odvjetnik</item>
    </izvorni_sadrzaj>
    <derivirana_varijabla naziv="DomainObject.Predmet.StrankaListFormated_1">
      <item>PRIVREDNA BANKA ZAGREB - DIONIČKO DRUŠTVO zastupanog po punomoćniku Davor Ivančić,odvjetnik</item>
    </derivirana_varijabla>
  </DomainObject.Predmet.StrankaListFormated>
  <DomainObject.Predmet.StrankaListFormatedOIB>
    <izvorni_sadrzaj>
      <item>PRIVREDNA BANKA ZAGREB - DIONIČKO DRUŠTVO, OIB 02535697732 zastupanog po punomoćniku Davor Ivančić,odvjetnik</item>
    </izvorni_sadrzaj>
    <derivirana_varijabla naziv="DomainObject.Predmet.StrankaListFormatedOIB_1">
      <item>PRIVREDNA BANKA ZAGREB - DIONIČKO DRUŠTVO, OIB 02535697732 zastupanog po punomoćniku Davor Ivančić,odvjetnik</item>
    </derivirana_varijabla>
  </DomainObject.Predmet.StrankaListFormatedOIB>
  <DomainObject.Predmet.StrankaListFormatedWithAdress>
    <izvorni_sadrzaj>
      <item>PRIVREDNA BANKA ZAGREB - DIONIČKO DRUŠTVO, Radnička cesta 50, 10000 Zagreb zastupanog po punomoćniku Davor Ivančić,odvjetnik</item>
    </izvorni_sadrzaj>
    <derivirana_varijabla naziv="DomainObject.Predmet.StrankaListFormatedWithAdress_1">
      <item>PRIVREDNA BANKA ZAGREB - DIONIČKO DRUŠTVO, Radnička cesta 50, 10000 Zagreb zastupanog po punomoćniku Davor Ivančić,odvjetnik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Davor Ivančić,odvjetnik</item>
    </izvorni_sadrzaj>
    <derivirana_varijabla naziv="DomainObject.Predmet.StrankaListFormatedWithAdressOIB_1">
      <item>PRIVREDNA BANKA ZAGREB - DIONIČKO DRUŠTVO, OIB 02535697732, Radnička cesta 50, 10000 Zagreb zastupanog po punomoćniku Davor Ivančić,odvjetnik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Josip Obad</item>
    </izvorni_sadrzaj>
    <derivirana_varijabla naziv="DomainObject.Predmet.ProtuStrankaListFormated_1">
      <item>Josip Obad</item>
    </derivirana_varijabla>
  </DomainObject.Predmet.ProtuStrankaListFormated>
  <DomainObject.Predmet.ProtuStrankaListFormatedOIB>
    <izvorni_sadrzaj>
      <item>Josip Obad, OIB 65182951511</item>
    </izvorni_sadrzaj>
    <derivirana_varijabla naziv="DomainObject.Predmet.ProtuStrankaListFormatedOIB_1">
      <item>Josip Obad, OIB 65182951511</item>
    </derivirana_varijabla>
  </DomainObject.Predmet.ProtuStrankaListFormatedOIB>
  <DomainObject.Predmet.ProtuStrankaListFormatedWithAdress>
    <izvorni_sadrzaj>
      <item>Josip Obad, Zagrebačka 16, 42220 Novi Marof</item>
    </izvorni_sadrzaj>
    <derivirana_varijabla naziv="DomainObject.Predmet.ProtuStrankaListFormatedWithAdress_1">
      <item>Josip Obad, Zagrebačka 16, 42220 Novi Marof</item>
    </derivirana_varijabla>
  </DomainObject.Predmet.ProtuStrankaListFormatedWithAdress>
  <DomainObject.Predmet.ProtuStrankaListFormatedWithAdressOIB>
    <izvorni_sadrzaj>
      <item>Josip Obad, OIB 65182951511, Zagrebačka 16, 42220 Novi Marof</item>
    </izvorni_sadrzaj>
    <derivirana_varijabla naziv="DomainObject.Predmet.ProtuStrankaListFormatedWithAdressOIB_1">
      <item>Josip Obad, OIB 65182951511, Zagrebačka 16, 42220 Novi Marof</item>
    </derivirana_varijabla>
  </DomainObject.Predmet.ProtuStrankaListFormatedWithAdressOIB>
  <DomainObject.Predmet.ProtuStrankaListNazivFormated>
    <izvorni_sadrzaj>
      <item>Josip Obad</item>
    </izvorni_sadrzaj>
    <derivirana_varijabla naziv="DomainObject.Predmet.ProtuStrankaListNazivFormated_1">
      <item>Josip Obad</item>
    </derivirana_varijabla>
  </DomainObject.Predmet.ProtuStrankaListNazivFormated>
  <DomainObject.Predmet.ProtuStrankaListNazivFormatedOIB>
    <izvorni_sadrzaj>
      <item>Josip Obad, OIB 65182951511</item>
    </izvorni_sadrzaj>
    <derivirana_varijabla naziv="DomainObject.Predmet.ProtuStrankaListNazivFormatedOIB_1">
      <item>Josip Obad, OIB 65182951511</item>
    </derivirana_varijabla>
  </DomainObject.Predmet.ProtuStrankaListNazivFormatedOIB>
  <DomainObject.Predmet.OstaliListFormated>
    <izvorni_sadrzaj>
      <item>Želimir Uršulin</item>
      <item>ZOU Lapaine &amp; Ostrognaj,odvj.</item>
      <item>VISOKI TRGOVAČKI SUD REPUBLIKE HRVATSKE</item>
      <item>Davor Ivančić,odvjetnik punomoćnik sudionika u postupku PRIVREDNA BANKA ZAGREB - DIONIČKO DRUŠTVO</item>
    </izvorni_sadrzaj>
    <derivirana_varijabla naziv="DomainObject.Predmet.OstaliListFormated_1">
      <item>Želimir Uršulin</item>
      <item>ZOU Lapaine &amp; Ostrognaj,odvj.</item>
      <item>VISOKI TRGOVAČKI SUD REPUBLIKE HRVATSKE</item>
      <item>Davor Ivančić,odvjetnik punomoćnik sudionika u postupku PRIVREDNA BANKA ZAGREB - DIONIČKO DRUŠTVO</item>
    </derivirana_varijabla>
  </DomainObject.Predmet.OstaliListFormated>
  <DomainObject.Predmet.OstaliListFormatedOIB>
    <izvorni_sadrzaj>
      <item>Želimir Uršulin, OIB 03842320752</item>
      <item>ZOU Lapaine &amp; Ostrognaj,odvj.</item>
      <item>VISOKI TRGOVAČKI SUD REPUBLIKE HRVATSKE</item>
      <item>Davor Ivančić,odvjetnik, OIB 21146522885 punomoćnik sudionika u postupku PRIVREDNA BANKA ZAGREB - DIONIČKO DRUŠTVO</item>
    </izvorni_sadrzaj>
    <derivirana_varijabla naziv="DomainObject.Predmet.OstaliListFormatedOIB_1">
      <item>Želimir Uršulin, OIB 03842320752</item>
      <item>ZOU Lapaine &amp; Ostrognaj,odvj.</item>
      <item>VISOKI TRGOVAČKI SUD REPUBLIKE HRVATSKE</item>
      <item>Davor Ivančić,odvjetnik, OIB 21146522885 punomoćnik sudionika u postupku PRIVREDNA BANKA ZAGREB - DIONIČKO DRUŠTVO</item>
    </derivirana_varijabla>
  </DomainObject.Predmet.OstaliListFormatedOIB>
  <DomainObject.Predmet.OstaliListFormatedWithAdress>
    <izvorni_sadrzaj>
      <item>Želimir Uršulin, Trg Hrvatskih Ivanovaca 9, 42240 Ivanec</item>
      <item>ZOU Lapaine &amp; Ostrognaj,odvj., Supilova 50 a-b/1/1, 42000 Varaždin</item>
      <item>VISOKI TRGOVAČKI SUD REPUBLIKE HRVATSKE, Berislavićeva 11, 10000 Zagreb</item>
      <item>Davor Ivančić,odvjetnik, Park Rudlofa Kropeka 1, 40000 Čakovec punomoćnik sudionika u postupku PRIVREDNA BANKA ZAGREB - DIONIČKO DRUŠTVO</item>
    </izvorni_sadrzaj>
    <derivirana_varijabla naziv="DomainObject.Predmet.OstaliListFormatedWithAdress_1">
      <item>Želimir Uršulin, Trg Hrvatskih Ivanovaca 9, 42240 Ivanec</item>
      <item>ZOU Lapaine &amp; Ostrognaj,odvj., Supilova 50 a-b/1/1, 42000 Varaždin</item>
      <item>VISOKI TRGOVAČKI SUD REPUBLIKE HRVATSKE, Berislavićeva 11, 10000 Zagreb</item>
      <item>Davor Ivančić,odvjetnik, Park Rudlofa Kropeka 1, 40000 Čakovec punomoćnik sudionika u postupku PRIVREDNA BANKA ZAGREB - DIONIČKO DRUŠTVO</item>
    </derivirana_varijabla>
  </DomainObject.Predmet.OstaliListFormatedWithAdress>
  <DomainObject.Predmet.OstaliListFormatedWithAdressOIB>
    <izvorni_sadrzaj>
      <item>Želimir Uršulin, OIB 03842320752, Trg Hrvatskih Ivanovaca 9, 42240 Ivanec</item>
      <item>ZOU Lapaine &amp; Ostrognaj,odvj., Supilova 50 a-b/1/1, 42000 Varaždin</item>
      <item>VISOKI TRGOVAČKI SUD REPUBLIKE HRVATSKE, Berislavićeva 11, 10000 Zagreb</item>
      <item>Davor Ivančić,odvjetnik, OIB 21146522885, Park Rudlofa Kropeka 1, 40000 Čakovec punomoćnik sudionika u postupku PRIVREDNA BANKA ZAGREB - DIONIČKO DRUŠTVO</item>
    </izvorni_sadrzaj>
    <derivirana_varijabla naziv="DomainObject.Predmet.OstaliListFormatedWithAdressOIB_1">
      <item>Želimir Uršulin, OIB 03842320752, Trg Hrvatskih Ivanovaca 9, 42240 Ivanec</item>
      <item>ZOU Lapaine &amp; Ostrognaj,odvj., Supilova 50 a-b/1/1, 42000 Varaždin</item>
      <item>VISOKI TRGOVAČKI SUD REPUBLIKE HRVATSKE, Berislavićeva 11, 10000 Zagreb</item>
      <item>Davor Ivančić,odvjetnik, OIB 21146522885, Park Rudlofa Kropeka 1, 40000 Čakovec punomoćnik sudionika u postupku PRIVREDNA BANKA ZAGREB - DIONIČKO DRUŠTVO</item>
    </derivirana_varijabla>
  </DomainObject.Predmet.OstaliListFormatedWithAdressOIB>
  <DomainObject.Predmet.OstaliListNazivFormated>
    <izvorni_sadrzaj>
      <item>Želimir Uršulin</item>
      <item>ZOU Lapaine &amp; Ostrognaj,odvj.</item>
      <item>VISOKI TRGOVAČKI SUD REPUBLIKE HRVATSKE</item>
      <item>Davor Ivančić,odvjetnik</item>
    </izvorni_sadrzaj>
    <derivirana_varijabla naziv="DomainObject.Predmet.OstaliListNazivFormated_1">
      <item>Želimir Uršulin</item>
      <item>ZOU Lapaine &amp; Ostrognaj,odvj.</item>
      <item>VISOKI TRGOVAČKI SUD REPUBLIKE HRVATSKE</item>
      <item>Davor Ivančić,odvjetnik</item>
    </derivirana_varijabla>
  </DomainObject.Predmet.OstaliListNazivFormated>
  <DomainObject.Predmet.OstaliListNazivFormatedOIB>
    <izvorni_sadrzaj>
      <item>Želimir Uršulin, OIB 03842320752</item>
      <item>ZOU Lapaine &amp; Ostrognaj,odvj.</item>
      <item>VISOKI TRGOVAČKI SUD REPUBLIKE HRVATSKE</item>
      <item>Davor Ivančić,odvjetnik, OIB 21146522885</item>
    </izvorni_sadrzaj>
    <derivirana_varijabla naziv="DomainObject.Predmet.OstaliListNazivFormatedOIB_1">
      <item>Želimir Uršulin, OIB 03842320752</item>
      <item>ZOU Lapaine &amp; Ostrognaj,odvj.</item>
      <item>VISOKI TRGOVAČKI SUD REPUBLIKE HRVATSKE</item>
      <item>Davor Ivančić,odvjetnik,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St-86/2013-71</izvorni_sadrzaj>
    <derivirana_varijabla naziv="DomainObject.PoslovniBrojDokumenta_1">St-86/2013-71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Josip Obad</izvorni_sadrzaj>
    <derivirana_varijabla naziv="DomainObject.Predmet.ProtustrankaIDrugi_1">Josip Obad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Josip Obad, OIB 65182951511, Zagrebačka 16, 42220 Novi Marof</izvorni_sadrzaj>
    <derivirana_varijabla naziv="DomainObject.Predmet.ProtustrankaIDrugiAdressOIB_1">Josip Obad, OIB 65182951511, Zagrebačka 16,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Obad</item>
      <item>Želimir Uršulin</item>
      <item>PRIVREDNA BANKA ZAGREB - DIONIČKO DRUŠTVO</item>
      <item>ZOU Lapaine &amp; Ostrognaj,odvj.</item>
      <item>VISOKI TRGOVAČKI SUD REPUBLIKE HRVATSKE</item>
      <item>Davor Ivančić,odvjetnik</item>
    </izvorni_sadrzaj>
    <derivirana_varijabla naziv="DomainObject.Predmet.SudioniciListNaziv_1">
      <item>Josip Obad</item>
      <item>Želimir Uršulin</item>
      <item>PRIVREDNA BANKA ZAGREB - DIONIČKO DRUŠTVO</item>
      <item>ZOU Lapaine &amp; Ostrognaj,odvj.</item>
      <item>VISOKI TRGOVAČKI SUD REPUBLIKE HRVATSKE</item>
      <item>Davor Ivančić,odvjetnik</item>
    </derivirana_varijabla>
  </DomainObject.Predmet.SudioniciListNaziv>
  <DomainObject.Predmet.SudioniciListAdressOIB>
    <izvorni_sadrzaj>
      <item>Josip Obad, OIB 65182951511, Zagrebačka 16,42220 Novi Marof</item>
      <item>Želimir Uršulin, OIB 03842320752, Trg Hrvatskih Ivanovaca 9,42240 Ivanec</item>
      <item>PRIVREDNA BANKA ZAGREB - DIONIČKO DRUŠTVO, OIB 02535697732, Radnička cesta 50,10000 Zagreb</item>
      <item>ZOU Lapaine &amp; Ostrognaj,odvj., Supilova 50 a-b/1/1,42000 Varaždin</item>
      <item>VISOKI TRGOVAČKI SUD REPUBLIKE HRVATSKE, Berislavićeva 11,10000 Zagreb</item>
      <item>Davor Ivančić,odvjetnik, OIB 21146522885, Park Rudlofa Kropeka 1,40000 Čakovec</item>
    </izvorni_sadrzaj>
    <derivirana_varijabla naziv="DomainObject.Predmet.SudioniciListAdressOIB_1">
      <item>Josip Obad, OIB 65182951511, Zagrebačka 16,42220 Novi Marof</item>
      <item>Želimir Uršulin, OIB 03842320752, Trg Hrvatskih Ivanovaca 9,42240 Ivanec</item>
      <item>PRIVREDNA BANKA ZAGREB - DIONIČKO DRUŠTVO, OIB 02535697732, Radnička cesta 50,10000 Zagreb</item>
      <item>ZOU Lapaine &amp; Ostrognaj,odvj., Supilova 50 a-b/1/1,42000 Varaždin</item>
      <item>VISOKI TRGOVAČKI SUD REPUBLIKE HRVATSKE, Berislavićeva 11,10000 Zagreb</item>
      <item>Davor Ivančić,odvjetnik,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6B0DD-4BF2-43F7-B9F8-B1513F2E6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189</properties:Words>
  <properties:Characters>909</properties:Characters>
  <properties:Lines>59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2017-06-06T12:07:00Z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St-86/2013-71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