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8188" w14:paraId="b5b818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D010D3">
        <w:t>453</w:t>
      </w:r>
      <w:proofErr w:type="spellEnd"/>
      <w:r w:rsidR="00FB73AC">
        <w:t>/</w:t>
      </w:r>
      <w:proofErr w:type="spellStart"/>
      <w:r w:rsidR="00FB73AC">
        <w:t>1</w:t>
      </w:r>
      <w:r w:rsidR="00D010D3">
        <w:t>7</w:t>
      </w:r>
      <w:proofErr w:type="spellEnd"/>
      <w:r w:rsidR="00FB73AC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D010D3">
        <w:t xml:space="preserve"> </w:t>
      </w:r>
      <w:proofErr w:type="spellStart"/>
      <w:r w:rsidR="00D010D3">
        <w:t>VIZION</w:t>
      </w:r>
      <w:proofErr w:type="spellEnd"/>
      <w:r w:rsidR="00D010D3">
        <w:t xml:space="preserve"> j.d.o.o. Županja, </w:t>
      </w:r>
      <w:proofErr w:type="spellStart"/>
      <w:r w:rsidR="00D010D3">
        <w:t>Sedeli</w:t>
      </w:r>
      <w:proofErr w:type="spellEnd"/>
      <w:r w:rsidR="00D010D3">
        <w:t xml:space="preserve"> Viktora 6, </w:t>
      </w:r>
      <w:proofErr w:type="spellStart"/>
      <w:r w:rsidR="00D010D3">
        <w:t>OIB</w:t>
      </w:r>
      <w:proofErr w:type="spellEnd"/>
      <w:r w:rsidR="00D010D3">
        <w:t xml:space="preserve">: </w:t>
      </w:r>
      <w:proofErr w:type="spellStart"/>
      <w:r w:rsidR="00D010D3">
        <w:t>50200561789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</w:t>
      </w:r>
      <w:proofErr w:type="spellStart"/>
      <w:r w:rsidR="004A0D7B">
        <w:t>Jagera</w:t>
      </w:r>
      <w:proofErr w:type="spellEnd"/>
      <w:r w:rsidR="004A0D7B">
        <w:t xml:space="preserve"> 3</w:t>
      </w:r>
      <w:r w:rsidR="004D3349">
        <w:t xml:space="preserve">, </w:t>
      </w:r>
      <w:proofErr w:type="spellStart"/>
      <w:r w:rsidR="004D3349">
        <w:t>OIB</w:t>
      </w:r>
      <w:proofErr w:type="spellEnd"/>
      <w:r w:rsidR="004D3349">
        <w:t xml:space="preserve">: </w:t>
      </w:r>
      <w:proofErr w:type="spellStart"/>
      <w:r w:rsidR="004D3349">
        <w:t>85821130368</w:t>
      </w:r>
      <w:proofErr w:type="spellEnd"/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proofErr w:type="spellStart"/>
      <w:r w:rsidR="007B42D0">
        <w:t>31</w:t>
      </w:r>
      <w:proofErr w:type="spellEnd"/>
      <w:r w:rsidR="003B50C7">
        <w:t>.</w:t>
      </w:r>
      <w:r w:rsidR="00934B4D">
        <w:t xml:space="preserve"> </w:t>
      </w:r>
      <w:r w:rsidR="007B42D0">
        <w:t xml:space="preserve">ožujka </w:t>
      </w:r>
      <w:proofErr w:type="spellStart"/>
      <w:r w:rsidR="007B42D0">
        <w:t>2017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r w:rsidR="007B42D0">
        <w:t>4</w:t>
      </w:r>
      <w:r w:rsidR="00224AFF">
        <w:t xml:space="preserve">. </w:t>
      </w:r>
      <w:r w:rsidR="007B42D0">
        <w:t>travnja</w:t>
      </w:r>
      <w:r w:rsidR="008723A1">
        <w:t xml:space="preserve"> </w:t>
      </w:r>
      <w:proofErr w:type="spellStart"/>
      <w:r w:rsidR="008723A1">
        <w:t>2017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A5952">
        <w:rPr>
          <w:bCs/>
        </w:rPr>
        <w:t xml:space="preserve"> </w:t>
      </w:r>
      <w:proofErr w:type="spellStart"/>
      <w:r w:rsidR="007B42D0">
        <w:t>VIZION</w:t>
      </w:r>
      <w:proofErr w:type="spellEnd"/>
      <w:r w:rsidR="007B42D0">
        <w:t xml:space="preserve"> j.d.o.o. Županja, </w:t>
      </w:r>
      <w:proofErr w:type="spellStart"/>
      <w:r w:rsidR="007B42D0">
        <w:t>Sedeli</w:t>
      </w:r>
      <w:proofErr w:type="spellEnd"/>
      <w:r w:rsidR="007B42D0">
        <w:t xml:space="preserve"> Viktora 6, </w:t>
      </w:r>
      <w:proofErr w:type="spellStart"/>
      <w:r w:rsidR="007B42D0">
        <w:t>OIB</w:t>
      </w:r>
      <w:proofErr w:type="spellEnd"/>
      <w:r w:rsidR="007B42D0">
        <w:t xml:space="preserve">: </w:t>
      </w:r>
      <w:proofErr w:type="spellStart"/>
      <w:r w:rsidR="007B42D0">
        <w:t>50200561789</w:t>
      </w:r>
      <w:proofErr w:type="spellEnd"/>
      <w:r w:rsidR="003642D1">
        <w:t>,</w:t>
      </w:r>
      <w:r w:rsidR="0030412B">
        <w:t xml:space="preserve"> od</w:t>
      </w:r>
      <w:r w:rsidR="00F66487">
        <w:t xml:space="preserve"> </w:t>
      </w:r>
      <w:proofErr w:type="spellStart"/>
      <w:r w:rsidR="007B42D0">
        <w:t>64.259</w:t>
      </w:r>
      <w:proofErr w:type="spellEnd"/>
      <w:r w:rsidR="007B42D0">
        <w:t>,</w:t>
      </w:r>
      <w:proofErr w:type="spellStart"/>
      <w:r w:rsidR="007B42D0">
        <w:t>78</w:t>
      </w:r>
      <w:proofErr w:type="spellEnd"/>
      <w:r w:rsidR="007B42D0">
        <w:t xml:space="preserve"> </w:t>
      </w:r>
      <w:r>
        <w:t>kn</w:t>
      </w:r>
      <w:r w:rsidR="00E53A37">
        <w:t xml:space="preserve">, na dan </w:t>
      </w:r>
      <w:proofErr w:type="spellStart"/>
      <w:r w:rsidR="00D50A45">
        <w:t>29</w:t>
      </w:r>
      <w:proofErr w:type="spellEnd"/>
      <w:r w:rsidR="0098599D">
        <w:t>.</w:t>
      </w:r>
      <w:r w:rsidR="00F66487">
        <w:t xml:space="preserve"> </w:t>
      </w:r>
      <w:r w:rsidR="00D50A45">
        <w:t>ožujka</w:t>
      </w:r>
      <w:r w:rsidR="003A5987">
        <w:t xml:space="preserve"> </w:t>
      </w:r>
      <w:proofErr w:type="spellStart"/>
      <w:r w:rsidR="003A5987">
        <w:t>201</w:t>
      </w:r>
      <w:r w:rsidR="00D50A45">
        <w:t>7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7A5952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D50A45">
        <w:t xml:space="preserve"> Dejan </w:t>
      </w:r>
      <w:proofErr w:type="spellStart"/>
      <w:r w:rsidR="00D50A45">
        <w:t>Kataj</w:t>
      </w:r>
      <w:proofErr w:type="spellEnd"/>
      <w:r w:rsidR="00D50A45">
        <w:t xml:space="preserve">, Županja, </w:t>
      </w:r>
      <w:proofErr w:type="spellStart"/>
      <w:r w:rsidR="00D50A45">
        <w:t>Sedeli</w:t>
      </w:r>
      <w:proofErr w:type="spellEnd"/>
      <w:r w:rsidR="00D50A45">
        <w:t xml:space="preserve"> Viktora 6, </w:t>
      </w:r>
      <w:proofErr w:type="spellStart"/>
      <w:r w:rsidR="00D50A45">
        <w:t>OIB</w:t>
      </w:r>
      <w:proofErr w:type="spellEnd"/>
      <w:r w:rsidR="00D50A45">
        <w:t xml:space="preserve">: </w:t>
      </w:r>
      <w:proofErr w:type="spellStart"/>
      <w:r w:rsidR="00D50A45">
        <w:t>00771710287</w:t>
      </w:r>
      <w:proofErr w:type="spellEnd"/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D50A45">
        <w:t>453</w:t>
      </w:r>
      <w:proofErr w:type="spellEnd"/>
      <w:r w:rsidR="000C26C6">
        <w:t>-</w:t>
      </w:r>
      <w:proofErr w:type="spellStart"/>
      <w:r w:rsidR="000C26C6">
        <w:t>1</w:t>
      </w:r>
      <w:r w:rsidR="00D50A45">
        <w:t>7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D50A45">
        <w:t>4</w:t>
      </w:r>
      <w:r w:rsidR="0054259D">
        <w:t xml:space="preserve">. </w:t>
      </w:r>
      <w:r w:rsidR="00D50A45">
        <w:t>travnja</w:t>
      </w:r>
      <w:r w:rsidR="007C5DCB">
        <w:t xml:space="preserve"> </w:t>
      </w:r>
      <w:proofErr w:type="spellStart"/>
      <w:r w:rsidR="007C5DCB">
        <w:t>2017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r w:rsidR="00D50A45">
        <w:t>23.5.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17D2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17A2"/>
    <w:rsid w:val="00505179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0084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3043"/>
    <w:rsid w:val="006B5168"/>
    <w:rsid w:val="006B64C9"/>
    <w:rsid w:val="006C054B"/>
    <w:rsid w:val="006C36CE"/>
    <w:rsid w:val="006C4FDF"/>
    <w:rsid w:val="006D28B8"/>
    <w:rsid w:val="006E0BC9"/>
    <w:rsid w:val="00701580"/>
    <w:rsid w:val="00705C73"/>
    <w:rsid w:val="007079E7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A5952"/>
    <w:rsid w:val="007B0E12"/>
    <w:rsid w:val="007B42D0"/>
    <w:rsid w:val="007C5DCB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67D39"/>
    <w:rsid w:val="008723A1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162B6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010D3"/>
    <w:rsid w:val="00D212DB"/>
    <w:rsid w:val="00D23251"/>
    <w:rsid w:val="00D24D2F"/>
    <w:rsid w:val="00D505FE"/>
    <w:rsid w:val="00D50A45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B73AC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17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7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7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7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7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17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7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7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7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7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VIZION jednostavno društvo s ograničenom odgovornošću za proizvodnju i usluge</izvorni_sadrzaj>
    <derivirana_varijabla naziv="DomainObject.Predmet.ProtustrankaFormated_1">  VIZION jednostavno društvo s ograničenom odgovornošću za proizvodnju i usluge</derivirana_varijabla>
  </DomainObject.Predmet.ProtustrankaFormated>
  <DomainObject.Predmet.ProtustrankaFormatedOIB>
    <izvorni_sadrzaj>  VIZION jednostavno društvo s ograničenom odgovornošću za proizvodnju i usluge, OIB 50200561789</izvorni_sadrzaj>
    <derivirana_varijabla naziv="DomainObject.Predmet.ProtustrankaFormatedOIB_1">  VIZION jednostavno društvo s ograničenom odgovornošću za proizvodnju i usluge, OIB 50200561789</derivirana_varijabla>
  </DomainObject.Predmet.ProtustrankaFormatedOIB>
  <DomainObject.Predmet.ProtustrankaFormatedWithAdress>
    <izvorni_sadrzaj> VIZION jednostavno društvo s ograničenom odgovornošću za proizvodnju i usluge, Sedeli Viktora 6, 32270 Županja</izvorni_sadrzaj>
    <derivirana_varijabla naziv="DomainObject.Predmet.ProtustrankaFormatedWithAdress_1"> VIZION jednostavno društvo s ograničenom odgovornošću za proizvodnju i usluge, Sedeli Viktora 6, 32270 Županja</derivirana_varijabla>
  </DomainObject.Predmet.ProtustrankaFormatedWithAdress>
  <DomainObject.Predmet.ProtustrankaFormatedWithAdressOIB>
    <izvorni_sadrzaj> VIZION jednostavno društvo s ograničenom odgovornošću za proizvodnju i usluge, OIB 50200561789, Sedeli Viktora 6, 32270 Županja</izvorni_sadrzaj>
    <derivirana_varijabla naziv="DomainObject.Predmet.ProtustrankaFormatedWithAdressOIB_1"> VIZION jednostavno društvo s ograničenom odgovornošću za proizvodnju i usluge, OIB 50200561789, Sedeli Viktora 6, 32270 Županja</derivirana_varijabla>
  </DomainObject.Predmet.ProtustrankaFormatedWithAdressOIB>
  <DomainObject.Predmet.ProtustrankaWithAdress>
    <izvorni_sadrzaj>VIZION jednostavno društvo s ograničenom odgovornošću za proizvodnju i usluge Sedeli Viktora 6, 32270 Županja</izvorni_sadrzaj>
    <derivirana_varijabla naziv="DomainObject.Predmet.ProtustrankaWithAdress_1">VIZION jednostavno društvo s ograničenom odgovornošću za proizvodnju i usluge Sedeli Viktora 6, 32270 Županja</derivirana_varijabla>
  </DomainObject.Predmet.ProtustrankaWithAdress>
  <DomainObject.Predmet.ProtustrankaWithAdressOIB>
    <izvorni_sadrzaj>VIZION jednostavno društvo s ograničenom odgovornošću za proizvodnju i usluge, OIB 50200561789, Sedeli Viktora 6, 32270 Županja</izvorni_sadrzaj>
    <derivirana_varijabla naziv="DomainObject.Predmet.ProtustrankaWithAdressOIB_1">VIZION jednostavno društvo s ograničenom odgovornošću za proizvodnju i usluge, OIB 50200561789, Sedeli Viktora 6, 32270 Županja</derivirana_varijabla>
  </DomainObject.Predmet.ProtustrankaWithAdressOIB>
  <DomainObject.Predmet.ProtustrankaNazivFormated>
    <izvorni_sadrzaj>VIZION jednostavno društvo s ograničenom odgovornošću za proizvodnju i usluge</izvorni_sadrzaj>
    <derivirana_varijabla naziv="DomainObject.Predmet.ProtustrankaNazivFormated_1">VIZION jednostavno društvo s ograničenom odgovornošću za proizvodnju i usluge</derivirana_varijabla>
  </DomainObject.Predmet.ProtustrankaNazivFormated>
  <DomainObject.Predmet.ProtustrankaNazivFormatedOIB>
    <izvorni_sadrzaj>VIZION jednostavno društvo s ograničenom odgovornošću za proizvodnju i usluge, OIB 50200561789</izvorni_sadrzaj>
    <derivirana_varijabla naziv="DomainObject.Predmet.ProtustrankaNazivFormatedOIB_1">VIZION jednostavno društvo s ograničenom odgovornošću za proizvodnju i usluge, OIB 50200561789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VIZION jednostavno društvo s ograničenom odgovornošću za proizvodnju i usluge</item>
    </izvorni_sadrzaj>
    <derivirana_varijabla naziv="DomainObject.Predmet.ProtuStrankaListFormated_1">
      <item>VIZION jednostavno društvo s ograničenom odgovornošću za proizvodnju i usluge</item>
    </derivirana_varijabla>
  </DomainObject.Predmet.ProtuStrankaListFormated>
  <DomainObject.Predmet.ProtuStrankaListFormatedOIB>
    <izvorni_sadrzaj>
      <item>VIZION jednostavno društvo s ograničenom odgovornošću za proizvodnju i usluge, OIB 50200561789</item>
    </izvorni_sadrzaj>
    <derivirana_varijabla naziv="DomainObject.Predmet.ProtuStrankaListFormatedOIB_1">
      <item>VIZION jednostavno društvo s ograničenom odgovornošću za proizvodnju i usluge, OIB 50200561789</item>
    </derivirana_varijabla>
  </DomainObject.Predmet.ProtuStrankaListFormatedOIB>
  <DomainObject.Predmet.ProtuStrankaListFormatedWithAdress>
    <izvorni_sadrzaj>
      <item>VIZION jednostavno društvo s ograničenom odgovornošću za proizvodnju i usluge, Sedeli Viktora 6, 32270 Županja</item>
    </izvorni_sadrzaj>
    <derivirana_varijabla naziv="DomainObject.Predmet.ProtuStrankaListFormatedWithAdress_1">
      <item>VIZION jednostavno društvo s ograničenom odgovornošću za proizvodnju i usluge, Sedeli Viktora 6, 32270 Županja</item>
    </derivirana_varijabla>
  </DomainObject.Predmet.ProtuStrankaListFormatedWithAdress>
  <DomainObject.Predmet.ProtuStrankaListFormatedWithAdressOIB>
    <izvorni_sadrzaj>
      <item>VIZION jednostavno društvo s ograničenom odgovornošću za proizvodnju i usluge, OIB 50200561789, Sedeli Viktora 6, 32270 Županja</item>
    </izvorni_sadrzaj>
    <derivirana_varijabla naziv="DomainObject.Predmet.ProtuStrankaListFormatedWithAdressOIB_1">
      <item>VIZION jednostavno društvo s ograničenom odgovornošću za proizvodnju i usluge, OIB 50200561789, Sedeli Viktora 6, 32270 Županja</item>
    </derivirana_varijabla>
  </DomainObject.Predmet.ProtuStrankaListFormatedWithAdressOIB>
  <DomainObject.Predmet.ProtuStrankaListNazivFormated>
    <izvorni_sadrzaj>
      <item>VIZION jednostavno društvo s ograničenom odgovornošću za proizvodnju i usluge</item>
    </izvorni_sadrzaj>
    <derivirana_varijabla naziv="DomainObject.Predmet.ProtuStrankaListNazivFormated_1">
      <item>VIZION jednostavno društvo s ograničenom odgovornošću za proizvodnju i usluge</item>
    </derivirana_varijabla>
  </DomainObject.Predmet.ProtuStrankaListNazivFormated>
  <DomainObject.Predmet.ProtuStrankaListNazivFormatedOIB>
    <izvorni_sadrzaj>
      <item>VIZION jednostavno društvo s ograničenom odgovornošću za proizvodnju i usluge, OIB 50200561789</item>
    </izvorni_sadrzaj>
    <derivirana_varijabla naziv="DomainObject.Predmet.ProtuStrankaListNazivFormatedOIB_1">
      <item>VIZION jednostavno društvo s ograničenom odgovornošću za proizvodnju i usluge, OIB 50200561789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VIZION jednostavno društvo s ograničenom odgovornošću za proizvodnju i usluge</izvorni_sadrzaj>
    <derivirana_varijabla naziv="DomainObject.Predmet.ProtustrankaIDrugi_1">VIZION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VIZION jednostavno društvo s ograničenom odgovornošću za proizvodnju i usluge, OIB 50200561789, Sedeli Viktora 6, 32270 Županja</izvorni_sadrzaj>
    <derivirana_varijabla naziv="DomainObject.Predmet.ProtustrankaIDrugiAdressOIB_1">VIZION jednostavno društvo s ograničenom odgovornošću za proizvodnju i usluge, OIB 50200561789, Sedeli Viktora 6,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VIZION jednostavno društvo s ograničenom odgovornošću za proizvodnju i usluge</item>
    </izvorni_sadrzaj>
    <derivirana_varijabla naziv="DomainObject.Predmet.SudioniciListNaziv_1">
      <item>FINA RC OSIJEK</item>
      <item>VIZION jednostavno društvo s ograničenom odgovornošću za proizvodnju i usluge</item>
    </derivirana_varijabla>
  </DomainObject.Predmet.SudioniciListNaziv>
  <DomainObject.Predmet.SudioniciListAdressOIB>
    <izvorni_sadrzaj>
      <item>FINA RC OSIJEK, OIB 85821130368</item>
      <item>VIZION jednostavno društvo s ograničenom odgovornošću za proizvodnju i usluge, OIB 50200561789, Sedeli Viktora 6,32270 Županja</item>
    </izvorni_sadrzaj>
    <derivirana_varijabla naziv="DomainObject.Predmet.SudioniciListAdressOIB_1">
      <item>FINA RC OSIJEK, OIB 85821130368</item>
      <item>VIZION jednostavno društvo s ograničenom odgovornošću za proizvodnju i usluge, OIB 50200561789, Sedeli Viktora 6,32270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50200561789</item>
    </izvorni_sadrzaj>
    <derivirana_varijabla naziv="DomainObject.Predmet.SudioniciListNazivOIB_1">
      <item>, OIB 85821130368</item>
      <item>, OIB 50200561789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1869</properties:Characters>
  <properties:Lines>52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2017-04-04T09:07:00Z</dcterms:created>
  <dc:creator>Korisnik</dc:creator>
  <cp:lastModifiedBy>Sanda Gučić</cp:lastModifiedBy>
  <cp:lastPrinted>2017-02-03T09:01:00Z</cp:lastPrinted>
  <dcterms:modified xmlns:xsi="http://www.w3.org/2001/XMLSchema-instance" xsi:type="dcterms:W3CDTF">2017-04-05T06:35:00Z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