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608c7" w14:paraId="a3608c7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9278FB">
      <w:pPr>
        <w:jc w:val="center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F85B48">
      <w:pPr>
        <w:jc w:val="center"/>
        <w:rPr>
          <w:rFonts w:hAnsi="Times New Roman" w:ascii="Times New Roman"/>
          <w:szCs w:val="24"/>
          <w:lang w:val="hr-HR"/>
        </w:rPr>
      </w:pPr>
      <w:r w:rsidRPr="00F85B48">
        <w:rPr>
          <w:rFonts w:hAnsi="Times New Roman" w:ascii="Times New Roman"/>
          <w:szCs w:val="24"/>
          <w:lang w:val="hr-HR"/>
        </w:rPr>
        <w:t xml:space="preserve">od </w:t>
      </w:r>
      <w:r w:rsidR="00742F2D">
        <w:rPr>
          <w:rFonts w:hAnsi="Times New Roman" w:ascii="Times New Roman"/>
          <w:szCs w:val="24"/>
          <w:lang w:val="hr-HR"/>
        </w:rPr>
        <w:t>3. svibnja</w:t>
      </w:r>
      <w:r w:rsidR="001A35D8">
        <w:rPr>
          <w:rFonts w:hAnsi="Times New Roman" w:ascii="Times New Roman"/>
          <w:szCs w:val="24"/>
          <w:lang w:val="hr-HR"/>
        </w:rPr>
        <w:t xml:space="preserve"> 2018</w:t>
      </w:r>
      <w:r w:rsidR="00021E91" w:rsidRPr="00F85B48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264BE4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742F2D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 xml:space="preserve">o </w:t>
      </w:r>
      <w:r w:rsidR="003A4205" w:rsidRPr="00742F2D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742F2D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4615AE" w:rsidP="00252AFD" w:rsidR="00742F2D">
      <w:pPr>
        <w:jc w:val="center"/>
        <w:rPr>
          <w:rFonts w:hAnsi="Times New Roman" w:ascii="Times New Roman"/>
          <w:lang w:val="hr-HR"/>
        </w:rPr>
      </w:pPr>
      <w:r w:rsidRPr="00742F2D">
        <w:rPr>
          <w:rFonts w:hAnsi="Times New Roman" w:ascii="Times New Roman"/>
          <w:szCs w:val="24"/>
          <w:lang w:val="hr-HR"/>
        </w:rPr>
        <w:t>nad dužnikom</w:t>
      </w:r>
      <w:r w:rsidRPr="00742F2D">
        <w:rPr>
          <w:rFonts w:eastAsia="SimSun" w:hAnsi="Times New Roman" w:ascii="Times New Roman"/>
          <w:kern w:val="2"/>
          <w:lang w:bidi="hi-IN" w:eastAsia="zh-CN" w:val="hr-HR"/>
        </w:rPr>
        <w:t xml:space="preserve"> </w:t>
      </w:r>
      <w:r w:rsidR="00742F2D" w:rsidRPr="00742F2D">
        <w:rPr>
          <w:rFonts w:hAnsi="Times New Roman" w:ascii="Times New Roman"/>
          <w:lang w:val="hr-HR"/>
        </w:rPr>
        <w:t xml:space="preserve">POWERLIFTING KLUB MEĐIMURJE, A. Šenoe 26, Sveti Križ, </w:t>
      </w:r>
    </w:p>
    <w:p w:rsidRDefault="00742F2D" w:rsidP="00252AFD" w:rsidR="005B2E29" w:rsidRPr="00742F2D">
      <w:pPr>
        <w:jc w:val="center"/>
        <w:rPr>
          <w:rFonts w:hAnsi="Times New Roman" w:ascii="Times New Roman"/>
          <w:lang w:val="hr-HR"/>
        </w:rPr>
      </w:pPr>
      <w:r w:rsidRPr="00742F2D">
        <w:rPr>
          <w:rFonts w:hAnsi="Times New Roman" w:ascii="Times New Roman"/>
          <w:lang w:val="hr-HR"/>
        </w:rPr>
        <w:t>OIB: 59102160530</w:t>
      </w:r>
    </w:p>
    <w:p w:rsidRDefault="00E8232C" w:rsidP="00FC27CC" w:rsidR="00E8232C" w:rsidRPr="00742F2D">
      <w:pPr>
        <w:jc w:val="center"/>
        <w:rPr>
          <w:rFonts w:hAnsi="Times New Roman" w:ascii="Times New Roman"/>
          <w:szCs w:val="24"/>
          <w:lang w:val="hr-HR"/>
        </w:rPr>
      </w:pPr>
    </w:p>
    <w:p w:rsidRDefault="00B64591" w:rsidR="00B64591" w:rsidRPr="00742F2D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742F2D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B64591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B53E0" w:rsidR="00BB53E0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742F2D">
        <w:rPr>
          <w:rFonts w:hAnsi="Times New Roman" w:ascii="Times New Roman"/>
          <w:szCs w:val="24"/>
          <w:lang w:val="hr-HR"/>
        </w:rPr>
        <w:t xml:space="preserve">08,30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R="009278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-zastup</w:t>
      </w:r>
      <w:r w:rsidR="00027D79">
        <w:rPr>
          <w:rFonts w:hAnsi="Times New Roman" w:ascii="Times New Roman"/>
          <w:szCs w:val="24"/>
          <w:lang w:val="hr-HR"/>
        </w:rPr>
        <w:t>ni</w:t>
      </w:r>
      <w:r w:rsidR="000A099E">
        <w:rPr>
          <w:rFonts w:hAnsi="Times New Roman" w:ascii="Times New Roman"/>
          <w:szCs w:val="24"/>
          <w:lang w:val="hr-HR"/>
        </w:rPr>
        <w:t>ca Republike Hrvatske, zamjenica</w:t>
      </w:r>
      <w:r>
        <w:rPr>
          <w:rFonts w:hAnsi="Times New Roman" w:ascii="Times New Roman"/>
          <w:szCs w:val="24"/>
          <w:lang w:val="hr-HR"/>
        </w:rPr>
        <w:t xml:space="preserve"> Županijskog državnog odvjetnika u Varaždinu, Građansko-upravni odjel, </w:t>
      </w:r>
      <w:r w:rsidR="000A099E">
        <w:rPr>
          <w:rFonts w:hAnsi="Times New Roman" w:ascii="Times New Roman"/>
          <w:szCs w:val="24"/>
          <w:lang w:val="hr-HR"/>
        </w:rPr>
        <w:t>Tanja Purić-Stamenković</w:t>
      </w:r>
    </w:p>
    <w:p w:rsidRDefault="00742F2D" w:rsidP="008355A6" w:rsidR="0015564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-predsjednik udruge Ivan Međimurec </w:t>
      </w:r>
    </w:p>
    <w:p w:rsidRDefault="00742F2D" w:rsidP="008355A6" w:rsidR="00742F2D">
      <w:pPr>
        <w:jc w:val="both"/>
        <w:rPr>
          <w:rFonts w:hAnsi="Times New Roman" w:ascii="Times New Roman"/>
          <w:szCs w:val="24"/>
          <w:lang w:val="hr-HR"/>
        </w:rPr>
      </w:pPr>
    </w:p>
    <w:p w:rsidRDefault="00742F2D" w:rsidP="008355A6" w:rsidR="00742F2D">
      <w:pPr>
        <w:jc w:val="both"/>
        <w:rPr>
          <w:rFonts w:hAnsi="Times New Roman" w:ascii="Times New Roman"/>
          <w:szCs w:val="24"/>
          <w:lang w:val="hr-HR"/>
        </w:rPr>
      </w:pPr>
    </w:p>
    <w:p w:rsidRDefault="00742F2D" w:rsidP="008355A6" w:rsidR="0084264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Predsjednik udruge</w:t>
      </w:r>
      <w:r w:rsidR="00155646">
        <w:rPr>
          <w:rFonts w:hAnsi="Times New Roman" w:ascii="Times New Roman"/>
          <w:szCs w:val="24"/>
          <w:lang w:val="hr-HR"/>
        </w:rPr>
        <w:t xml:space="preserve"> </w:t>
      </w:r>
      <w:r w:rsidR="00842646">
        <w:rPr>
          <w:rFonts w:hAnsi="Times New Roman" w:ascii="Times New Roman"/>
          <w:szCs w:val="24"/>
          <w:lang w:val="hr-HR"/>
        </w:rPr>
        <w:t>nakon što mu sudac predočava da u sustavu e-Blokade nije pronađen podatak za dužnika da bi račun dužnika bio u blokadi, te da postoji mogućnost da se dužnik odblokirao ili je zatvorio račun, izjavljuje da koliko je njemu poznato udruga je zatvorila račun.</w:t>
      </w:r>
    </w:p>
    <w:p w:rsidRDefault="00842646" w:rsidP="008355A6" w:rsidR="00842646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42646" w:rsidP="00842646" w:rsidR="0084264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Zastupnica Republike Hrvatske izjavljuje da dug s osnova javnih davanja na dan 9. travnja 2018. iznosi 21.860,49 kn, o čemu u spis predaje potvrdu.</w:t>
      </w:r>
    </w:p>
    <w:p w:rsidRDefault="00027D79" w:rsidP="00842646" w:rsidR="00027D79">
      <w:pPr>
        <w:jc w:val="both"/>
        <w:rPr>
          <w:rFonts w:hAnsi="Times New Roman" w:ascii="Times New Roman"/>
          <w:szCs w:val="24"/>
          <w:lang w:val="hr-HR"/>
        </w:rPr>
      </w:pPr>
    </w:p>
    <w:p w:rsidRDefault="00842646" w:rsidP="00842646" w:rsidR="0084264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Predsjednik udruge izjavljuje da dužnik nema nikakve imovine, da se radilo o powerlifting klubu, te izjavljuje da ne osporava postojanje stečajnog razloga nesposobnosti za plaćanje.</w:t>
      </w:r>
    </w:p>
    <w:p w:rsidRDefault="00742F2D" w:rsidP="00742F2D" w:rsidR="00742F2D">
      <w:pPr>
        <w:jc w:val="both"/>
        <w:rPr>
          <w:rFonts w:hAnsi="Times New Roman" w:ascii="Times New Roman"/>
          <w:szCs w:val="24"/>
          <w:lang w:val="hr-HR"/>
        </w:rPr>
      </w:pPr>
    </w:p>
    <w:p w:rsidRDefault="00742F2D" w:rsidP="00742F2D" w:rsidR="00742F2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 obzirom da nema podataka o tome da bi ovaj dužnik imao imovine, sud donosi</w:t>
      </w:r>
    </w:p>
    <w:p w:rsidRDefault="00742F2D" w:rsidP="00742F2D" w:rsidR="00742F2D">
      <w:pPr>
        <w:jc w:val="both"/>
        <w:rPr>
          <w:rFonts w:hAnsi="Times New Roman" w:ascii="Times New Roman"/>
          <w:szCs w:val="24"/>
          <w:lang w:val="hr-HR"/>
        </w:rPr>
      </w:pPr>
    </w:p>
    <w:p w:rsidRDefault="00742F2D" w:rsidP="00842646" w:rsidR="00742F2D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742F2D" w:rsidP="00742F2D" w:rsidR="00742F2D">
      <w:pPr>
        <w:rPr>
          <w:rFonts w:hAnsi="Times New Roman" w:ascii="Times New Roman"/>
          <w:szCs w:val="24"/>
          <w:lang w:val="hr-HR"/>
        </w:rPr>
      </w:pPr>
    </w:p>
    <w:p w:rsidRDefault="00742F2D" w:rsidP="00742F2D" w:rsidR="00742F2D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Pozivaju se osobe koje imaju pravni interes za provedbom ovog stečajnog postupka nad stečajnim dužnikom </w:t>
      </w:r>
      <w:r w:rsidRPr="00742F2D">
        <w:rPr>
          <w:rFonts w:hAnsi="Times New Roman" w:ascii="Times New Roman"/>
          <w:lang w:val="hr-HR"/>
        </w:rPr>
        <w:t xml:space="preserve">POWERLIFTING KLUB MEĐIMURJE, A. Šenoe 26, Sveti Križ, </w:t>
      </w:r>
    </w:p>
    <w:p w:rsidRDefault="00742F2D" w:rsidP="00155646" w:rsidR="00742F2D">
      <w:pPr>
        <w:jc w:val="both"/>
        <w:rPr>
          <w:rFonts w:hAnsi="Times New Roman" w:ascii="Times New Roman"/>
          <w:lang w:val="hr-HR"/>
        </w:rPr>
      </w:pPr>
      <w:r w:rsidRPr="00742F2D">
        <w:rPr>
          <w:rFonts w:hAnsi="Times New Roman" w:ascii="Times New Roman"/>
          <w:lang w:val="hr-HR"/>
        </w:rPr>
        <w:t>OIB: 59102160530</w:t>
      </w:r>
      <w:r>
        <w:rPr>
          <w:rFonts w:hAnsi="Times New Roman" w:ascii="Times New Roman"/>
          <w:lang w:val="hr-HR"/>
        </w:rPr>
        <w:t>, da u roku od 15 dana od objave na mrežnoj stranici e-Oglasna ploča suda, uplate predujam za namirenje tro</w:t>
      </w:r>
      <w:r>
        <w:rPr>
          <w:rFonts w:cs="Goudy Old Style" w:hAnsi="Times New Roman" w:ascii="Times New Roman"/>
          <w:lang w:val="hr-HR"/>
        </w:rPr>
        <w:t>š</w:t>
      </w:r>
      <w:r>
        <w:rPr>
          <w:rFonts w:hAnsi="Times New Roman" w:ascii="Times New Roman"/>
          <w:lang w:val="hr-HR"/>
        </w:rPr>
        <w:t>kova prethodnog i otvorenog stečajnog postupka u iznosu od 5.000,00 kn, na račun ovoga suda koji se vodi kod Hrvatske poštanske banke d.d. Zagreb, IBAN: HR40 2390 0011 3000 0275 4, model: 02, s pozivom na poslovni broj spisa St-44/18, jer će u protivnom sud donijeti rješenje o otvaranju i zaključenju stečajnog postupka.</w:t>
      </w:r>
    </w:p>
    <w:p w:rsidRDefault="00842646" w:rsidP="00155646" w:rsidR="00842646" w:rsidRPr="00842646">
      <w:pPr>
        <w:jc w:val="both"/>
        <w:rPr>
          <w:rFonts w:hAnsi="Times New Roman" w:ascii="Times New Roman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842646">
        <w:rPr>
          <w:rFonts w:hAnsi="Times New Roman" w:ascii="Times New Roman"/>
          <w:szCs w:val="24"/>
          <w:lang w:val="hr-HR"/>
        </w:rPr>
        <w:t xml:space="preserve">09,05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09A9" w:rsidR="00E709A9">
      <w:r>
        <w:separator/>
      </w:r>
    </w:p>
  </w:endnote>
  <w:endnote w:id="0" w:type="continuationSeparator">
    <w:p w:rsidRDefault="00E709A9" w:rsidR="00E70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09A9" w:rsidR="00E709A9">
      <w:r>
        <w:separator/>
      </w:r>
    </w:p>
  </w:footnote>
  <w:footnote w:id="0" w:type="continuationSeparator">
    <w:p w:rsidRDefault="00E709A9" w:rsidR="00E70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842646" w:rsidRPr="00842646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742F2D">
      <w:rPr>
        <w:rFonts w:hAnsi="Times New Roman" w:ascii="Times New Roman"/>
        <w:szCs w:val="24"/>
      </w:rPr>
      <w:t>44/18-</w:t>
    </w:r>
    <w:r w:rsidR="0006596D">
      <w:rPr>
        <w:rFonts w:hAnsi="Times New Roman" w:ascii="Times New Roman"/>
        <w:szCs w:val="24"/>
      </w:rPr>
      <w:t>6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742F2D">
      <w:rPr>
        <w:rFonts w:hAnsi="Times New Roman" w:ascii="Times New Roman"/>
        <w:szCs w:val="24"/>
      </w:rPr>
      <w:t>44/18-</w:t>
    </w:r>
    <w:r w:rsidR="0006596D">
      <w:rPr>
        <w:rFonts w:hAnsi="Times New Roman" w:ascii="Times New Roman"/>
        <w:szCs w:val="24"/>
      </w:rPr>
      <w:t>6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34145D6"/>
    <w:multiLevelType w:val="hybridMultilevel"/>
    <w:tmpl w:val="F940AEDA"/>
    <w:lvl w:tplc="F1BC43C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7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0267"/>
    <w:rsid w:val="00014B2A"/>
    <w:rsid w:val="00021E91"/>
    <w:rsid w:val="00027D79"/>
    <w:rsid w:val="00033825"/>
    <w:rsid w:val="000442BE"/>
    <w:rsid w:val="0004717E"/>
    <w:rsid w:val="000532A4"/>
    <w:rsid w:val="00057B6D"/>
    <w:rsid w:val="0006596D"/>
    <w:rsid w:val="000819F9"/>
    <w:rsid w:val="000829C3"/>
    <w:rsid w:val="00086D1C"/>
    <w:rsid w:val="000A099E"/>
    <w:rsid w:val="000A18A4"/>
    <w:rsid w:val="000B2F9A"/>
    <w:rsid w:val="000C1BBD"/>
    <w:rsid w:val="000C658F"/>
    <w:rsid w:val="000D06F1"/>
    <w:rsid w:val="000F1889"/>
    <w:rsid w:val="00105A77"/>
    <w:rsid w:val="0011255A"/>
    <w:rsid w:val="00117E40"/>
    <w:rsid w:val="00131EEB"/>
    <w:rsid w:val="00135AF2"/>
    <w:rsid w:val="00155646"/>
    <w:rsid w:val="001633FD"/>
    <w:rsid w:val="00173939"/>
    <w:rsid w:val="001769CA"/>
    <w:rsid w:val="00185B9A"/>
    <w:rsid w:val="00197419"/>
    <w:rsid w:val="001A031C"/>
    <w:rsid w:val="001A35D8"/>
    <w:rsid w:val="001A584E"/>
    <w:rsid w:val="001B089B"/>
    <w:rsid w:val="001B7407"/>
    <w:rsid w:val="001C0D6C"/>
    <w:rsid w:val="001D24E3"/>
    <w:rsid w:val="001D7425"/>
    <w:rsid w:val="001F19E2"/>
    <w:rsid w:val="00204859"/>
    <w:rsid w:val="0020510A"/>
    <w:rsid w:val="002102CD"/>
    <w:rsid w:val="00212FB8"/>
    <w:rsid w:val="00231B43"/>
    <w:rsid w:val="0023394F"/>
    <w:rsid w:val="002418B2"/>
    <w:rsid w:val="00247773"/>
    <w:rsid w:val="00250AE1"/>
    <w:rsid w:val="00250C37"/>
    <w:rsid w:val="00252AFD"/>
    <w:rsid w:val="00264BE4"/>
    <w:rsid w:val="00285053"/>
    <w:rsid w:val="00286FAD"/>
    <w:rsid w:val="00291FBF"/>
    <w:rsid w:val="00293BDB"/>
    <w:rsid w:val="002A15DD"/>
    <w:rsid w:val="002A6157"/>
    <w:rsid w:val="002A6FB7"/>
    <w:rsid w:val="002B072D"/>
    <w:rsid w:val="002B077C"/>
    <w:rsid w:val="002B310E"/>
    <w:rsid w:val="002B7311"/>
    <w:rsid w:val="002C6E23"/>
    <w:rsid w:val="002D3D88"/>
    <w:rsid w:val="002D5A22"/>
    <w:rsid w:val="002F07FA"/>
    <w:rsid w:val="002F713C"/>
    <w:rsid w:val="00302F5B"/>
    <w:rsid w:val="00324691"/>
    <w:rsid w:val="00333527"/>
    <w:rsid w:val="00333C53"/>
    <w:rsid w:val="0035129B"/>
    <w:rsid w:val="003844AF"/>
    <w:rsid w:val="00387331"/>
    <w:rsid w:val="00393B3F"/>
    <w:rsid w:val="0039448F"/>
    <w:rsid w:val="003962BF"/>
    <w:rsid w:val="003A023D"/>
    <w:rsid w:val="003A4205"/>
    <w:rsid w:val="003A47CE"/>
    <w:rsid w:val="003C14F2"/>
    <w:rsid w:val="003C2DAA"/>
    <w:rsid w:val="003D5659"/>
    <w:rsid w:val="003D7524"/>
    <w:rsid w:val="003E4F43"/>
    <w:rsid w:val="003E6579"/>
    <w:rsid w:val="003E69C9"/>
    <w:rsid w:val="003F15C0"/>
    <w:rsid w:val="003F360C"/>
    <w:rsid w:val="003F3A97"/>
    <w:rsid w:val="004019ED"/>
    <w:rsid w:val="004031C9"/>
    <w:rsid w:val="004123F7"/>
    <w:rsid w:val="00432965"/>
    <w:rsid w:val="00433FBD"/>
    <w:rsid w:val="00441490"/>
    <w:rsid w:val="0044649F"/>
    <w:rsid w:val="0044719B"/>
    <w:rsid w:val="004615AE"/>
    <w:rsid w:val="0047614E"/>
    <w:rsid w:val="004A3E41"/>
    <w:rsid w:val="004A78BB"/>
    <w:rsid w:val="004A7A9A"/>
    <w:rsid w:val="004B1BC6"/>
    <w:rsid w:val="004C63A8"/>
    <w:rsid w:val="004D03BD"/>
    <w:rsid w:val="004D3861"/>
    <w:rsid w:val="00505C71"/>
    <w:rsid w:val="00505CCB"/>
    <w:rsid w:val="00512BA1"/>
    <w:rsid w:val="0052566D"/>
    <w:rsid w:val="00527F4C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B235D"/>
    <w:rsid w:val="005B2E29"/>
    <w:rsid w:val="005C16D9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696"/>
    <w:rsid w:val="00650F64"/>
    <w:rsid w:val="00655D42"/>
    <w:rsid w:val="00660C3B"/>
    <w:rsid w:val="006651C1"/>
    <w:rsid w:val="00677CB3"/>
    <w:rsid w:val="00677F74"/>
    <w:rsid w:val="00681FBC"/>
    <w:rsid w:val="00684121"/>
    <w:rsid w:val="006A1232"/>
    <w:rsid w:val="006B1B61"/>
    <w:rsid w:val="006B77A6"/>
    <w:rsid w:val="006C370F"/>
    <w:rsid w:val="006C4E9B"/>
    <w:rsid w:val="006C691D"/>
    <w:rsid w:val="006D3F82"/>
    <w:rsid w:val="006D638D"/>
    <w:rsid w:val="006F4143"/>
    <w:rsid w:val="006F75CA"/>
    <w:rsid w:val="007036BC"/>
    <w:rsid w:val="00703B5F"/>
    <w:rsid w:val="00715E8F"/>
    <w:rsid w:val="00725185"/>
    <w:rsid w:val="00725F93"/>
    <w:rsid w:val="0073192D"/>
    <w:rsid w:val="00731CCB"/>
    <w:rsid w:val="00733E81"/>
    <w:rsid w:val="00742F2D"/>
    <w:rsid w:val="007477DE"/>
    <w:rsid w:val="0075462C"/>
    <w:rsid w:val="007605AA"/>
    <w:rsid w:val="00762BD9"/>
    <w:rsid w:val="00764B41"/>
    <w:rsid w:val="00766930"/>
    <w:rsid w:val="007819AB"/>
    <w:rsid w:val="007919F7"/>
    <w:rsid w:val="007D242C"/>
    <w:rsid w:val="007F023E"/>
    <w:rsid w:val="007F5357"/>
    <w:rsid w:val="008101BF"/>
    <w:rsid w:val="0082599B"/>
    <w:rsid w:val="00830A8A"/>
    <w:rsid w:val="008355A6"/>
    <w:rsid w:val="00842646"/>
    <w:rsid w:val="008535D2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D6852"/>
    <w:rsid w:val="008E2614"/>
    <w:rsid w:val="008F00F9"/>
    <w:rsid w:val="00911FE1"/>
    <w:rsid w:val="00925300"/>
    <w:rsid w:val="009278FB"/>
    <w:rsid w:val="00930738"/>
    <w:rsid w:val="00954EBA"/>
    <w:rsid w:val="00977AF2"/>
    <w:rsid w:val="009922DD"/>
    <w:rsid w:val="009A2AE4"/>
    <w:rsid w:val="009A71CC"/>
    <w:rsid w:val="009B2401"/>
    <w:rsid w:val="009B75AB"/>
    <w:rsid w:val="009D392A"/>
    <w:rsid w:val="009D7014"/>
    <w:rsid w:val="009F1369"/>
    <w:rsid w:val="00A01D9A"/>
    <w:rsid w:val="00A10D66"/>
    <w:rsid w:val="00A2316C"/>
    <w:rsid w:val="00A2571C"/>
    <w:rsid w:val="00A34064"/>
    <w:rsid w:val="00A63EB1"/>
    <w:rsid w:val="00A64D0C"/>
    <w:rsid w:val="00A8131B"/>
    <w:rsid w:val="00A85A1B"/>
    <w:rsid w:val="00A85A82"/>
    <w:rsid w:val="00AA3071"/>
    <w:rsid w:val="00AC250D"/>
    <w:rsid w:val="00AC7712"/>
    <w:rsid w:val="00AD0E2A"/>
    <w:rsid w:val="00AD6AB0"/>
    <w:rsid w:val="00B00A6C"/>
    <w:rsid w:val="00B0136F"/>
    <w:rsid w:val="00B07B6E"/>
    <w:rsid w:val="00B13EEC"/>
    <w:rsid w:val="00B17DEC"/>
    <w:rsid w:val="00B235C5"/>
    <w:rsid w:val="00B479C8"/>
    <w:rsid w:val="00B503A8"/>
    <w:rsid w:val="00B64591"/>
    <w:rsid w:val="00B722A5"/>
    <w:rsid w:val="00B726CA"/>
    <w:rsid w:val="00B738B4"/>
    <w:rsid w:val="00B80ACC"/>
    <w:rsid w:val="00B94940"/>
    <w:rsid w:val="00BA43D9"/>
    <w:rsid w:val="00BA5B2F"/>
    <w:rsid w:val="00BA6B0E"/>
    <w:rsid w:val="00BB4453"/>
    <w:rsid w:val="00BB4F25"/>
    <w:rsid w:val="00BB53E0"/>
    <w:rsid w:val="00BF0156"/>
    <w:rsid w:val="00BF5731"/>
    <w:rsid w:val="00C00B31"/>
    <w:rsid w:val="00C01CFD"/>
    <w:rsid w:val="00C321E6"/>
    <w:rsid w:val="00C341D2"/>
    <w:rsid w:val="00C36F66"/>
    <w:rsid w:val="00C77C29"/>
    <w:rsid w:val="00C964C2"/>
    <w:rsid w:val="00CC138F"/>
    <w:rsid w:val="00CC6EE5"/>
    <w:rsid w:val="00CD387F"/>
    <w:rsid w:val="00CE58D7"/>
    <w:rsid w:val="00CE6081"/>
    <w:rsid w:val="00D6553A"/>
    <w:rsid w:val="00D7107A"/>
    <w:rsid w:val="00D77F3D"/>
    <w:rsid w:val="00D81D08"/>
    <w:rsid w:val="00D85A2B"/>
    <w:rsid w:val="00DA433A"/>
    <w:rsid w:val="00DB0B6E"/>
    <w:rsid w:val="00DC6D8F"/>
    <w:rsid w:val="00DD42FE"/>
    <w:rsid w:val="00DE13B8"/>
    <w:rsid w:val="00E13235"/>
    <w:rsid w:val="00E132B3"/>
    <w:rsid w:val="00E16637"/>
    <w:rsid w:val="00E21B13"/>
    <w:rsid w:val="00E25986"/>
    <w:rsid w:val="00E335C5"/>
    <w:rsid w:val="00E36B32"/>
    <w:rsid w:val="00E40776"/>
    <w:rsid w:val="00E40D7D"/>
    <w:rsid w:val="00E55DF5"/>
    <w:rsid w:val="00E709A9"/>
    <w:rsid w:val="00E8232C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14B73"/>
    <w:rsid w:val="00F2118E"/>
    <w:rsid w:val="00F27684"/>
    <w:rsid w:val="00F27AD8"/>
    <w:rsid w:val="00F27FDC"/>
    <w:rsid w:val="00F46036"/>
    <w:rsid w:val="00F471C3"/>
    <w:rsid w:val="00F70D2B"/>
    <w:rsid w:val="00F772CE"/>
    <w:rsid w:val="00F8052D"/>
    <w:rsid w:val="00F85B48"/>
    <w:rsid w:val="00F90A00"/>
    <w:rsid w:val="00FA13CD"/>
    <w:rsid w:val="00FA7103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77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77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77D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77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77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77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77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77D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77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77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28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4. svibnja 2018.</izvorni_sadrzaj>
    <derivirana_varijabla naziv="DomainObject.StvarniPocetakDatum_1">4. svibnja 2018.</derivirana_varijabla>
  </DomainObject.StvarniPocetakDatum>
  <DomainObject.StvarniZavrsetakDatum>
    <izvorni_sadrzaj>4. svibnja 2018.</izvorni_sadrzaj>
    <derivirana_varijabla naziv="DomainObject.StvarniZavrsetakDatum_1">4. svibnja 2018.</derivirana_varijabla>
  </DomainObject.StvarniZavrsetakDatum>
  <DomainObject.PlaniraniZavrsetakDatum>
    <izvorni_sadrzaj>4. svibnja 2018.</izvorni_sadrzaj>
    <derivirana_varijabla naziv="DomainObject.PlaniraniZavrsetakDatum_1">4. svibnja 2018.</derivirana_varijabla>
  </DomainObject.PlaniraniZavrsetakDatum>
  <DomainObject.PlaniraniPocetakDatum>
    <izvorni_sadrzaj>4. svibnja 2018.</izvorni_sadrzaj>
    <derivirana_varijabla naziv="DomainObject.PlaniraniPocetakDatum_1">4. svibnja 2018.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08:30</izvorni_sadrzaj>
    <derivirana_varijabla naziv="DomainObject.StvarniZavrsetakVrijeme_1">08:30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svibnja 2018.</izvorni_sadrzaj>
    <derivirana_varijabla naziv="DomainObject.Zapisnik.DatumKreiranja_1">4.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St-44/2018-6</izvorni_sadrzaj>
    <derivirana_varijabla naziv="DomainObject.Zapisnik.Oznaka_1">St-44/2018-6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St-44/2018</izvorni_sadrzaj>
    <derivirana_varijabla naziv="DomainObject.Predmet.OznakaBroj_1">St-44/2018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Powerlifting klub Međimurje</izvorni_sadrzaj>
    <derivirana_varijabla naziv="DomainObject.Predmet.StrankaFormated_1">  Powerlifting klub Međimurje</derivirana_varijabla>
  </DomainObject.Predmet.StrankaFormated>
  <DomainObject.Predmet.StrankaFormatedOIB>
    <izvorni_sadrzaj>  Powerlifting klub Međimurje, OIB 59102160530</izvorni_sadrzaj>
    <derivirana_varijabla naziv="DomainObject.Predmet.StrankaFormatedOIB_1">  Powerlifting klub Međimurje, OIB 59102160530</derivirana_varijabla>
  </DomainObject.Predmet.StrankaFormatedOIB>
  <DomainObject.Predmet.StrankaFormatedWithAdress>
    <izvorni_sadrzaj> Powerlifting klub Međimurje, A. Šenoe 26, 40323 Sveti Križ</izvorni_sadrzaj>
    <derivirana_varijabla naziv="DomainObject.Predmet.StrankaFormatedWithAdress_1"> Powerlifting klub Međimurje, A. Šenoe 26, 40323 Sveti Križ</derivirana_varijabla>
  </DomainObject.Predmet.StrankaFormatedWithAdress>
  <DomainObject.Predmet.StrankaFormatedWithAdressOIB>
    <izvorni_sadrzaj> Powerlifting klub Međimurje, OIB 59102160530, A. Šenoe 26, 40323 Sveti Križ</izvorni_sadrzaj>
    <derivirana_varijabla naziv="DomainObject.Predmet.StrankaFormatedWithAdressOIB_1"> Powerlifting klub Međimurje, OIB 59102160530, A. Šenoe 26, 40323 Sveti Križ</derivirana_varijabla>
  </DomainObject.Predmet.StrankaFormatedWithAdressOIB>
  <DomainObject.Predmet.StrankaWithAdress>
    <izvorni_sadrzaj>Powerlifting klub Međimurje A. Šenoe 26,40323 Sveti Križ</izvorni_sadrzaj>
    <derivirana_varijabla naziv="DomainObject.Predmet.StrankaWithAdress_1">Powerlifting klub Međimurje A. Šenoe 26,40323 Sveti Križ</derivirana_varijabla>
  </DomainObject.Predmet.StrankaWithAdress>
  <DomainObject.Predmet.StrankaWithAdressOIB>
    <izvorni_sadrzaj>Powerlifting klub Međimurje, OIB 59102160530, A. Šenoe 26,40323 Sveti Križ</izvorni_sadrzaj>
    <derivirana_varijabla naziv="DomainObject.Predmet.StrankaWithAdressOIB_1">Powerlifting klub Međimurje, OIB 59102160530, A. Šenoe 26,40323 Sveti Križ</derivirana_varijabla>
  </DomainObject.Predmet.StrankaWithAdressOIB>
  <DomainObject.Predmet.StrankaNazivFormated>
    <izvorni_sadrzaj>Powerlifting klub Međimurje</izvorni_sadrzaj>
    <derivirana_varijabla naziv="DomainObject.Predmet.StrankaNazivFormated_1">Powerlifting klub Međimurje</derivirana_varijabla>
  </DomainObject.Predmet.StrankaNazivFormated>
  <DomainObject.Predmet.StrankaNazivFormatedOIB>
    <izvorni_sadrzaj>Powerlifting klub Međimurje, OIB 59102160530</izvorni_sadrzaj>
    <derivirana_varijabla naziv="DomainObject.Predmet.StrankaNazivFormatedOIB_1">Powerlifting klub Međimurje, OIB 59102160530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21682.24</izvorni_sadrzaj>
    <derivirana_varijabla naziv="DomainObject.Predmet.TrenutnaVrijednost_1">21682.24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Powerlifting klub Međimurje</item>
    </izvorni_sadrzaj>
    <derivirana_varijabla naziv="DomainObject.Predmet.StrankaListFormated_1">
      <item>Powerlifting klub Međimurje</item>
    </derivirana_varijabla>
  </DomainObject.Predmet.StrankaListFormated>
  <DomainObject.Predmet.StrankaListFormatedOIB>
    <izvorni_sadrzaj>
      <item>Powerlifting klub Međimurje, OIB 59102160530</item>
    </izvorni_sadrzaj>
    <derivirana_varijabla naziv="DomainObject.Predmet.StrankaListFormatedOIB_1">
      <item>Powerlifting klub Međimurje, OIB 59102160530</item>
    </derivirana_varijabla>
  </DomainObject.Predmet.StrankaListFormatedOIB>
  <DomainObject.Predmet.StrankaListFormatedWithAdress>
    <izvorni_sadrzaj>
      <item>Powerlifting klub Međimurje, A. Šenoe 26, 40323 Sveti Križ</item>
    </izvorni_sadrzaj>
    <derivirana_varijabla naziv="DomainObject.Predmet.StrankaListFormatedWithAdress_1">
      <item>Powerlifting klub Međimurje, A. Šenoe 26, 40323 Sveti Križ</item>
    </derivirana_varijabla>
  </DomainObject.Predmet.StrankaListFormatedWithAdress>
  <DomainObject.Predmet.StrankaListFormatedWithAdressOIB>
    <izvorni_sadrzaj>
      <item>Powerlifting klub Međimurje, OIB 59102160530, A. Šenoe 26, 40323 Sveti Križ</item>
    </izvorni_sadrzaj>
    <derivirana_varijabla naziv="DomainObject.Predmet.StrankaListFormatedWithAdressOIB_1">
      <item>Powerlifting klub Međimurje, OIB 59102160530, A. Šenoe 26, 40323 Sveti Križ</item>
    </derivirana_varijabla>
  </DomainObject.Predmet.StrankaListFormatedWithAdressOIB>
  <DomainObject.Predmet.StrankaListNazivFormated>
    <izvorni_sadrzaj>
      <item>Powerlifting klub Međimurje</item>
    </izvorni_sadrzaj>
    <derivirana_varijabla naziv="DomainObject.Predmet.StrankaListNazivFormated_1">
      <item>Powerlifting klub Međimurje</item>
    </derivirana_varijabla>
  </DomainObject.Predmet.StrankaListNazivFormated>
  <DomainObject.Predmet.StrankaListNazivFormatedOIB>
    <izvorni_sadrzaj>
      <item>Powerlifting klub Međimurje, OIB 59102160530</item>
    </izvorni_sadrzaj>
    <derivirana_varijabla naziv="DomainObject.Predmet.StrankaListNazivFormatedOIB_1">
      <item>Powerlifting klub Međimurje, OIB 59102160530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Ivan Međimurec</item>
    </izvorni_sadrzaj>
    <derivirana_varijabla naziv="DomainObject.Predmet.OstaliListFormated_1">
      <item>Ivan Međimurec</item>
    </derivirana_varijabla>
  </DomainObject.Predmet.OstaliListFormated>
  <DomainObject.Predmet.OstaliListFormatedOIB>
    <izvorni_sadrzaj>
      <item>Ivan Međimurec, OIB 81477349403</item>
    </izvorni_sadrzaj>
    <derivirana_varijabla naziv="DomainObject.Predmet.OstaliListFormatedOIB_1">
      <item>Ivan Međimurec, OIB 81477349403</item>
    </derivirana_varijabla>
  </DomainObject.Predmet.OstaliListFormatedOIB>
  <DomainObject.Predmet.OstaliListFormatedWithAdress>
    <izvorni_sadrzaj>
      <item>Ivan Međimurec, Ulica Augusta Šenoe 26, 40323 Sveti Križ</item>
    </izvorni_sadrzaj>
    <derivirana_varijabla naziv="DomainObject.Predmet.OstaliListFormatedWithAdress_1">
      <item>Ivan Međimurec, Ulica Augusta Šenoe 26, 40323 Sveti Križ</item>
    </derivirana_varijabla>
  </DomainObject.Predmet.OstaliListFormatedWithAdress>
  <DomainObject.Predmet.OstaliListFormatedWithAdressOIB>
    <izvorni_sadrzaj>
      <item>Ivan Međimurec, OIB 81477349403, Ulica Augusta Šenoe 26, 40323 Sveti Križ</item>
    </izvorni_sadrzaj>
    <derivirana_varijabla naziv="DomainObject.Predmet.OstaliListFormatedWithAdressOIB_1">
      <item>Ivan Međimurec, OIB 81477349403, Ulica Augusta Šenoe 26, 40323 Sveti Križ</item>
    </derivirana_varijabla>
  </DomainObject.Predmet.OstaliListFormatedWithAdressOIB>
  <DomainObject.Predmet.OstaliListNazivFormated>
    <izvorni_sadrzaj>
      <item>Ivan Međimurec</item>
    </izvorni_sadrzaj>
    <derivirana_varijabla naziv="DomainObject.Predmet.OstaliListNazivFormated_1">
      <item>Ivan Međimurec</item>
    </derivirana_varijabla>
  </DomainObject.Predmet.OstaliListNazivFormated>
  <DomainObject.Predmet.OstaliListNazivFormatedOIB>
    <izvorni_sadrzaj>
      <item>Ivan Međimurec, OIB 81477349403</item>
    </izvorni_sadrzaj>
    <derivirana_varijabla naziv="DomainObject.Predmet.OstaliListNazivFormatedOIB_1">
      <item>Ivan Međimurec, OIB 81477349403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>St-44/2018-6</izvorni_sadrzaj>
    <derivirana_varijabla naziv="DomainObject.PoslovniBrojDokumenta_1">St-44/2018-6</derivirana_varijabla>
  </DomainObject.PoslovniBrojDokumenta>
  <DomainObject.Predmet.StrankaIDrugi>
    <izvorni_sadrzaj>Powerlifting klub Međimurje</izvorni_sadrzaj>
    <derivirana_varijabla naziv="DomainObject.Predmet.StrankaIDrugi_1">Powerlifting klub Međimurje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Powerlifting klub Međimurje, OIB 59102160530, A. Šenoe 26, 40323 Sveti Križ</izvorni_sadrzaj>
    <derivirana_varijabla naziv="DomainObject.Predmet.StrankaIDrugiAdressOIB_1">Powerlifting klub Međimurje, OIB 59102160530, A. Šenoe 26, 40323 Sveti Križ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Powerlifting klub Međimurje</item>
      <item>Ivan Međimurec</item>
    </izvorni_sadrzaj>
    <derivirana_varijabla naziv="DomainObject.Predmet.SudioniciListNaziv_1">
      <item>Powerlifting klub Međimurje</item>
      <item>Ivan Međimurec</item>
    </derivirana_varijabla>
  </DomainObject.Predmet.SudioniciListNaziv>
  <DomainObject.Predmet.SudioniciListAdressOIB>
    <izvorni_sadrzaj>
      <item>Powerlifting klub Međimurje, OIB 59102160530, A. Šenoe 26,40323 Sveti Križ</item>
      <item>Ivan Međimurec, OIB 81477349403, Ulica Augusta Šenoe 26,40323 Sveti Križ</item>
    </izvorni_sadrzaj>
    <derivirana_varijabla naziv="DomainObject.Predmet.SudioniciListAdressOIB_1">
      <item>Powerlifting klub Međimurje, OIB 59102160530, A. Šenoe 26,40323 Sveti Križ</item>
      <item>Ivan Međimurec, OIB 81477349403, Ulica Augusta Šenoe 26,40323 Sveti Križ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59102160530</item>
      <item>, OIB 81477349403</item>
    </izvorni_sadrzaj>
    <derivirana_varijabla naziv="DomainObject.Predmet.SudioniciListNazivOIB_1">
      <item>, OIB 59102160530</item>
      <item>, OIB 81477349403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6CDA6B-5D01-45E7-AEE9-CE341AE3ED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297</properties:Words>
  <properties:Characters>1604</properties:Characters>
  <properties:Lines>50</properties:Lines>
  <properties:Paragraphs>23</properties:Paragraphs>
  <properties:TotalTime>175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2018-05-04T07:05:00Z</cp:lastPrinted>
  <dcterms:modified xmlns:xsi="http://www.w3.org/2001/XMLSchema-instance" xsi:type="dcterms:W3CDTF">2018-05-04T08:40:00Z</dcterms:modified>
  <cp:revision>82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St-44/2018-6 / Zapisnik - Ročište radi izjašnjenja o prijedlogu za otvaranje steč.post (ST-44-18-6 ZAPISNIK  3.5.2018..docx)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