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6525" w14:paraId="4bb6525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nad dužnikom  </w:t>
      </w:r>
    </w:p>
    <w:p w:rsidRDefault="00F41AAF" w:rsidP="007614EA" w:rsidR="007614EA" w:rsidRPr="00301EB9">
      <w:pPr>
        <w:jc w:val="both"/>
        <w:rPr>
          <w:color w:val="FF0000"/>
        </w:rPr>
      </w:pPr>
      <w:r w:rsidRPr="00FF0EA7">
        <w:rPr>
          <w:color w:val="FF0000"/>
        </w:rPr>
        <w:t>EUROPLAST društvo s ograničenom odgovornošću za unutarnju i vanjsku trgovinu i usluge</w:t>
      </w:r>
      <w:r w:rsidR="00D146A9">
        <w:rPr>
          <w:color w:val="FF0000"/>
        </w:rPr>
        <w:t xml:space="preserve"> u stečaju</w:t>
      </w:r>
      <w:r w:rsidRPr="00FF0EA7">
        <w:rPr>
          <w:color w:val="FF0000"/>
        </w:rPr>
        <w:t>, OIB: 35153493195, Petrinja (Grad Petrinja), Stjepana Radića bb</w:t>
      </w:r>
      <w:r w:rsidR="007614EA" w:rsidRPr="00301EB9">
        <w:rPr>
          <w:color w:val="FF0000"/>
        </w:rPr>
        <w:t>, dana 2</w:t>
      </w:r>
      <w:r w:rsidR="00D146A9">
        <w:rPr>
          <w:color w:val="FF0000"/>
        </w:rPr>
        <w:t>7</w:t>
      </w:r>
      <w:r w:rsidR="007614EA" w:rsidRPr="00301EB9">
        <w:rPr>
          <w:color w:val="FF0000"/>
        </w:rPr>
        <w:t>. kolovoza 201</w:t>
      </w:r>
      <w:r w:rsidR="00D146A9">
        <w:rPr>
          <w:color w:val="FF0000"/>
        </w:rPr>
        <w:t>8</w:t>
      </w:r>
      <w:r w:rsidR="007614EA" w:rsidRPr="00301EB9">
        <w:rPr>
          <w:color w:val="FF0000"/>
        </w:rPr>
        <w:t>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D146A9" w:rsidP="00D146A9" w:rsidR="00D146A9" w:rsidRPr="00DF4D35">
      <w:pPr>
        <w:jc w:val="both"/>
      </w:pPr>
      <w:r w:rsidRPr="00DF4D35">
        <w:t>Određuje se ročište za dan</w:t>
      </w:r>
    </w:p>
    <w:p w:rsidRDefault="00D146A9" w:rsidP="00D146A9" w:rsidR="00D146A9" w:rsidRPr="00DF4D35">
      <w:pPr>
        <w:ind w:left="705"/>
        <w:jc w:val="both"/>
      </w:pPr>
      <w:r w:rsidRPr="00DF4D35">
        <w:tab/>
      </w:r>
      <w:r w:rsidRPr="00DF4D35">
        <w:tab/>
      </w:r>
      <w:r w:rsidRPr="00DF4D35">
        <w:tab/>
      </w:r>
      <w:r w:rsidRPr="00DF4D35">
        <w:tab/>
      </w:r>
      <w:r w:rsidRPr="00DF4D35">
        <w:tab/>
      </w:r>
    </w:p>
    <w:p w:rsidRDefault="00D146A9" w:rsidP="00D146A9" w:rsidR="00D146A9">
      <w:pPr>
        <w:ind w:left="705"/>
        <w:jc w:val="both"/>
        <w:rPr>
          <w:b/>
        </w:rPr>
      </w:pPr>
      <w:r w:rsidRPr="00DF4D35">
        <w:tab/>
      </w:r>
      <w:r w:rsidRPr="00DF4D35">
        <w:tab/>
      </w:r>
      <w:r w:rsidRPr="00DF4D35">
        <w:tab/>
      </w:r>
      <w:r w:rsidRPr="00DF4D35">
        <w:tab/>
      </w:r>
      <w:r w:rsidR="00DC0E0F">
        <w:rPr>
          <w:b/>
        </w:rPr>
        <w:t>18</w:t>
      </w:r>
      <w:r w:rsidRPr="00DF4D35">
        <w:rPr>
          <w:b/>
        </w:rPr>
        <w:t>.</w:t>
      </w:r>
      <w:r w:rsidR="00DC0E0F">
        <w:rPr>
          <w:b/>
        </w:rPr>
        <w:t xml:space="preserve"> rujna </w:t>
      </w:r>
      <w:r w:rsidRPr="00DF4D35">
        <w:rPr>
          <w:b/>
        </w:rPr>
        <w:t>201</w:t>
      </w:r>
      <w:r w:rsidR="00DC0E0F">
        <w:rPr>
          <w:b/>
        </w:rPr>
        <w:t>8</w:t>
      </w:r>
      <w:r>
        <w:rPr>
          <w:b/>
        </w:rPr>
        <w:t>. godine u 1</w:t>
      </w:r>
      <w:r w:rsidR="00DC0E0F">
        <w:rPr>
          <w:b/>
        </w:rPr>
        <w:t>0</w:t>
      </w:r>
      <w:r>
        <w:rPr>
          <w:b/>
        </w:rPr>
        <w:t>,00</w:t>
      </w:r>
      <w:r w:rsidRPr="00DF4D35">
        <w:rPr>
          <w:b/>
        </w:rPr>
        <w:t xml:space="preserve"> sati</w:t>
      </w:r>
    </w:p>
    <w:p w:rsidRDefault="00DC0E0F" w:rsidP="00D146A9" w:rsidR="00DC0E0F">
      <w:pPr>
        <w:ind w:left="705"/>
        <w:jc w:val="both"/>
        <w:rPr>
          <w:b/>
        </w:rPr>
      </w:pPr>
    </w:p>
    <w:p w:rsidRDefault="00DC0E0F" w:rsidP="00D146A9" w:rsidR="00DC0E0F" w:rsidRPr="00DF4D35">
      <w:pPr>
        <w:ind w:left="705"/>
        <w:jc w:val="both"/>
        <w:rPr>
          <w:b/>
        </w:rPr>
      </w:pPr>
      <w:r w:rsidRPr="00DC0E0F">
        <w:rPr>
          <w:b/>
        </w:rPr>
        <w:t xml:space="preserve">u zgradi Trgovačkog suda u Zagrebu, soba </w:t>
      </w:r>
      <w:r>
        <w:rPr>
          <w:b/>
        </w:rPr>
        <w:t>82</w:t>
      </w:r>
      <w:r w:rsidRPr="00DC0E0F">
        <w:rPr>
          <w:b/>
        </w:rPr>
        <w:t xml:space="preserve">/II – ulična zgrada </w:t>
      </w:r>
    </w:p>
    <w:p w:rsidRDefault="00D146A9" w:rsidP="00D146A9" w:rsidR="00D146A9" w:rsidRPr="00DF4D35">
      <w:pPr>
        <w:jc w:val="both"/>
      </w:pPr>
    </w:p>
    <w:p w:rsidRDefault="00D146A9" w:rsidP="00EC31F6" w:rsidR="00EC31F6">
      <w:pPr>
        <w:jc w:val="both"/>
      </w:pPr>
      <w:r w:rsidRPr="00DF4D35">
        <w:t xml:space="preserve">radi određivanja cijene po kojoj će se prodavati </w:t>
      </w:r>
      <w:r w:rsidR="00F64987">
        <w:t xml:space="preserve">nekretnina </w:t>
      </w:r>
      <w:r w:rsidR="00EC31F6">
        <w:t xml:space="preserve">stečajnog dužnika EUROPLAST društvo s ograničenom odgovornošću za unutarnju i vanjsku trgovinu i usluge u stečaju, OIB: 35153493195, Petrinja (Grad Petrinja), Stjepana Radića bb,  uz odgovarajuću primjenu pravila ovršnog postupka, upisana u zemljišnim knjigama Općinskog suda u Sisku, Zemljišnoknjižni odjel Petrinja i to: </w:t>
      </w:r>
    </w:p>
    <w:p w:rsidRDefault="00EC31F6" w:rsidP="00EC31F6" w:rsidR="00EC31F6">
      <w:pPr>
        <w:jc w:val="both"/>
      </w:pPr>
    </w:p>
    <w:p w:rsidRDefault="00EC31F6" w:rsidP="00EC31F6" w:rsidR="00EC31F6">
      <w:pPr>
        <w:jc w:val="both"/>
      </w:pPr>
    </w:p>
    <w:p w:rsidRDefault="00EC31F6" w:rsidP="00EC31F6" w:rsidR="00EC31F6">
      <w:pPr>
        <w:jc w:val="both"/>
      </w:pPr>
      <w:r>
        <w:t>-</w:t>
      </w:r>
      <w:r>
        <w:tab/>
        <w:t>kat. čest. 3481/8, u naravi ULICA STJEPANA RADIĆA , INDUSTRIJSKA ZGRADA ULICA STJEPANA RADIĆA, DVORIŠTE ULICA STJEPANA RADIĆA, ORANICA ULICA STJEPANA RADIĆA, ukupne površine  817 m2, sve upisano u zk.ul. 8632 k.o. Petrinja</w:t>
      </w:r>
    </w:p>
    <w:p w:rsidRDefault="00EC31F6" w:rsidP="00EC31F6" w:rsidR="00EC31F6">
      <w:pPr>
        <w:jc w:val="both"/>
      </w:pPr>
    </w:p>
    <w:p w:rsidRDefault="00EC31F6" w:rsidP="00EC31F6" w:rsidR="00EC31F6">
      <w:pPr>
        <w:jc w:val="both"/>
      </w:pPr>
    </w:p>
    <w:p w:rsidRDefault="00EC31F6" w:rsidP="00EC31F6" w:rsidR="00EC31F6">
      <w:pPr>
        <w:jc w:val="both"/>
      </w:pPr>
      <w:r>
        <w:t>Na nekretnini je upisano razlučno pravo za korist vjerovnika:</w:t>
      </w:r>
    </w:p>
    <w:p w:rsidRDefault="00EC31F6" w:rsidP="00EC31F6" w:rsidR="00EC31F6">
      <w:pPr>
        <w:jc w:val="both"/>
      </w:pPr>
      <w:r>
        <w:t>1.</w:t>
      </w:r>
      <w:r>
        <w:tab/>
        <w:t>REPUBLIKA HRVATSKA - MINISTARSTVO FINANCIJA</w:t>
      </w:r>
    </w:p>
    <w:p w:rsidRDefault="00EC31F6" w:rsidP="00EC31F6" w:rsidR="00EC31F6">
      <w:pPr>
        <w:jc w:val="both"/>
      </w:pPr>
      <w:r>
        <w:t>2.</w:t>
      </w:r>
      <w:r>
        <w:tab/>
        <w:t>HRVATSKA POŠTANSKA BANKA D.D., OIB: 87939104217, JURIŠIĆEVA ULICA 4, 10000 ZAGREB</w:t>
      </w:r>
    </w:p>
    <w:p w:rsidRDefault="00EC31F6" w:rsidP="00EC31F6" w:rsidR="00F64987">
      <w:pPr>
        <w:jc w:val="both"/>
      </w:pPr>
      <w:r>
        <w:t>3.</w:t>
      </w:r>
      <w:r>
        <w:tab/>
        <w:t>MANŠPED D.O.O., OIB: 76154765407, SPINČIĆEVA 2, 51000 RIJEKA</w:t>
      </w:r>
    </w:p>
    <w:p w:rsidRDefault="00F64987" w:rsidP="00D146A9" w:rsidR="00F64987">
      <w:pPr>
        <w:jc w:val="both"/>
      </w:pPr>
    </w:p>
    <w:p w:rsidRDefault="00D146A9" w:rsidP="00EC31F6" w:rsidR="00D146A9" w:rsidRPr="00DF4D35">
      <w:pPr>
        <w:jc w:val="both"/>
      </w:pPr>
    </w:p>
    <w:p w:rsidRDefault="00D146A9" w:rsidP="00D146A9" w:rsidR="00D146A9" w:rsidRPr="00DF4D35">
      <w:pPr>
        <w:ind w:firstLine="708"/>
        <w:jc w:val="both"/>
      </w:pPr>
    </w:p>
    <w:p w:rsidRDefault="00D146A9" w:rsidP="00D146A9" w:rsidR="00D146A9" w:rsidRPr="00DF4D35">
      <w:pPr>
        <w:jc w:val="center"/>
      </w:pPr>
      <w:r w:rsidRPr="00DF4D35">
        <w:t>U Zagrebu,</w:t>
      </w:r>
      <w:r w:rsidRPr="00DF4D35">
        <w:rPr>
          <w:b/>
        </w:rPr>
        <w:t xml:space="preserve"> </w:t>
      </w:r>
      <w:r w:rsidR="00EC31F6" w:rsidRPr="00EC68A7">
        <w:t>27</w:t>
      </w:r>
      <w:r w:rsidRPr="00EC68A7">
        <w:t xml:space="preserve">. </w:t>
      </w:r>
      <w:r w:rsidR="00EC31F6" w:rsidRPr="00EC68A7">
        <w:t>kolovoza</w:t>
      </w:r>
      <w:r w:rsidRPr="00DF4D35">
        <w:t xml:space="preserve"> 201</w:t>
      </w:r>
      <w:r w:rsidR="00EC31F6">
        <w:t>8</w:t>
      </w:r>
      <w:r w:rsidRPr="00DF4D35">
        <w:t>. godine</w:t>
      </w:r>
    </w:p>
    <w:p w:rsidRDefault="00D146A9" w:rsidP="00D146A9" w:rsidR="00D146A9" w:rsidRPr="00DF4D35">
      <w:pPr>
        <w:jc w:val="both"/>
      </w:pPr>
      <w:r w:rsidRPr="00DF4D35">
        <w:t xml:space="preserve"> </w:t>
      </w:r>
    </w:p>
    <w:p w:rsidRDefault="00EC68A7" w:rsidP="00E91121" w:rsidR="00EC68A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C68A7" w:rsidP="00E91121" w:rsidR="00EC68A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EC68A7" w:rsidP="00E91121" w:rsidR="00EC68A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C68A7" w:rsidP="00E91121" w:rsidR="00EC68A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C68A7" w:rsidP="00E91121" w:rsidR="00EC68A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C68A7" w:rsidP="00E91121" w:rsidR="00EC68A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146A9" w:rsidP="00D146A9" w:rsidR="00D146A9" w:rsidRPr="00DF4D35">
      <w:pPr>
        <w:pStyle w:val="Podnaslov"/>
        <w:ind w:firstLine="708" w:left="4956"/>
        <w:rPr>
          <w:b w:val="false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146A9" w:rsidP="00D146A9" w:rsidR="00D146A9" w:rsidRPr="00DF4D35">
      <w:pPr>
        <w:jc w:val="both"/>
        <w:rPr>
          <w:b/>
        </w:rPr>
      </w:pPr>
    </w:p>
    <w:p w:rsidRDefault="00D146A9" w:rsidP="00D146A9" w:rsidR="00D146A9">
      <w:pPr>
        <w:jc w:val="both"/>
        <w:rPr>
          <w:b/>
        </w:rPr>
      </w:pPr>
    </w:p>
    <w:p w:rsidRDefault="00D146A9" w:rsidP="00D146A9" w:rsidR="00D146A9" w:rsidRPr="00DF4D35">
      <w:pPr>
        <w:jc w:val="both"/>
        <w:rPr>
          <w:b/>
        </w:rPr>
      </w:pPr>
      <w:r w:rsidRPr="00DF4D35">
        <w:rPr>
          <w:b/>
        </w:rPr>
        <w:t>UPUTA O PRAVNOM LIJEKU:</w:t>
      </w:r>
    </w:p>
    <w:p w:rsidRDefault="00D146A9" w:rsidP="00D146A9" w:rsidR="00D146A9" w:rsidRPr="00DF4D35">
      <w:pPr>
        <w:jc w:val="both"/>
      </w:pPr>
      <w:r w:rsidRPr="00DF4D35">
        <w:t>Protiv ovog zaključ</w:t>
      </w:r>
      <w:r w:rsidR="00EC31F6">
        <w:t>ka nije dopuštena žalba ( čl. 19</w:t>
      </w:r>
      <w:r w:rsidRPr="00DF4D35">
        <w:t xml:space="preserve">. st. </w:t>
      </w:r>
      <w:r w:rsidR="00EC31F6">
        <w:t>7</w:t>
      </w:r>
      <w:r w:rsidRPr="00DF4D35">
        <w:t>. SZ )</w:t>
      </w:r>
      <w:r w:rsidRPr="00DF4D35">
        <w:tab/>
      </w:r>
    </w:p>
    <w:p w:rsidRDefault="00D146A9" w:rsidP="00D146A9" w:rsidR="00D146A9"/>
    <w:p w:rsidRDefault="00EC31F6" w:rsidP="00EC31F6" w:rsidR="00EC31F6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EC68A7" w:rsidP="00EC31F6" w:rsidR="00EC68A7">
      <w:pPr>
        <w:jc w:val="both"/>
      </w:pP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7614EA" w:rsidP="002873FF" w:rsidR="007614EA"/>
    <w:p w:rsidRDefault="007614EA" w:rsidP="002873FF" w:rsidR="007614EA"/>
    <w:p w:rsidRDefault="007614EA" w:rsidP="002873FF" w:rsidR="007614EA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p w:rsidRDefault="00BA0363" w:rsidP="002873FF" w:rsidR="00BA0363"/>
    <w:sectPr w:rsidR="00BA036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A24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</w:t>
        </w:r>
        <w:r w:rsidR="003B2400">
          <w:t>5</w:t>
        </w:r>
        <w:r w:rsidR="009E16F7">
          <w:t>4</w:t>
        </w:r>
        <w:r w:rsidR="00BF04E4">
          <w:t>9</w:t>
        </w:r>
        <w:r w:rsidR="00EC68A7">
          <w:t>/2016-31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9626D"/>
    <w:rsid w:val="001D2C3F"/>
    <w:rsid w:val="0022158D"/>
    <w:rsid w:val="00254A24"/>
    <w:rsid w:val="00266654"/>
    <w:rsid w:val="00273D50"/>
    <w:rsid w:val="002873FF"/>
    <w:rsid w:val="002B3E70"/>
    <w:rsid w:val="002C2774"/>
    <w:rsid w:val="002F5AC0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5D6B12"/>
    <w:rsid w:val="0061395A"/>
    <w:rsid w:val="00674394"/>
    <w:rsid w:val="006871CE"/>
    <w:rsid w:val="006B2FDB"/>
    <w:rsid w:val="006B345D"/>
    <w:rsid w:val="00716F47"/>
    <w:rsid w:val="007614EA"/>
    <w:rsid w:val="007D5C26"/>
    <w:rsid w:val="007E4F57"/>
    <w:rsid w:val="007E5AB4"/>
    <w:rsid w:val="007F66B5"/>
    <w:rsid w:val="008E3DD3"/>
    <w:rsid w:val="009055A4"/>
    <w:rsid w:val="009110DF"/>
    <w:rsid w:val="0093632C"/>
    <w:rsid w:val="00963A90"/>
    <w:rsid w:val="00982611"/>
    <w:rsid w:val="009E16F7"/>
    <w:rsid w:val="00AE4E1C"/>
    <w:rsid w:val="00B35B6D"/>
    <w:rsid w:val="00BA0363"/>
    <w:rsid w:val="00BB093B"/>
    <w:rsid w:val="00BF04E4"/>
    <w:rsid w:val="00C27928"/>
    <w:rsid w:val="00CC0183"/>
    <w:rsid w:val="00D146A9"/>
    <w:rsid w:val="00D62269"/>
    <w:rsid w:val="00D66118"/>
    <w:rsid w:val="00D808B9"/>
    <w:rsid w:val="00D86B61"/>
    <w:rsid w:val="00D90AC0"/>
    <w:rsid w:val="00DC0E0F"/>
    <w:rsid w:val="00DE27FD"/>
    <w:rsid w:val="00EC31F6"/>
    <w:rsid w:val="00EC68A7"/>
    <w:rsid w:val="00F0429C"/>
    <w:rsid w:val="00F41AAF"/>
    <w:rsid w:val="00F64987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C31F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254A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A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A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A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A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C31F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254A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A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A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A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A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2549</izvorni_sadrzaj>
    <derivirana_varijabla naziv="DomainObject.Predmet.Broj_1">2549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St-2549/2016</izvorni_sadrzaj>
    <derivirana_varijabla naziv="DomainObject.Predmet.OznakaBroj_1">St-2549/2016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EUROPLAST d.o.o.</izvorni_sadrzaj>
    <derivirana_varijabla naziv="DomainObject.Predmet.ProtustrankaFormated_1">  EUROPLAST d.o.o.</derivirana_varijabla>
  </DomainObject.Predmet.ProtustrankaFormated>
  <DomainObject.Predmet.ProtustrankaFormatedOIB>
    <izvorni_sadrzaj>  EUROPLAST d.o.o., OIB 35153493195</izvorni_sadrzaj>
    <derivirana_varijabla naziv="DomainObject.Predmet.ProtustrankaFormatedOIB_1">  EUROPLAST d.o.o., OIB 35153493195</derivirana_varijabla>
  </DomainObject.Predmet.ProtustrankaFormatedOIB>
  <DomainObject.Predmet.ProtustrankaFormatedWithAdress>
    <izvorni_sadrzaj> EUROPLAST d.o.o., Stjepana Radića/bb, 44250 Petrinja</izvorni_sadrzaj>
    <derivirana_varijabla naziv="DomainObject.Predmet.ProtustrankaFormatedWithAdress_1"> EUROPLAST d.o.o., Stjepana Radića/bb, 44250 Petrinja</derivirana_varijabla>
  </DomainObject.Predmet.ProtustrankaFormatedWithAdress>
  <DomainObject.Predmet.ProtustrankaFormatedWithAdressOIB>
    <izvorni_sadrzaj> EUROPLAST d.o.o., OIB 35153493195, Stjepana Radića/bb, 44250 Petrinja</izvorni_sadrzaj>
    <derivirana_varijabla naziv="DomainObject.Predmet.ProtustrankaFormatedWithAdressOIB_1"> EUROPLAST d.o.o., OIB 35153493195, Stjepana Radića/bb, 44250 Petrinja</derivirana_varijabla>
  </DomainObject.Predmet.ProtustrankaFormatedWithAdressOIB>
  <DomainObject.Predmet.ProtustrankaWithAdress>
    <izvorni_sadrzaj>EUROPLAST d.o.o. Stjepana Radića/bb, 44250 Petrinja</izvorni_sadrzaj>
    <derivirana_varijabla naziv="DomainObject.Predmet.ProtustrankaWithAdress_1">EUROPLAST d.o.o. Stjepana Radića/bb, 44250 Petrinja</derivirana_varijabla>
  </DomainObject.Predmet.ProtustrankaWithAdress>
  <DomainObject.Predmet.ProtustrankaWithAdressOIB>
    <izvorni_sadrzaj>EUROPLAST d.o.o., OIB 35153493195, Stjepana Radića/bb, 44250 Petrinja</izvorni_sadrzaj>
    <derivirana_varijabla naziv="DomainObject.Predmet.ProtustrankaWithAdressOIB_1">EUROPLAST d.o.o., OIB 35153493195, Stjepana Radića/bb, 44250 Petrinja</derivirana_varijabla>
  </DomainObject.Predmet.ProtustrankaWithAdressOIB>
  <DomainObject.Predmet.ProtustrankaNazivFormated>
    <izvorni_sadrzaj>EUROPLAST d.o.o.</izvorni_sadrzaj>
    <derivirana_varijabla naziv="DomainObject.Predmet.ProtustrankaNazivFormated_1">EUROPLAST d.o.o.</derivirana_varijabla>
  </DomainObject.Predmet.ProtustrankaNazivFormated>
  <DomainObject.Predmet.ProtustrankaNazivFormatedOIB>
    <izvorni_sadrzaj>EUROPLAST d.o.o., OIB 35153493195</izvorni_sadrzaj>
    <derivirana_varijabla naziv="DomainObject.Predmet.ProtustrankaNazivFormatedOIB_1">EUROPLAST d.o.o., OIB 35153493195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Đurđica Čičić</izvorni_sadrzaj>
    <derivirana_varijabla naziv="DomainObject.Predmet.StrankaFormated_1">  FINA Regionalni centar Zagreb; Đurđica Čičić</derivirana_varijabla>
  </DomainObject.Predmet.StrankaFormated>
  <DomainObject.Predmet.StrankaFormatedOIB>
    <izvorni_sadrzaj>  FINA Regionalni centar Zagreb, OIB 85821130368; Đurđica Čičić, OIB 85566337472</izvorni_sadrzaj>
    <derivirana_varijabla naziv="DomainObject.Predmet.StrankaFormatedOIB_1">  FINA Regionalni centar Zagreb, OIB 85821130368; Đurđica Čičić, OIB 85566337472</derivirana_varijabla>
  </DomainObject.Predmet.StrankaFormatedOIB>
  <DomainObject.Predmet.StrankaFormatedWithAdress>
    <izvorni_sadrzaj> FINA Regionalni centar Zagreb, Trg svibanjskih žrtava 1995. 1, 10000 Zagreb; Đurđica Čičić, Milana Nemičića 2.d.odv. 1, 44250 Petrinja</izvorni_sadrzaj>
    <derivirana_varijabla naziv="DomainObject.Predmet.StrankaFormatedWithAdress_1"> FINA Regionalni centar Zagreb, Trg svibanjskih žrtava 1995. 1, 10000 Zagreb; Đurđica Čičić, Milana Nemičića 2.d.odv. 1, 44250 Petrinja</derivirana_varijabla>
  </DomainObject.Predmet.StrankaFormatedWithAdress>
  <DomainObject.Predmet.StrankaFormatedWithAdressOIB>
    <izvorni_sadrzaj> FINA Regionalni centar Zagreb, OIB 85821130368, Trg svibanjskih žrtava 1995. 1, 10000 Zagreb; Đurđica Čičić, OIB 85566337472, Milana Nemičića 2.d.odv. 1, 44250 Petrinja</izvorni_sadrzaj>
    <derivirana_varijabla naziv="DomainObject.Predmet.StrankaFormatedWithAdressOIB_1"> FINA Regionalni centar Zagreb, OIB 85821130368, Trg svibanjskih žrtava 1995. 1, 10000 Zagreb; Đurđica Čičić, OIB 85566337472, Milana Nemičića 2.d.odv. 1, 44250 Petrinja</derivirana_varijabla>
  </DomainObject.Predmet.StrankaFormatedWithAdressOIB>
  <DomainObject.Predmet.StrankaWithAdress>
    <izvorni_sadrzaj>FINA Regionalni centar Zagreb Trg svibanjskih žrtava 1995. 1,10000 Zagreb,Đurđica Čičić Milana Nemičića 2.d.odv. 1,44250 Petrinja</izvorni_sadrzaj>
    <derivirana_varijabla naziv="DomainObject.Predmet.StrankaWithAdress_1">FINA Regionalni centar Zagreb Trg svibanjskih žrtava 1995. 1,10000 Zagreb,Đurđica Čičić Milana Nemičića 2.d.odv. 1,44250 Petrinja</derivirana_varijabla>
  </DomainObject.Predmet.StrankaWithAdress>
  <DomainObject.Predmet.StrankaWithAdressOIB>
    <izvorni_sadrzaj>FINA Regionalni centar Zagreb, OIB 85821130368, Trg svibanjskih žrtava 1995. 1,10000 Zagreb,Đurđica Čičić, OIB 85566337472, Milana Nemičića 2.d.odv. 1,44250 Petrinja</izvorni_sadrzaj>
    <derivirana_varijabla naziv="DomainObject.Predmet.StrankaWithAdressOIB_1">FINA Regionalni centar Zagreb, OIB 85821130368, Trg svibanjskih žrtava 1995. 1,10000 Zagreb,Đurđica Čičić, OIB 85566337472, Milana Nemičića 2.d.odv. 1,44250 Petrinja</derivirana_varijabla>
  </DomainObject.Predmet.StrankaWithAdressOIB>
  <DomainObject.Predmet.StrankaNazivFormated>
    <izvorni_sadrzaj>FINA Regionalni centar Zagreb,Đurđica Čičić</izvorni_sadrzaj>
    <derivirana_varijabla naziv="DomainObject.Predmet.StrankaNazivFormated_1">FINA Regionalni centar Zagreb,Đurđica Čičić</derivirana_varijabla>
  </DomainObject.Predmet.StrankaNazivFormated>
  <DomainObject.Predmet.StrankaNazivFormatedOIB>
    <izvorni_sadrzaj>FINA Regionalni centar Zagreb, OIB 85821130368,Đurđica Čičić, OIB 85566337472</izvorni_sadrzaj>
    <derivirana_varijabla naziv="DomainObject.Predmet.StrankaNazivFormatedOIB_1">FINA Regionalni centar Zagreb, OIB 85821130368,Đurđica Čičić, OIB 85566337472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Đurđica Čičić</item>
    </izvorni_sadrzaj>
    <derivirana_varijabla naziv="DomainObject.Predmet.StrankaListFormated_1">
      <item>FINA Regionalni centar Zagreb</item>
      <item>Đurđica Čičić</item>
    </derivirana_varijabla>
  </DomainObject.Predmet.StrankaListFormated>
  <DomainObject.Predmet.StrankaListFormatedOIB>
    <izvorni_sadrzaj>
      <item>FINA Regionalni centar Zagreb, OIB 85821130368</item>
      <item>Đurđica Čičić, OIB 85566337472</item>
    </izvorni_sadrzaj>
    <derivirana_varijabla naziv="DomainObject.Predmet.StrankaListFormatedOIB_1">
      <item>FINA Regionalni centar Zagreb, OIB 85821130368</item>
      <item>Đurđica Čičić, OIB 85566337472</item>
    </derivirana_varijabla>
  </DomainObject.Predmet.StrankaListFormatedOIB>
  <DomainObject.Predmet.StrankaListFormatedWithAdress>
    <izvorni_sadrzaj>
      <item>FINA Regionalni centar Zagreb, Trg svibanjskih žrtava 1995. 1, 10000 Zagreb</item>
      <item>Đurđica Čičić, Milana Nemičića 2.d.odv. 1, 44250 Petrinja</item>
    </izvorni_sadrzaj>
    <derivirana_varijabla naziv="DomainObject.Predmet.StrankaListFormatedWithAdress_1">
      <item>FINA Regionalni centar Zagreb, Trg svibanjskih žrtava 1995. 1, 10000 Zagreb</item>
      <item>Đurđica Čičić, Milana Nemičića 2.d.odv. 1, 44250 Petrinja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Đurđica Čičić, OIB 85566337472, Milana Nemičića 2.d.odv. 1, 44250 Petrinja</item>
    </izvorni_sadrzaj>
    <derivirana_varijabla naziv="DomainObject.Predmet.StrankaListFormatedWithAdressOIB_1">
      <item>FINA Regionalni centar Zagreb, OIB 85821130368, Trg svibanjskih žrtava 1995. 1, 10000 Zagreb</item>
      <item>Đurđica Čičić, OIB 85566337472, Milana Nemičića 2.d.odv. 1, 44250 Petrinja</item>
    </derivirana_varijabla>
  </DomainObject.Predmet.StrankaListFormatedWithAdressOIB>
  <DomainObject.Predmet.StrankaListNazivFormated>
    <izvorni_sadrzaj>
      <item>FINA Regionalni centar Zagreb</item>
      <item>Đurđica Čičić</item>
    </izvorni_sadrzaj>
    <derivirana_varijabla naziv="DomainObject.Predmet.StrankaListNazivFormated_1">
      <item>FINA Regionalni centar Zagreb</item>
      <item>Đurđica Čičić</item>
    </derivirana_varijabla>
  </DomainObject.Predmet.StrankaListNazivFormated>
  <DomainObject.Predmet.StrankaListNazivFormatedOIB>
    <izvorni_sadrzaj>
      <item>FINA Regionalni centar Zagreb, OIB 85821130368</item>
      <item>Đurđica Čičić, OIB 85566337472</item>
    </izvorni_sadrzaj>
    <derivirana_varijabla naziv="DomainObject.Predmet.StrankaListNazivFormatedOIB_1">
      <item>FINA Regionalni centar Zagreb, OIB 85821130368</item>
      <item>Đurđica Čičić, OIB 85566337472</item>
    </derivirana_varijabla>
  </DomainObject.Predmet.StrankaListNazivFormatedOIB>
  <DomainObject.Predmet.ProtuStrankaListFormated>
    <izvorni_sadrzaj>
      <item>EUROPLAST d.o.o.</item>
    </izvorni_sadrzaj>
    <derivirana_varijabla naziv="DomainObject.Predmet.ProtuStrankaListFormated_1">
      <item>EUROPLAST d.o.o.</item>
    </derivirana_varijabla>
  </DomainObject.Predmet.ProtuStrankaListFormated>
  <DomainObject.Predmet.ProtuStrankaListFormatedOIB>
    <izvorni_sadrzaj>
      <item>EUROPLAST d.o.o., OIB 35153493195</item>
    </izvorni_sadrzaj>
    <derivirana_varijabla naziv="DomainObject.Predmet.ProtuStrankaListFormatedOIB_1">
      <item>EUROPLAST d.o.o., OIB 35153493195</item>
    </derivirana_varijabla>
  </DomainObject.Predmet.ProtuStrankaListFormatedOIB>
  <DomainObject.Predmet.ProtuStrankaListFormatedWithAdress>
    <izvorni_sadrzaj>
      <item>EUROPLAST d.o.o., Stjepana Radića/bb, 44250 Petrinja</item>
    </izvorni_sadrzaj>
    <derivirana_varijabla naziv="DomainObject.Predmet.ProtuStrankaListFormatedWithAdress_1">
      <item>EUROPLAST d.o.o., Stjepana Radića/bb, 44250 Petrinja</item>
    </derivirana_varijabla>
  </DomainObject.Predmet.ProtuStrankaListFormatedWithAdress>
  <DomainObject.Predmet.ProtuStrankaListFormatedWithAdressOIB>
    <izvorni_sadrzaj>
      <item>EUROPLAST d.o.o., OIB 35153493195, Stjepana Radića/bb, 44250 Petrinja</item>
    </izvorni_sadrzaj>
    <derivirana_varijabla naziv="DomainObject.Predmet.ProtuStrankaListFormatedWithAdressOIB_1">
      <item>EUROPLAST d.o.o., OIB 35153493195, Stjepana Radića/bb, 44250 Petrinja</item>
    </derivirana_varijabla>
  </DomainObject.Predmet.ProtuStrankaListFormatedWithAdressOIB>
  <DomainObject.Predmet.ProtuStrankaListNazivFormated>
    <izvorni_sadrzaj>
      <item>EUROPLAST d.o.o.</item>
    </izvorni_sadrzaj>
    <derivirana_varijabla naziv="DomainObject.Predmet.ProtuStrankaListNazivFormated_1">
      <item>EUROPLAST d.o.o.</item>
    </derivirana_varijabla>
  </DomainObject.Predmet.ProtuStrankaListNazivFormated>
  <DomainObject.Predmet.ProtuStrankaListNazivFormatedOIB>
    <izvorni_sadrzaj>
      <item>EUROPLAST d.o.o., OIB 35153493195</item>
    </izvorni_sadrzaj>
    <derivirana_varijabla naziv="DomainObject.Predmet.ProtuStrankaListNazivFormatedOIB_1">
      <item>EUROPLAST d.o.o., OIB 35153493195</item>
    </derivirana_varijabla>
  </DomainObject.Predmet.ProtuStrankaListNazivFormatedOIB>
  <DomainObject.Predmet.OstaliListFormated>
    <izvorni_sadrzaj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  <item>MANŠPED društvo s ograničenom odgovornošću za međunarodni prijevoz i pretovar robe, trgovinu, turizam, putnička agencija</item>
    </izvorni_sadrzaj>
    <derivirana_varijabla naziv="DomainObject.Predmet.OstaliListFormated_1"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  <item>MANŠPED društvo s ograničenom odgovornošću za međunarodni prijevoz i pretovar robe, trgovinu, turizam, putnička agencija</item>
    </derivirana_varijabla>
  </DomainObject.Predmet.OstaliListFormated>
  <DomainObject.Predmet.OstaliListFormatedOIB>
    <izvorni_sadrzaj>
      <item>Đurđica Čičić, OIB 85566337472</item>
      <item>RH MUP</item>
      <item>HRVATSKA POŠTANSKA BANKA, dioničko društvo, OIB 87939104217</item>
      <item>FINA, OIB 85821130368</item>
      <item>ŽDO Sisak, OIB 05526850490</item>
      <item>RH Ministarstvo financija, OIB 18683136487</item>
      <item>RH Ministarstvo pravosuđa, OIB 26635293339</item>
      <item>Općinski sud u Sisku, zk odjel Petrinja, OIB 74610670107</item>
      <item>MANŠPED društvo s ograničenom odgovornošću za međunarodni prijevoz i pretovar robe, trgovinu, turizam, putnička agencija, OIB 76154765407</item>
    </izvorni_sadrzaj>
    <derivirana_varijabla naziv="DomainObject.Predmet.OstaliListFormatedOIB_1">
      <item>Đurđica Čičić, OIB 85566337472</item>
      <item>RH MUP</item>
      <item>HRVATSKA POŠTANSKA BANKA, dioničko društvo, OIB 87939104217</item>
      <item>FINA, OIB 85821130368</item>
      <item>ŽDO Sisak, OIB 05526850490</item>
      <item>RH Ministarstvo financija, OIB 18683136487</item>
      <item>RH Ministarstvo pravosuđa, OIB 26635293339</item>
      <item>Općinski sud u Sisku, zk odjel Petrinja, OIB 74610670107</item>
      <item>MANŠPED društvo s ograničenom odgovornošću za međunarodni prijevoz i pretovar robe, trgovinu, turizam, putnička agencija, OIB 76154765407</item>
    </derivirana_varijabla>
  </DomainObject.Predmet.OstaliListFormatedOIB>
  <DomainObject.Predmet.OstaliListFormatedWithAdress>
    <izvorni_sadrzaj>
      <item>Đurđica Čičić, Partizanska bb, 44250 Petrinja</item>
      <item>RH MUP, Heinzelova 98, 10000 Zagreb</item>
      <item>HRVATSKA POŠTANSKA BANKA, dioničko društvo, Jurišićeva 4, 10000 Zagreb</item>
      <item>FINA, Ul. grada Vukovara 70, 10000 Zagreb</item>
      <item>ŽDO Sisak, Kralja Tomislava 40, 44000 Sisak</item>
      <item>RH Ministarstvo financija, Av. Dubrovnik 32, 10000 Zagreb</item>
      <item>RH Ministarstvo pravosuđa, Ul. grada Vukovara 49, 10000 Zagreb</item>
      <item>Općinski sud u Sisku, zk odjel Petrinja, Dr. Franje Tuđmana 12, 44250 Petrinja</item>
      <item>MANŠPED društvo s ograničenom odgovornošću za međunarodni prijevoz i pretovar robe, trgovinu, turizam, putnička agencija, Kukuljanovo 387, 51227 Kukuljanovo</item>
    </izvorni_sadrzaj>
    <derivirana_varijabla naziv="DomainObject.Predmet.OstaliListFormatedWithAdress_1">
      <item>Đurđica Čičić, Partizanska bb, 44250 Petrinja</item>
      <item>RH MUP, Heinzelova 98, 10000 Zagreb</item>
      <item>HRVATSKA POŠTANSKA BANKA, dioničko društvo, Jurišićeva 4, 10000 Zagreb</item>
      <item>FINA, Ul. grada Vukovara 70, 10000 Zagreb</item>
      <item>ŽDO Sisak, Kralja Tomislava 40, 44000 Sisak</item>
      <item>RH Ministarstvo financija, Av. Dubrovnik 32, 10000 Zagreb</item>
      <item>RH Ministarstvo pravosuđa, Ul. grada Vukovara 49, 10000 Zagreb</item>
      <item>Općinski sud u Sisku, zk odjel Petrinja, Dr. Franje Tuđmana 12, 44250 Petrinja</item>
      <item>MANŠPED društvo s ograničenom odgovornošću za međunarodni prijevoz i pretovar robe, trgovinu, turizam, putnička agencija, Kukuljanovo 387, 51227 Kukuljanovo</item>
    </derivirana_varijabla>
  </DomainObject.Predmet.OstaliListFormatedWithAdress>
  <DomainObject.Predmet.OstaliListFormatedWithAdressOIB>
    <izvorni_sadrzaj>
      <item>Đurđica Čičić, OIB 85566337472, Partizanska bb, 44250 Petrinja</item>
      <item>RH MUP, Heinzelova 98, 10000 Zagreb</item>
      <item>HRVATSKA POŠTANSKA BANKA, dioničko društvo, OIB 87939104217, Jurišićeva 4, 10000 Zagreb</item>
      <item>FINA, OIB 85821130368, Ul. grada Vukovara 70, 10000 Zagreb</item>
      <item>ŽDO Sisak, OIB 05526850490, Kralja Tomislava 40, 44000 Sisak</item>
      <item>RH Ministarstvo financija, OIB 18683136487, Av. Dubrovnik 32, 10000 Zagreb</item>
      <item>RH Ministarstvo pravosuđa, OIB 26635293339, Ul. grada Vukovara 49, 10000 Zagreb</item>
      <item>Općinski sud u Sisku, zk odjel Petrinja, OIB 74610670107, Dr. Franje Tuđmana 12, 44250 Petrinja</item>
      <item>MANŠPED društvo s ograničenom odgovornošću za međunarodni prijevoz i pretovar robe, trgovinu, turizam, putnička agencija, OIB 76154765407, Kukuljanovo 387, 51227 Kukuljanovo</item>
    </izvorni_sadrzaj>
    <derivirana_varijabla naziv="DomainObject.Predmet.OstaliListFormatedWithAdressOIB_1">
      <item>Đurđica Čičić, OIB 85566337472, Partizanska bb, 44250 Petrinja</item>
      <item>RH MUP, Heinzelova 98, 10000 Zagreb</item>
      <item>HRVATSKA POŠTANSKA BANKA, dioničko društvo, OIB 87939104217, Jurišićeva 4, 10000 Zagreb</item>
      <item>FINA, OIB 85821130368, Ul. grada Vukovara 70, 10000 Zagreb</item>
      <item>ŽDO Sisak, OIB 05526850490, Kralja Tomislava 40, 44000 Sisak</item>
      <item>RH Ministarstvo financija, OIB 18683136487, Av. Dubrovnik 32, 10000 Zagreb</item>
      <item>RH Ministarstvo pravosuđa, OIB 26635293339, Ul. grada Vukovara 49, 10000 Zagreb</item>
      <item>Općinski sud u Sisku, zk odjel Petrinja, OIB 74610670107, Dr. Franje Tuđmana 12, 44250 Petrinja</item>
      <item>MANŠPED društvo s ograničenom odgovornošću za međunarodni prijevoz i pretovar robe, trgovinu, turizam, putnička agencija, OIB 76154765407, Kukuljanovo 387, 51227 Kukuljanovo</item>
    </derivirana_varijabla>
  </DomainObject.Predmet.OstaliListFormatedWithAdressOIB>
  <DomainObject.Predmet.OstaliListNazivFormated>
    <izvorni_sadrzaj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  <item>MANŠPED društvo s ograničenom odgovornošću za međunarodni prijevoz i pretovar robe, trgovinu, turizam, putnička agencija</item>
    </izvorni_sadrzaj>
    <derivirana_varijabla naziv="DomainObject.Predmet.OstaliListNazivFormated_1"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  <item>MANŠPED društvo s ograničenom odgovornošću za međunarodni prijevoz i pretovar robe, trgovinu, turizam, putnička agencija</item>
    </derivirana_varijabla>
  </DomainObject.Predmet.OstaliListNazivFormated>
  <DomainObject.Predmet.OstaliListNazivFormatedOIB>
    <izvorni_sadrzaj>
      <item>Đurđica Čičić, OIB 85566337472</item>
      <item>RH MUP</item>
      <item>HRVATSKA POŠTANSKA BANKA, dioničko društvo, OIB 87939104217</item>
      <item>FINA, OIB 85821130368</item>
      <item>ŽDO Sisak, OIB 05526850490</item>
      <item>RH Ministarstvo financija, OIB 18683136487</item>
      <item>RH Ministarstvo pravosuđa, OIB 26635293339</item>
      <item>Općinski sud u Sisku, zk odjel Petrinja, OIB 74610670107</item>
      <item>MANŠPED društvo s ograničenom odgovornošću za međunarodni prijevoz i pretovar robe, trgovinu, turizam, putnička agencija, OIB 76154765407</item>
    </izvorni_sadrzaj>
    <derivirana_varijabla naziv="DomainObject.Predmet.OstaliListNazivFormatedOIB_1">
      <item>Đurđica Čičić, OIB 85566337472</item>
      <item>RH MUP</item>
      <item>HRVATSKA POŠTANSKA BANKA, dioničko društvo, OIB 87939104217</item>
      <item>FINA, OIB 85821130368</item>
      <item>ŽDO Sisak, OIB 05526850490</item>
      <item>RH Ministarstvo financija, OIB 18683136487</item>
      <item>RH Ministarstvo pravosuđa, OIB 26635293339</item>
      <item>Općinski sud u Sisku, zk odjel Petrinja, OIB 74610670107</item>
      <item>MANŠPED društvo s ograničenom odgovornošću za međunarodni prijevoz i pretovar robe, trgovinu, turizam, putnička agencija, OIB 76154765407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EUROPLAST d.o.o.</izvorni_sadrzaj>
    <derivirana_varijabla naziv="DomainObject.Predmet.ProtustrankaIDrugi_1">EUROPLAST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EUROPLAST d.o.o., OIB 35153493195, Stjepana Radića/bb, 44250 Petrinja</izvorni_sadrzaj>
    <derivirana_varijabla naziv="DomainObject.Predmet.ProtustrankaIDrugiAdressOIB_1">EUROPLAST d.o.o., OIB 35153493195, Stjepana Radića/bb,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EUROPLAST d.o.o.</item>
      <item>Đurđica Čičić</item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  <item>MANŠPED društvo s ograničenom odgovornošću za međunarodni prijevoz i pretovar robe, trgovinu, turizam, putnička agencija</item>
    </izvorni_sadrzaj>
    <derivirana_varijabla naziv="DomainObject.Predmet.SudioniciListNaziv_1">
      <item>FINA Regionalni centar Zagreb</item>
      <item>EUROPLAST d.o.o.</item>
      <item>Đurđica Čičić</item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  <item>MANŠPED društvo s ograničenom odgovornošću za međunarodni prijevoz i pretovar robe, trgovinu, turizam, putnička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EUROPLAST d.o.o., OIB 35153493195, Stjepana Radića/bb,44250 Petrinja</item>
      <item>Đurđica Čičić, OIB 85566337472, Partizanska bb,44250 Petrinja</item>
      <item>Đurđica Čičić, OIB 85566337472, Milana Nemičića 2.d.odv. 1,44250 Petrinja</item>
      <item>RH MUP, Heinzelova 98,10000 Zagreb</item>
      <item>HRVATSKA POŠTANSKA BANKA, dioničko društvo, OIB 87939104217, Jurišićeva 4,10000 Zagreb</item>
      <item>FINA, OIB 85821130368, Ul. grada Vukovara 70,10000 Zagreb</item>
      <item>ŽDO Sisak, OIB 05526850490, Kralja Tomislava 40,44000 Sisak</item>
      <item>RH Ministarstvo financija, OIB 18683136487, Av. Dubrovnik 32,10000 Zagreb</item>
      <item>RH Ministarstvo pravosuđa, OIB 26635293339, Ul. grada Vukovara 49,10000 Zagreb</item>
      <item>Općinski sud u Sisku, zk odjel Petrinja, OIB 74610670107, Dr. Franje Tuđmana 12,44250 Petrinja</item>
      <item>MANŠPED društvo s ograničenom odgovornošću za međunarodni prijevoz i pretovar robe, trgovinu, turizam, putnička agencija, OIB 76154765407, Kukuljanovo 387,51227 Kukuljanovo</item>
    </izvorni_sadrzaj>
    <derivirana_varijabla naziv="DomainObject.Predmet.SudioniciListAdressOIB_1">
      <item>FINA Regionalni centar Zagreb, OIB 85821130368, Trg svibanjskih žrtava 1995. 1,10000 Zagreb</item>
      <item>EUROPLAST d.o.o., OIB 35153493195, Stjepana Radića/bb,44250 Petrinja</item>
      <item>Đurđica Čičić, OIB 85566337472, Partizanska bb,44250 Petrinja</item>
      <item>Đurđica Čičić, OIB 85566337472, Milana Nemičića 2.d.odv. 1,44250 Petrinja</item>
      <item>RH MUP, Heinzelova 98,10000 Zagreb</item>
      <item>HRVATSKA POŠTANSKA BANKA, dioničko društvo, OIB 87939104217, Jurišićeva 4,10000 Zagreb</item>
      <item>FINA, OIB 85821130368, Ul. grada Vukovara 70,10000 Zagreb</item>
      <item>ŽDO Sisak, OIB 05526850490, Kralja Tomislava 40,44000 Sisak</item>
      <item>RH Ministarstvo financija, OIB 18683136487, Av. Dubrovnik 32,10000 Zagreb</item>
      <item>RH Ministarstvo pravosuđa, OIB 26635293339, Ul. grada Vukovara 49,10000 Zagreb</item>
      <item>Općinski sud u Sisku, zk odjel Petrinja, OIB 74610670107, Dr. Franje Tuđmana 12,44250 Petrinja</item>
      <item>MANŠPED društvo s ograničenom odgovornošću za međunarodni prijevoz i pretovar robe, trgovinu, turizam, putnička agencija, OIB 76154765407, Kukuljanovo 387,51227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35153493195</item>
      <item>, OIB 85566337472</item>
      <item>, OIB 85566337472</item>
      <item>, OIB null</item>
      <item>, OIB 87939104217</item>
      <item>, OIB 85821130368</item>
      <item>, OIB 05526850490</item>
      <item>, OIB 18683136487</item>
      <item>, OIB 26635293339</item>
      <item>, OIB 74610670107</item>
      <item>, OIB 76154765407</item>
    </izvorni_sadrzaj>
    <derivirana_varijabla naziv="DomainObject.Predmet.SudioniciListNazivOIB_1">
      <item>, OIB 85821130368</item>
      <item>, OIB 35153493195</item>
      <item>, OIB 85566337472</item>
      <item>, OIB 85566337472</item>
      <item>, OIB null</item>
      <item>, OIB 87939104217</item>
      <item>, OIB 85821130368</item>
      <item>, OIB 05526850490</item>
      <item>, OIB 18683136487</item>
      <item>, OIB 26635293339</item>
      <item>, OIB 74610670107</item>
      <item>, OIB 76154765407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248</properties:Words>
  <properties:Characters>1358</properties:Characters>
  <properties:Lines>143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2018-08-27T11:57:00Z</dcterms:created>
  <dc:creator>nribaric</dc:creator>
  <cp:lastModifiedBy>Jadranka Zelić</cp:lastModifiedBy>
  <cp:lastPrinted>2018-08-27T11:57:00Z</cp:lastPrinted>
  <dcterms:modified xmlns:xsi="http://www.w3.org/2001/XMLSchema-instance" xsi:type="dcterms:W3CDTF">2018-08-27T11:58:00Z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roičište cijena nekretnine europlast 27.8.2018.docx)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