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410fc" w14:paraId="6b410fc" w:rsidRDefault="003D03A2" w:rsidP="003D03A2" w:rsidR="003D03A2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Default="003D03A2" w:rsidP="003D03A2" w:rsidR="003D03A2">
      <w:pPr>
        <w:rPr>
          <w:sz w:val="24"/>
        </w:rPr>
      </w:pPr>
    </w:p>
    <w:p w:rsidRDefault="003D03A2" w:rsidP="003D03A2" w:rsidR="003D03A2">
      <w:pPr>
        <w:rPr>
          <w:sz w:val="24"/>
        </w:rPr>
      </w:pPr>
      <w:r>
        <w:rPr>
          <w:sz w:val="24"/>
        </w:rPr>
        <w:t>REPUBLIKA HRVATSKA</w:t>
      </w:r>
    </w:p>
    <w:p w:rsidRDefault="003D03A2" w:rsidP="003D03A2" w:rsidR="003D03A2">
      <w:pPr>
        <w:rPr>
          <w:sz w:val="24"/>
        </w:rPr>
      </w:pPr>
      <w:r>
        <w:rPr>
          <w:sz w:val="24"/>
        </w:rPr>
        <w:t>TRGOVAČKI SUD U OSIJEKU</w:t>
      </w:r>
    </w:p>
    <w:p w:rsidRDefault="003D03A2" w:rsidP="003D03A2" w:rsidR="003D03A2">
      <w:pPr>
        <w:rPr>
          <w:sz w:val="24"/>
        </w:rPr>
      </w:pPr>
      <w:r>
        <w:rPr>
          <w:sz w:val="24"/>
        </w:rPr>
        <w:t>STALNA SLUŽBA U SLAVONSKOM BRODU</w:t>
      </w:r>
    </w:p>
    <w:p w:rsidRDefault="003D03A2" w:rsidP="003D03A2" w:rsidR="003D03A2">
      <w:pPr>
        <w:rPr>
          <w:sz w:val="24"/>
        </w:rPr>
      </w:pPr>
      <w:r>
        <w:rPr>
          <w:sz w:val="24"/>
        </w:rPr>
        <w:t>Trg pobjede 13</w:t>
      </w:r>
    </w:p>
    <w:p w:rsidRDefault="003D03A2" w:rsidP="003D03A2" w:rsidR="003D03A2">
      <w:pPr>
        <w:rPr>
          <w:sz w:val="24"/>
        </w:rPr>
      </w:pPr>
      <w:r>
        <w:rPr>
          <w:sz w:val="24"/>
        </w:rPr>
        <w:t xml:space="preserve">35000 Slavonski Brod                                                                  </w:t>
      </w:r>
      <w:r w:rsidRPr="009D36B0">
        <w:rPr>
          <w:sz w:val="24"/>
        </w:rPr>
        <w:t xml:space="preserve">Broj: </w:t>
      </w:r>
      <w:r w:rsidR="00EB6269">
        <w:rPr>
          <w:sz w:val="24"/>
        </w:rPr>
        <w:t>St-594/2017-15</w:t>
      </w:r>
    </w:p>
    <w:p w:rsidRDefault="003D03A2" w:rsidP="003D03A2" w:rsidR="003D03A2">
      <w:pPr>
        <w:rPr>
          <w:sz w:val="24"/>
        </w:rPr>
      </w:pPr>
    </w:p>
    <w:p w:rsidRDefault="003D03A2" w:rsidP="003D03A2" w:rsidR="003D03A2">
      <w:pPr>
        <w:jc w:val="center"/>
        <w:rPr>
          <w:sz w:val="24"/>
        </w:rPr>
      </w:pPr>
      <w:r>
        <w:rPr>
          <w:sz w:val="24"/>
        </w:rPr>
        <w:t>Z A K L J U Č A K</w:t>
      </w:r>
    </w:p>
    <w:p w:rsidRDefault="003D03A2" w:rsidP="003D03A2" w:rsidR="003D03A2">
      <w:pPr>
        <w:rPr>
          <w:sz w:val="24"/>
        </w:rPr>
      </w:pPr>
    </w:p>
    <w:p w:rsidRDefault="003D03A2" w:rsidP="003D03A2" w:rsidR="003D03A2">
      <w:pPr>
        <w:jc w:val="both"/>
        <w:rPr>
          <w:sz w:val="24"/>
        </w:rPr>
      </w:pPr>
      <w:r>
        <w:rPr>
          <w:sz w:val="24"/>
        </w:rPr>
        <w:tab/>
        <w:t xml:space="preserve">TRGOVAČKI SUD U OSIJEKU STALNA SLUŽBA </w:t>
      </w:r>
      <w:r w:rsidR="00EF318F">
        <w:rPr>
          <w:sz w:val="24"/>
        </w:rPr>
        <w:t>U SLAVONSKOM BRODU, po stečajnoj sutkinji</w:t>
      </w:r>
      <w:r>
        <w:rPr>
          <w:sz w:val="24"/>
        </w:rPr>
        <w:t xml:space="preserve"> Vesni Vukelić, u predstečajnom postupku nad dužnikom ZVEČEVO prehrambena industrija d.d., Požega, Kralja Zvonimira 1, OIB 4047986055, dana </w:t>
      </w:r>
      <w:r w:rsidR="00EB6269">
        <w:rPr>
          <w:sz w:val="24"/>
        </w:rPr>
        <w:t>03.srpnja</w:t>
      </w:r>
      <w:r>
        <w:rPr>
          <w:sz w:val="24"/>
        </w:rPr>
        <w:t xml:space="preserve"> 2017.</w:t>
      </w:r>
      <w:r w:rsidR="00EB6269">
        <w:rPr>
          <w:sz w:val="24"/>
        </w:rPr>
        <w:t>godine</w:t>
      </w:r>
    </w:p>
    <w:p w:rsidRDefault="003D03A2" w:rsidP="003D03A2" w:rsidR="003D03A2">
      <w:pPr>
        <w:jc w:val="both"/>
        <w:rPr>
          <w:sz w:val="24"/>
        </w:rPr>
      </w:pPr>
    </w:p>
    <w:p w:rsidRDefault="003D03A2" w:rsidP="003D03A2" w:rsidR="003D03A2" w:rsidRPr="009D36B0">
      <w:pPr>
        <w:jc w:val="center"/>
        <w:rPr>
          <w:sz w:val="24"/>
        </w:rPr>
      </w:pPr>
      <w:r>
        <w:rPr>
          <w:sz w:val="24"/>
        </w:rPr>
        <w:t>z a k l j u č i o     j e</w:t>
      </w:r>
    </w:p>
    <w:p w:rsidRDefault="003D03A2" w:rsidP="003D03A2" w:rsidR="003D03A2">
      <w:pPr>
        <w:rPr>
          <w:sz w:val="24"/>
        </w:rPr>
      </w:pPr>
    </w:p>
    <w:p w:rsidRDefault="00EB6269" w:rsidP="003D03A2" w:rsidR="00EF318F">
      <w:pPr>
        <w:rPr>
          <w:sz w:val="24"/>
        </w:rPr>
      </w:pPr>
      <w:r>
        <w:rPr>
          <w:sz w:val="24"/>
        </w:rPr>
        <w:t xml:space="preserve"> </w:t>
      </w:r>
      <w:r>
        <w:rPr>
          <w:sz w:val="24"/>
        </w:rPr>
        <w:tab/>
        <w:t>Nalaže se Financijskoj agenciji RC Osijek da u tablicu prijavljenih tražbina dužnika ZVEČEVO prehrambena industrija d.d., Požega, Kralja Zvonimira 1, OIB 4047986055, uvrsti i tražbine vjerovnika:</w:t>
      </w:r>
    </w:p>
    <w:p w:rsidRDefault="00EB6269" w:rsidP="00EB6269" w:rsidR="00EB6269">
      <w:pPr>
        <w:pStyle w:val="Odlomakpopisa"/>
        <w:numPr>
          <w:ilvl w:val="0"/>
          <w:numId w:val="1"/>
        </w:numPr>
        <w:rPr>
          <w:sz w:val="24"/>
        </w:rPr>
      </w:pPr>
      <w:r w:rsidRPr="00EB6269">
        <w:rPr>
          <w:sz w:val="24"/>
        </w:rPr>
        <w:t xml:space="preserve"> </w:t>
      </w:r>
      <w:r w:rsidR="00EF318F">
        <w:rPr>
          <w:sz w:val="24"/>
        </w:rPr>
        <w:t>SALESIANER MIETTEX Lotos</w:t>
      </w:r>
      <w:r w:rsidRPr="00EB6269">
        <w:rPr>
          <w:sz w:val="24"/>
        </w:rPr>
        <w:t xml:space="preserve"> d.o.o. Zagreb, Radnička </w:t>
      </w:r>
      <w:r>
        <w:rPr>
          <w:sz w:val="24"/>
        </w:rPr>
        <w:t>cesta 169, OIB 90491206575,</w:t>
      </w:r>
    </w:p>
    <w:p w:rsidRDefault="00EB6269" w:rsidP="00EB6269" w:rsidR="00EB6269">
      <w:pPr>
        <w:pStyle w:val="Odlomakpopisa"/>
        <w:numPr>
          <w:ilvl w:val="0"/>
          <w:numId w:val="1"/>
        </w:numPr>
        <w:rPr>
          <w:sz w:val="24"/>
        </w:rPr>
      </w:pPr>
      <w:r w:rsidRPr="00EB6269">
        <w:rPr>
          <w:sz w:val="24"/>
        </w:rPr>
        <w:t xml:space="preserve"> PRO MEDIA GROUP d.o.o. Zagreb, Draškovićeva 29, OIB 08310511850, koje prijave su pogrešno dostavljene sudu, a podnesene su u propisanom roku</w:t>
      </w:r>
      <w:r w:rsidR="00406B0C">
        <w:rPr>
          <w:sz w:val="24"/>
        </w:rPr>
        <w:t xml:space="preserve"> te se dostavljaju FINI s prilozima,</w:t>
      </w:r>
      <w:r w:rsidR="00EF318F">
        <w:rPr>
          <w:sz w:val="24"/>
        </w:rPr>
        <w:t xml:space="preserve"> izravno</w:t>
      </w:r>
      <w:r w:rsidR="00406B0C">
        <w:rPr>
          <w:sz w:val="24"/>
        </w:rPr>
        <w:t xml:space="preserve"> putem pošte</w:t>
      </w:r>
      <w:r w:rsidRPr="00EB6269">
        <w:rPr>
          <w:sz w:val="24"/>
        </w:rPr>
        <w:t>.</w:t>
      </w:r>
    </w:p>
    <w:p w:rsidRDefault="00EB6269" w:rsidP="00EB6269" w:rsidR="00EB6269">
      <w:pPr>
        <w:rPr>
          <w:sz w:val="24"/>
        </w:rPr>
      </w:pPr>
    </w:p>
    <w:p w:rsidRDefault="00EB6269" w:rsidP="00EB6269" w:rsidR="00EB6269">
      <w:pPr>
        <w:rPr>
          <w:sz w:val="24"/>
        </w:rPr>
      </w:pPr>
    </w:p>
    <w:p w:rsidRDefault="00EB6269" w:rsidP="00EB6269" w:rsidR="00EB6269">
      <w:pPr>
        <w:rPr>
          <w:sz w:val="24"/>
        </w:rPr>
      </w:pPr>
    </w:p>
    <w:p w:rsidRDefault="00EB6269" w:rsidP="00EB6269" w:rsidR="00EB6269">
      <w:pPr>
        <w:jc w:val="center"/>
        <w:rPr>
          <w:sz w:val="24"/>
        </w:rPr>
      </w:pPr>
      <w:r>
        <w:rPr>
          <w:sz w:val="24"/>
        </w:rPr>
        <w:t>U Slav.Brodu, 03.srpnja 2017.</w:t>
      </w:r>
    </w:p>
    <w:p w:rsidRDefault="00EB6269" w:rsidP="00EB6269" w:rsidR="00EB6269">
      <w:pPr>
        <w:jc w:val="right"/>
        <w:rPr>
          <w:sz w:val="24"/>
        </w:rPr>
      </w:pPr>
    </w:p>
    <w:p w:rsidRDefault="00EB6269" w:rsidP="00EB6269" w:rsidR="00EB6269">
      <w:pPr>
        <w:jc w:val="right"/>
        <w:rPr>
          <w:sz w:val="24"/>
        </w:rPr>
      </w:pPr>
      <w:r>
        <w:rPr>
          <w:sz w:val="24"/>
        </w:rPr>
        <w:t>Stečajna sutkinja:</w:t>
      </w:r>
    </w:p>
    <w:p w:rsidRDefault="00EB6269" w:rsidP="00EB6269" w:rsidR="00EB6269">
      <w:pPr>
        <w:jc w:val="right"/>
        <w:rPr>
          <w:sz w:val="24"/>
        </w:rPr>
      </w:pPr>
      <w:r>
        <w:rPr>
          <w:sz w:val="24"/>
        </w:rPr>
        <w:t>Vesna Vukelić</w:t>
      </w:r>
    </w:p>
    <w:p w:rsidRDefault="00EB6269" w:rsidP="00EB6269" w:rsidR="00EB6269">
      <w:pPr>
        <w:rPr>
          <w:sz w:val="24"/>
        </w:rPr>
      </w:pPr>
      <w:r>
        <w:rPr>
          <w:sz w:val="24"/>
        </w:rPr>
        <w:t>NAPUTAK O PRAVNOM LIJEKU:</w:t>
      </w:r>
    </w:p>
    <w:p w:rsidRDefault="00EB6269" w:rsidP="00EB6269" w:rsidR="00EB6269">
      <w:pPr>
        <w:rPr>
          <w:sz w:val="24"/>
        </w:rPr>
      </w:pPr>
      <w:r>
        <w:rPr>
          <w:sz w:val="24"/>
        </w:rPr>
        <w:t>Protiv ovog zaključka žalba nije dopuštena.</w:t>
      </w:r>
    </w:p>
    <w:p w:rsidRDefault="00EB6269" w:rsidP="00EB6269" w:rsidR="00EB6269">
      <w:pPr>
        <w:rPr>
          <w:sz w:val="24"/>
        </w:rPr>
      </w:pPr>
    </w:p>
    <w:p w:rsidRDefault="00EB6269" w:rsidP="00EB6269" w:rsidR="00EB6269">
      <w:pPr>
        <w:rPr>
          <w:sz w:val="24"/>
        </w:rPr>
      </w:pPr>
      <w:r>
        <w:rPr>
          <w:sz w:val="24"/>
        </w:rPr>
        <w:t>Dostaviti putem mrežne stanice e-Oglasna ploča</w:t>
      </w:r>
      <w:r w:rsidR="00EF318F">
        <w:rPr>
          <w:sz w:val="24"/>
        </w:rPr>
        <w:t>:</w:t>
      </w:r>
    </w:p>
    <w:p w:rsidRDefault="00EF318F" w:rsidP="00EF318F" w:rsidR="00EB6269" w:rsidRPr="00EF318F">
      <w:pPr>
        <w:pStyle w:val="Odlomakpopisa"/>
        <w:numPr>
          <w:ilvl w:val="0"/>
          <w:numId w:val="1"/>
        </w:numPr>
        <w:rPr>
          <w:sz w:val="24"/>
        </w:rPr>
      </w:pPr>
      <w:r>
        <w:rPr>
          <w:sz w:val="24"/>
        </w:rPr>
        <w:t xml:space="preserve">FINA, </w:t>
      </w:r>
      <w:r w:rsidR="00EB6269" w:rsidRPr="00EF318F">
        <w:rPr>
          <w:sz w:val="24"/>
        </w:rPr>
        <w:t>putem pošte uz prijave s prilozima</w:t>
      </w:r>
    </w:p>
    <w:p w:rsidRDefault="00EB6269" w:rsidP="003D03A2" w:rsidR="00EB6269">
      <w:pPr>
        <w:rPr>
          <w:sz w:val="24"/>
        </w:rPr>
      </w:pPr>
    </w:p>
    <w:p w:rsidRDefault="00DB052E" w:rsidR="00DB052E"/>
    <w:sectPr w:rsidR="00DB05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BD475A"/>
    <w:multiLevelType w:val="hybridMultilevel"/>
    <w:tmpl w:val="9BFA6E3E"/>
    <w:lvl w:tplc="D91A690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03A2"/>
    <w:rsid w:val="002535C8"/>
    <w:rsid w:val="003D03A2"/>
    <w:rsid w:val="00406B0C"/>
    <w:rsid w:val="0072158E"/>
    <w:rsid w:val="00DB052E"/>
    <w:rsid w:val="00EB6269"/>
    <w:rsid w:val="00EF3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03A2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D03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D03A2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B626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15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15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15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15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15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03A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D03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03A2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B626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15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15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15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15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15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</izvorni_sadrzaj>
    <derivirana_varijabla naziv="DomainObject.Predmet.Broj_1">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2017.</izvorni_sadrzaj>
    <derivirana_varijabla naziv="DomainObject.Predmet.DatumOsnivanja_1">31.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St-594/2017</izvorni_sadrzaj>
    <derivirana_varijabla naziv="DomainObject.Predmet.OznakaBroj_1">St-594/2017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ZVEČEVO, prehrambena industrija, d. d.</izvorni_sadrzaj>
    <derivirana_varijabla naziv="DomainObject.Predmet.ProtustrankaFormated_1">  ZVEČEVO, prehrambena industrija, d. d.</derivirana_varijabla>
  </DomainObject.Predmet.ProtustrankaFormated>
  <DomainObject.Predmet.ProtustrankaFormatedOIB>
    <izvorni_sadrzaj>  ZVEČEVO, prehrambena industrija, d. d., OIB 40479860551</izvorni_sadrzaj>
    <derivirana_varijabla naziv="DomainObject.Predmet.ProtustrankaFormatedOIB_1">  ZVEČEVO, prehrambena industrija, d. d., OIB 40479860551</derivirana_varijabla>
  </DomainObject.Predmet.ProtustrankaFormatedOIB>
  <DomainObject.Predmet.ProtustrankaFormatedWithAdress>
    <izvorni_sadrzaj> ZVEČEVO, prehrambena industrija, d. d., Kralja Zvonimira 1, 34000 Požega</izvorni_sadrzaj>
    <derivirana_varijabla naziv="DomainObject.Predmet.ProtustrankaFormatedWithAdress_1"> ZVEČEVO, prehrambena industrija, d. d., Kralja Zvonimira 1, 34000 Požega</derivirana_varijabla>
  </DomainObject.Predmet.ProtustrankaFormatedWithAdress>
  <DomainObject.Predmet.ProtustrankaFormatedWithAdressOIB>
    <izvorni_sadrzaj> ZVEČEVO, prehrambena industrija, d. d., OIB 40479860551, Kralja Zvonimira 1, 34000 Požega</izvorni_sadrzaj>
    <derivirana_varijabla naziv="DomainObject.Predmet.ProtustrankaFormatedWithAdressOIB_1"> ZVEČEVO, prehrambena industrija, d. d., OIB 40479860551, Kralja Zvonimira 1, 34000 Požega</derivirana_varijabla>
  </DomainObject.Predmet.ProtustrankaFormatedWithAdressOIB>
  <DomainObject.Predmet.ProtustrankaWithAdress>
    <izvorni_sadrzaj>ZVEČEVO, prehrambena industrija, d. d. Kralja Zvonimira 1, 34000 Požega</izvorni_sadrzaj>
    <derivirana_varijabla naziv="DomainObject.Predmet.ProtustrankaWithAdress_1">ZVEČEVO, prehrambena industrija, d. d. Kralja Zvonimira 1, 34000 Požega</derivirana_varijabla>
  </DomainObject.Predmet.ProtustrankaWithAdress>
  <DomainObject.Predmet.ProtustrankaWithAdressOIB>
    <izvorni_sadrzaj>ZVEČEVO, prehrambena industrija, d. d., OIB 40479860551, Kralja Zvonimira 1, 34000 Požega</izvorni_sadrzaj>
    <derivirana_varijabla naziv="DomainObject.Predmet.ProtustrankaWithAdressOIB_1">ZVEČEVO, prehrambena industrija, d. d., OIB 40479860551, Kralja Zvonimira 1, 34000 Požega</derivirana_varijabla>
  </DomainObject.Predmet.ProtustrankaWithAdressOIB>
  <DomainObject.Predmet.ProtustrankaNazivFormated>
    <izvorni_sadrzaj>ZVEČEVO, prehrambena industrija, d. d.</izvorni_sadrzaj>
    <derivirana_varijabla naziv="DomainObject.Predmet.ProtustrankaNazivFormated_1">ZVEČEVO, prehrambena industrija, d. d.</derivirana_varijabla>
  </DomainObject.Predmet.ProtustrankaNazivFormated>
  <DomainObject.Predmet.ProtustrankaNazivFormatedOIB>
    <izvorni_sadrzaj>ZVEČEVO, prehrambena industrija, d. d., OIB 40479860551</izvorni_sadrzaj>
    <derivirana_varijabla naziv="DomainObject.Predmet.ProtustrankaNazivFormatedOIB_1">ZVEČEVO, prehrambena industrija, d. d., OIB 40479860551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ZVEČEVO, prehrambena industrija, d. d.</izvorni_sadrzaj>
    <derivirana_varijabla naziv="DomainObject.Predmet.StrankaFormated_1">  ZVEČEVO, prehrambena industrija, d. d.</derivirana_varijabla>
  </DomainObject.Predmet.StrankaFormated>
  <DomainObject.Predmet.StrankaFormatedOIB>
    <izvorni_sadrzaj>  ZVEČEVO, prehrambena industrija, d. d., OIB 40479860551</izvorni_sadrzaj>
    <derivirana_varijabla naziv="DomainObject.Predmet.StrankaFormatedOIB_1">  ZVEČEVO, prehrambena industrija, d. d., OIB 40479860551</derivirana_varijabla>
  </DomainObject.Predmet.StrankaFormatedOIB>
  <DomainObject.Predmet.StrankaFormatedWithAdress>
    <izvorni_sadrzaj> ZVEČEVO, prehrambena industrija, d. d., Kralja Zvonimira 1, 34000 Požega</izvorni_sadrzaj>
    <derivirana_varijabla naziv="DomainObject.Predmet.StrankaFormatedWithAdress_1"> ZVEČEVO, prehrambena industrija, d. d., Kralja Zvonimira 1, 34000 Požega</derivirana_varijabla>
  </DomainObject.Predmet.StrankaFormatedWithAdress>
  <DomainObject.Predmet.StrankaFormatedWithAdressOIB>
    <izvorni_sadrzaj> ZVEČEVO, prehrambena industrija, d. d., OIB 40479860551, Kralja Zvonimira 1, 34000 Požega</izvorni_sadrzaj>
    <derivirana_varijabla naziv="DomainObject.Predmet.StrankaFormatedWithAdressOIB_1"> ZVEČEVO, prehrambena industrija, d. d., OIB 40479860551, Kralja Zvonimira 1, 34000 Požega</derivirana_varijabla>
  </DomainObject.Predmet.StrankaFormatedWithAdressOIB>
  <DomainObject.Predmet.StrankaWithAdress>
    <izvorni_sadrzaj>ZVEČEVO, prehrambena industrija, d. d. Kralja Zvonimira 1,34000 Požega</izvorni_sadrzaj>
    <derivirana_varijabla naziv="DomainObject.Predmet.StrankaWithAdress_1">ZVEČEVO, prehrambena industrija, d. d. Kralja Zvonimira 1,34000 Požega</derivirana_varijabla>
  </DomainObject.Predmet.StrankaWithAdress>
  <DomainObject.Predmet.StrankaWithAdressOIB>
    <izvorni_sadrzaj>ZVEČEVO, prehrambena industrija, d. d., OIB 40479860551, Kralja Zvonimira 1,34000 Požega</izvorni_sadrzaj>
    <derivirana_varijabla naziv="DomainObject.Predmet.StrankaWithAdressOIB_1">ZVEČEVO, prehrambena industrija, d. d., OIB 40479860551, Kralja Zvonimira 1,34000 Požega</derivirana_varijabla>
  </DomainObject.Predmet.StrankaWithAdressOIB>
  <DomainObject.Predmet.StrankaNazivFormated>
    <izvorni_sadrzaj>ZVEČEVO, prehrambena industrija, d. d.</izvorni_sadrzaj>
    <derivirana_varijabla naziv="DomainObject.Predmet.StrankaNazivFormated_1">ZVEČEVO, prehrambena industrija, d. d.</derivirana_varijabla>
  </DomainObject.Predmet.StrankaNazivFormated>
  <DomainObject.Predmet.StrankaNazivFormatedOIB>
    <izvorni_sadrzaj>ZVEČEVO, prehrambena industrija, d. d., OIB 40479860551</izvorni_sadrzaj>
    <derivirana_varijabla naziv="DomainObject.Predmet.StrankaNazivFormatedOIB_1">ZVEČEVO, prehrambena industrija, d. d., OIB 40479860551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ZVEČEVO, prehrambena industrija, d. d.</item>
    </izvorni_sadrzaj>
    <derivirana_varijabla naziv="DomainObject.Predmet.StrankaListFormated_1">
      <item>ZVEČEVO, prehrambena industrija, d. d.</item>
    </derivirana_varijabla>
  </DomainObject.Predmet.StrankaListFormated>
  <DomainObject.Predmet.StrankaListFormatedOIB>
    <izvorni_sadrzaj>
      <item>ZVEČEVO, prehrambena industrija, d. d., OIB 40479860551</item>
    </izvorni_sadrzaj>
    <derivirana_varijabla naziv="DomainObject.Predmet.StrankaListFormatedOIB_1">
      <item>ZVEČEVO, prehrambena industrija, d. d., OIB 40479860551</item>
    </derivirana_varijabla>
  </DomainObject.Predmet.StrankaListFormatedOIB>
  <DomainObject.Predmet.StrankaListFormatedWithAdress>
    <izvorni_sadrzaj>
      <item>ZVEČEVO, prehrambena industrija, d. d., Kralja Zvonimira 1, 34000 Požega</item>
    </izvorni_sadrzaj>
    <derivirana_varijabla naziv="DomainObject.Predmet.StrankaListFormatedWithAdress_1">
      <item>ZVEČEVO, prehrambena industrija, d. d., Kralja Zvonimira 1, 34000 Požega</item>
    </derivirana_varijabla>
  </DomainObject.Predmet.StrankaListFormatedWithAdress>
  <DomainObject.Predmet.StrankaListFormatedWithAdressOIB>
    <izvorni_sadrzaj>
      <item>ZVEČEVO, prehrambena industrija, d. d., OIB 40479860551, Kralja Zvonimira 1, 34000 Požega</item>
    </izvorni_sadrzaj>
    <derivirana_varijabla naziv="DomainObject.Predmet.StrankaListFormatedWithAdressOIB_1">
      <item>ZVEČEVO, prehrambena industrija, d. d., OIB 40479860551, Kralja Zvonimira 1, 34000 Požega</item>
    </derivirana_varijabla>
  </DomainObject.Predmet.StrankaListFormatedWithAdressOIB>
  <DomainObject.Predmet.StrankaListNazivFormated>
    <izvorni_sadrzaj>
      <item>ZVEČEVO, prehrambena industrija, d. d.</item>
    </izvorni_sadrzaj>
    <derivirana_varijabla naziv="DomainObject.Predmet.StrankaListNazivFormated_1">
      <item>ZVEČEVO, prehrambena industrija, d. d.</item>
    </derivirana_varijabla>
  </DomainObject.Predmet.StrankaListNazivFormated>
  <DomainObject.Predmet.StrankaListNazivFormatedOIB>
    <izvorni_sadrzaj>
      <item>ZVEČEVO, prehrambena industrija, d. d., OIB 40479860551</item>
    </izvorni_sadrzaj>
    <derivirana_varijabla naziv="DomainObject.Predmet.StrankaListNazivFormatedOIB_1">
      <item>ZVEČEVO, prehrambena industrija, d. d., OIB 40479860551</item>
    </derivirana_varijabla>
  </DomainObject.Predmet.StrankaListNazivFormatedOIB>
  <DomainObject.Predmet.ProtuStrankaListFormated>
    <izvorni_sadrzaj>
      <item>ZVEČEVO, prehrambena industrija, d. d.</item>
    </izvorni_sadrzaj>
    <derivirana_varijabla naziv="DomainObject.Predmet.ProtuStrankaListFormated_1">
      <item>ZVEČEVO, prehrambena industrija, d. d.</item>
    </derivirana_varijabla>
  </DomainObject.Predmet.ProtuStrankaListFormated>
  <DomainObject.Predmet.ProtuStrankaListFormatedOIB>
    <izvorni_sadrzaj>
      <item>ZVEČEVO, prehrambena industrija, d. d., OIB 40479860551</item>
    </izvorni_sadrzaj>
    <derivirana_varijabla naziv="DomainObject.Predmet.ProtuStrankaListFormatedOIB_1">
      <item>ZVEČEVO, prehrambena industrija, d. d., OIB 40479860551</item>
    </derivirana_varijabla>
  </DomainObject.Predmet.ProtuStrankaListFormatedOIB>
  <DomainObject.Predmet.ProtuStrankaListFormatedWithAdress>
    <izvorni_sadrzaj>
      <item>ZVEČEVO, prehrambena industrija, d. d., Kralja Zvonimira 1, 34000 Požega</item>
    </izvorni_sadrzaj>
    <derivirana_varijabla naziv="DomainObject.Predmet.ProtuStrankaListFormatedWithAdress_1">
      <item>ZVEČEVO, prehrambena industrija, d. d., Kralja Zvonimira 1, 34000 Požega</item>
    </derivirana_varijabla>
  </DomainObject.Predmet.ProtuStrankaListFormatedWithAdress>
  <DomainObject.Predmet.ProtuStrankaListFormatedWithAdressOIB>
    <izvorni_sadrzaj>
      <item>ZVEČEVO, prehrambena industrija, d. d., OIB 40479860551, Kralja Zvonimira 1, 34000 Požega</item>
    </izvorni_sadrzaj>
    <derivirana_varijabla naziv="DomainObject.Predmet.ProtuStrankaListFormatedWithAdressOIB_1">
      <item>ZVEČEVO, prehrambena industrija, d. d., OIB 40479860551, Kralja Zvonimira 1, 34000 Požega</item>
    </derivirana_varijabla>
  </DomainObject.Predmet.ProtuStrankaListFormatedWithAdressOIB>
  <DomainObject.Predmet.ProtuStrankaListNazivFormated>
    <izvorni_sadrzaj>
      <item>ZVEČEVO, prehrambena industrija, d. d.</item>
    </izvorni_sadrzaj>
    <derivirana_varijabla naziv="DomainObject.Predmet.ProtuStrankaListNazivFormated_1">
      <item>ZVEČEVO, prehrambena industrija, d. d.</item>
    </derivirana_varijabla>
  </DomainObject.Predmet.ProtuStrankaListNazivFormated>
  <DomainObject.Predmet.ProtuStrankaListNazivFormatedOIB>
    <izvorni_sadrzaj>
      <item>ZVEČEVO, prehrambena industrija, d. d., OIB 40479860551</item>
    </izvorni_sadrzaj>
    <derivirana_varijabla naziv="DomainObject.Predmet.ProtuStrankaListNazivFormatedOIB_1">
      <item>ZVEČEVO, prehrambena industrija, d. d., OIB 40479860551</item>
    </derivirana_varijabla>
  </DomainObject.Predmet.ProtuStrankaListNazivFormatedOIB>
  <DomainObject.Predmet.OstaliListFormated>
    <izvorni_sadrzaj>
      <item>Odvjetničko društvo Dominković i partneri društvo s ograničenom odgovornošću</item>
      <item>MILAN NAKIĆ</item>
    </izvorni_sadrzaj>
    <derivirana_varijabla naziv="DomainObject.Predmet.OstaliListFormated_1">
      <item>Odvjetničko društvo Dominković i partneri društvo s ograničenom odgovornošću</item>
      <item>MILAN NAKIĆ</item>
    </derivirana_varijabla>
  </DomainObject.Predmet.OstaliListFormated>
  <DomainObject.Predmet.OstaliListFormatedOIB>
    <izvorni_sadrzaj>
      <item>Odvjetničko društvo Dominković i partneri društvo s ograničenom odgovornošću, OIB 41736640046</item>
      <item>MILAN NAKIĆ</item>
    </izvorni_sadrzaj>
    <derivirana_varijabla naziv="DomainObject.Predmet.OstaliListFormatedOIB_1">
      <item>Odvjetničko društvo Dominković i partneri društvo s ograničenom odgovornošću, OIB 41736640046</item>
      <item>MILAN NAKIĆ</item>
    </derivirana_varijabla>
  </DomainObject.Predmet.OstaliListFormatedOIB>
  <DomainObject.Predmet.OstaliListFormatedWithAdress>
    <izvorni_sadrzaj>
      <item>Odvjetničko društvo Dominković i partneri društvo s ograničenom odgovornošću, Radnička cesta 80, 10000 Zagreb</item>
      <item>MILAN NAKIĆ, J.J.STROSSMAYERA 20, 34550 Pakrac</item>
    </izvorni_sadrzaj>
    <derivirana_varijabla naziv="DomainObject.Predmet.OstaliListFormatedWithAdress_1">
      <item>Odvjetničko društvo Dominković i partneri društvo s ograničenom odgovornošću, Radnička cesta 80, 10000 Zagreb</item>
      <item>MILAN NAKIĆ, J.J.STROSSMAYERA 20, 34550 Pakrac</item>
    </derivirana_varijabla>
  </DomainObject.Predmet.OstaliListFormatedWithAdress>
  <DomainObject.Predmet.OstaliListFormatedWithAdressOIB>
    <izvorni_sadrzaj>
      <item>Odvjetničko društvo Dominković i partneri društvo s ograničenom odgovornošću, OIB 41736640046, Radnička cesta 80, 10000 Zagreb</item>
      <item>MILAN NAKIĆ, J.J.STROSSMAYERA 20, 34550 Pakrac</item>
    </izvorni_sadrzaj>
    <derivirana_varijabla naziv="DomainObject.Predmet.OstaliListFormatedWithAdressOIB_1">
      <item>Odvjetničko društvo Dominković i partneri društvo s ograničenom odgovornošću, OIB 41736640046, Radnička cesta 80, 10000 Zagreb</item>
      <item>MILAN NAKIĆ, J.J.STROSSMAYERA 20, 34550 Pakrac</item>
    </derivirana_varijabla>
  </DomainObject.Predmet.OstaliListFormatedWithAdressOIB>
  <DomainObject.Predmet.OstaliListNazivFormated>
    <izvorni_sadrzaj>
      <item>Odvjetničko društvo Dominković i partneri društvo s ograničenom odgovornošću</item>
      <item>MILAN NAKIĆ</item>
    </izvorni_sadrzaj>
    <derivirana_varijabla naziv="DomainObject.Predmet.OstaliListNazivFormated_1">
      <item>Odvjetničko društvo Dominković i partneri društvo s ograničenom odgovornošću</item>
      <item>MILAN NAKIĆ</item>
    </derivirana_varijabla>
  </DomainObject.Predmet.OstaliListNazivFormated>
  <DomainObject.Predmet.OstaliListNazivFormatedOIB>
    <izvorni_sadrzaj>
      <item>Odvjetničko društvo Dominković i partneri društvo s ograničenom odgovornošću, OIB 41736640046</item>
      <item>MILAN NAKIĆ</item>
    </izvorni_sadrzaj>
    <derivirana_varijabla naziv="DomainObject.Predmet.OstaliListNazivFormatedOIB_1">
      <item>Odvjetničko društvo Dominković i partneri društvo s ograničenom odgovornošću, OIB 41736640046</item>
      <item>MILAN NAKIĆ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ZVEČEVO, prehrambena industrija, d. d.</izvorni_sadrzaj>
    <derivirana_varijabla naziv="DomainObject.Predmet.StrankaIDrugi_1">ZVEČEVO, prehrambena industrija, d. d.</derivirana_varijabla>
  </DomainObject.Predmet.StrankaIDrugi>
  <DomainObject.Predmet.ProtustrankaIDrugi>
    <izvorni_sadrzaj>ZVEČEVO, prehrambena industrija, d. d.</izvorni_sadrzaj>
    <derivirana_varijabla naziv="DomainObject.Predmet.ProtustrankaIDrugi_1">ZVEČEVO, prehrambena industrija, d. d.</derivirana_varijabla>
  </DomainObject.Predmet.ProtustrankaIDrugi>
  <DomainObject.Predmet.StrankaIDrugiAdressOIB>
    <izvorni_sadrzaj>ZVEČEVO, prehrambena industrija, d. d., OIB 40479860551, Kralja Zvonimira 1, 34000 Požega</izvorni_sadrzaj>
    <derivirana_varijabla naziv="DomainObject.Predmet.StrankaIDrugiAdressOIB_1">ZVEČEVO, prehrambena industrija, d. d., OIB 40479860551, Kralja Zvonimira 1, 34000 Požega</derivirana_varijabla>
  </DomainObject.Predmet.StrankaIDrugiAdressOIB>
  <DomainObject.Predmet.ProtustrankaIDrugiAdressOIB>
    <izvorni_sadrzaj>ZVEČEVO, prehrambena industrija, d. d., OIB 40479860551, Kralja Zvonimira 1, 34000 Požega</izvorni_sadrzaj>
    <derivirana_varijabla naziv="DomainObject.Predmet.ProtustrankaIDrugiAdressOIB_1">ZVEČEVO, prehrambena industrija, d. d., OIB 40479860551, Kralja Zvonimira 1,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ZVEČEVO, prehrambena industrija, d. d.</item>
      <item>ZVEČEVO, prehrambena industrija, d. d.</item>
      <item>Odvjetničko društvo Dominković i partneri društvo s ograničenom odgovornošću</item>
      <item>MILAN NAKIĆ</item>
    </izvorni_sadrzaj>
    <derivirana_varijabla naziv="DomainObject.Predmet.SudioniciListNaziv_1">
      <item>ZVEČEVO, prehrambena industrija, d. d.</item>
      <item>ZVEČEVO, prehrambena industrija, d. d.</item>
      <item>Odvjetničko društvo Dominković i partneri društvo s ograničenom odgovornošću</item>
      <item>MILAN NAKIĆ</item>
    </derivirana_varijabla>
  </DomainObject.Predmet.SudioniciListNaziv>
  <DomainObject.Predmet.SudioniciListAdressOIB>
    <izvorni_sadrzaj>
      <item>ZVEČEVO, prehrambena industrija, d. d., OIB 40479860551, Kralja Zvonimira 1,34000 Požega</item>
      <item>ZVEČEVO, prehrambena industrija, d. d., OIB 40479860551, Kralja Zvonimira 1,34000 Požega</item>
      <item>Odvjetničko društvo Dominković i partneri društvo s ograničenom odgovornošću, OIB 41736640046, Radnička cesta 80,10000 Zagreb</item>
      <item>MILAN NAKIĆ, J.J.STROSSMAYERA 20,34550 Pakrac</item>
    </izvorni_sadrzaj>
    <derivirana_varijabla naziv="DomainObject.Predmet.SudioniciListAdressOIB_1">
      <item>ZVEČEVO, prehrambena industrija, d. d., OIB 40479860551, Kralja Zvonimira 1,34000 Požega</item>
      <item>ZVEČEVO, prehrambena industrija, d. d., OIB 40479860551, Kralja Zvonimira 1,34000 Požega</item>
      <item>Odvjetničko društvo Dominković i partneri društvo s ograničenom odgovornošću, OIB 41736640046, Radnička cesta 80,10000 Zagreb</item>
      <item>MILAN NAKIĆ, J.J.STROSSMAYERA 20,34550 Pakrac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40479860551</item>
      <item>, OIB 40479860551</item>
      <item>, OIB 41736640046</item>
      <item>, OIB null</item>
    </izvorni_sadrzaj>
    <derivirana_varijabla naziv="DomainObject.Predmet.SudioniciListNazivOIB_1">
      <item>, OIB 40479860551</item>
      <item>, OIB 40479860551</item>
      <item>, OIB 41736640046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171</properties:Words>
  <properties:Characters>942</properties:Characters>
  <properties:Lines>38</properties:Lines>
  <properties:Paragraphs>18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2017-07-03T07:26:00Z</dcterms:created>
  <dc:creator>wsadmin</dc:creator>
  <cp:lastModifiedBy>wsadmin</cp:lastModifiedBy>
  <cp:lastPrinted>2017-07-03T07:41:00Z</cp:lastPrinted>
  <dcterms:modified xmlns:xsi="http://www.w3.org/2001/XMLSchema-instance" xsi:type="dcterms:W3CDTF">2017-07-03T07:44:00Z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