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4afc1" w14:paraId="b44afc1" w:rsidRDefault="000A59A6" w:rsidP="000A59A6" w:rsidR="000A59A6" w:rsidRPr="000A59A6">
      <w:pPr>
        <w:ind w:hanging="720" w:left="360"/>
        <w15:collapsed w:val="false"/>
      </w:pPr>
      <w:r>
        <w:rPr>
          <w:b/>
        </w:rPr>
        <w:tab/>
      </w:r>
      <w:r>
        <w:rPr>
          <w:b/>
        </w:rPr>
        <w:tab/>
      </w:r>
      <w:r>
        <w:rPr>
          <w:b/>
        </w:rPr>
        <w:tab/>
      </w:r>
      <w:r>
        <w:rPr>
          <w:b/>
        </w:rPr>
        <w:tab/>
      </w:r>
      <w:r>
        <w:rPr>
          <w:b/>
        </w:rPr>
        <w:tab/>
      </w:r>
      <w:r>
        <w:rPr>
          <w:b/>
        </w:rPr>
        <w:tab/>
      </w:r>
      <w:r>
        <w:rPr>
          <w:b/>
        </w:rPr>
        <w:tab/>
      </w:r>
      <w:r>
        <w:rPr>
          <w:b/>
        </w:rPr>
        <w:tab/>
      </w:r>
      <w:r>
        <w:rPr>
          <w:b/>
        </w:rPr>
        <w:tab/>
      </w:r>
      <w:r>
        <w:rPr>
          <w:b/>
        </w:rPr>
        <w:tab/>
      </w:r>
      <w:r>
        <w:rPr>
          <w:b/>
        </w:rPr>
        <w:tab/>
      </w:r>
      <w:r w:rsidRPr="000A59A6">
        <w:t>6 St-</w:t>
      </w:r>
      <w:r w:rsidR="002B4E2B">
        <w:t>638/11-</w:t>
      </w:r>
      <w:r w:rsidR="003B2118">
        <w:t>161</w:t>
      </w:r>
      <w:r w:rsidRPr="000A59A6">
        <w:t xml:space="preserve">     </w:t>
      </w:r>
    </w:p>
    <w:p w:rsidRDefault="001F629D" w:rsidP="001F629D" w:rsidR="001F629D">
      <w:pPr>
        <w:rPr>
          <w:rStyle w:val="Naglaeno"/>
        </w:rPr>
      </w:pPr>
      <w:r>
        <w:rPr>
          <w:rStyle w:val="Naglaeno"/>
        </w:rPr>
        <w:t xml:space="preserve">   </w:t>
      </w:r>
      <w:r>
        <w:rPr>
          <w:b/>
          <w:noProof/>
        </w:rPr>
        <w:drawing>
          <wp:inline distR="0" distL="0" distB="0" distT="0">
            <wp:extent cy="800100" cx="685800"/>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F629D" w:rsidP="001F629D" w:rsidR="001F629D"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1F629D" w:rsidP="001F629D" w:rsidR="001F629D">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A65334" w:rsidP="001F629D" w:rsidR="00A65334" w:rsidRPr="00847790">
      <w:pPr>
        <w:pStyle w:val="Bezproreda"/>
        <w:rPr>
          <w:rFonts w:hAnsi="Times New Roman" w:ascii="Times New Roman"/>
          <w:sz w:val="24"/>
          <w:szCs w:val="24"/>
        </w:rPr>
      </w:pPr>
    </w:p>
    <w:p w:rsidRDefault="000A59A6" w:rsidP="000A59A6" w:rsidR="000A59A6">
      <w:pPr>
        <w:jc w:val="center"/>
        <w:rPr>
          <w:b/>
          <w:bCs/>
        </w:rPr>
      </w:pPr>
    </w:p>
    <w:p w:rsidRDefault="000A59A6" w:rsidP="000A59A6" w:rsidR="000A59A6">
      <w:pPr>
        <w:jc w:val="center"/>
      </w:pPr>
      <w:r>
        <w:t>R</w:t>
      </w:r>
      <w:r w:rsidR="001F629D">
        <w:t xml:space="preserve"> E </w:t>
      </w:r>
      <w:r>
        <w:t>P</w:t>
      </w:r>
      <w:r w:rsidR="001F629D">
        <w:t xml:space="preserve"> </w:t>
      </w:r>
      <w:r>
        <w:t>U</w:t>
      </w:r>
      <w:r w:rsidR="001F629D">
        <w:t xml:space="preserve"> </w:t>
      </w:r>
      <w:r>
        <w:t>B</w:t>
      </w:r>
      <w:r w:rsidR="001F629D">
        <w:t xml:space="preserve"> </w:t>
      </w:r>
      <w:r>
        <w:t>L</w:t>
      </w:r>
      <w:r w:rsidR="001F629D">
        <w:t xml:space="preserve"> </w:t>
      </w:r>
      <w:r>
        <w:t>I</w:t>
      </w:r>
      <w:r w:rsidR="001F629D">
        <w:t xml:space="preserve"> </w:t>
      </w:r>
      <w:r>
        <w:t>K</w:t>
      </w:r>
      <w:r w:rsidR="001F629D">
        <w:t xml:space="preserve"> </w:t>
      </w:r>
      <w:r>
        <w:t>A</w:t>
      </w:r>
      <w:r w:rsidR="001F629D">
        <w:t xml:space="preserve"> </w:t>
      </w:r>
      <w:r>
        <w:t xml:space="preserve"> H</w:t>
      </w:r>
      <w:r w:rsidR="001F629D">
        <w:t xml:space="preserve"> </w:t>
      </w:r>
      <w:r>
        <w:t>R</w:t>
      </w:r>
      <w:r w:rsidR="001F629D">
        <w:t xml:space="preserve"> </w:t>
      </w:r>
      <w:r>
        <w:t>V</w:t>
      </w:r>
      <w:r w:rsidR="001F629D">
        <w:t xml:space="preserve"> </w:t>
      </w:r>
      <w:r>
        <w:t>A</w:t>
      </w:r>
      <w:r w:rsidR="001F629D">
        <w:t xml:space="preserve"> </w:t>
      </w:r>
      <w:r>
        <w:t>T</w:t>
      </w:r>
      <w:r w:rsidR="001F629D">
        <w:t xml:space="preserve"> </w:t>
      </w:r>
      <w:r>
        <w:t>S</w:t>
      </w:r>
      <w:r w:rsidR="001F629D">
        <w:t xml:space="preserve">  </w:t>
      </w:r>
      <w:r>
        <w:t>K</w:t>
      </w:r>
      <w:r w:rsidR="001F629D">
        <w:t xml:space="preserve"> </w:t>
      </w:r>
      <w:r>
        <w:t>A</w:t>
      </w:r>
    </w:p>
    <w:p w:rsidRDefault="000A59A6" w:rsidP="000A59A6" w:rsidR="000A59A6" w:rsidRPr="00EB185D">
      <w:pPr>
        <w:jc w:val="center"/>
      </w:pPr>
    </w:p>
    <w:p w:rsidRDefault="000A59A6" w:rsidP="000A59A6" w:rsidR="000A59A6" w:rsidRPr="00EB185D">
      <w:pPr>
        <w:pStyle w:val="Naslov2"/>
        <w:rPr>
          <w:b w:val="false"/>
          <w:bCs w:val="false"/>
        </w:rPr>
      </w:pPr>
      <w:r w:rsidRPr="00EB185D">
        <w:rPr>
          <w:b w:val="false"/>
          <w:bCs w:val="false"/>
        </w:rPr>
        <w:t>R J E Š E N J E</w:t>
      </w:r>
    </w:p>
    <w:p w:rsidRDefault="000A59A6" w:rsidP="000A59A6" w:rsidR="000A59A6">
      <w:pPr>
        <w:jc w:val="center"/>
        <w:rPr>
          <w:b/>
          <w:bCs/>
        </w:rPr>
      </w:pPr>
    </w:p>
    <w:p w:rsidRDefault="000A59A6" w:rsidP="000A59A6" w:rsidR="000A59A6">
      <w:pPr>
        <w:rPr>
          <w:b/>
          <w:bCs/>
        </w:rPr>
      </w:pPr>
    </w:p>
    <w:p w:rsidRDefault="000A59A6" w:rsidP="000A59A6" w:rsidR="000A59A6">
      <w:pPr>
        <w:jc w:val="both"/>
      </w:pPr>
      <w:r>
        <w:tab/>
        <w:t xml:space="preserve">Trgovački sud u Osijeku, po stečajnoj sutkinji Nadi Roso, u stečajnom postupku nad  dužnikom: </w:t>
      </w:r>
      <w:r w:rsidR="002B4E2B">
        <w:rPr>
          <w:b/>
        </w:rPr>
        <w:t>SREĆA I SPAS d.o.o. u stečaju, Peskovec, Peskovec 150</w:t>
      </w:r>
      <w:r>
        <w:rPr>
          <w:b/>
          <w:bCs/>
        </w:rPr>
        <w:t>,</w:t>
      </w:r>
      <w:r>
        <w:t xml:space="preserve"> </w:t>
      </w:r>
      <w:r w:rsidR="007F006E" w:rsidRPr="007F006E">
        <w:rPr>
          <w:b/>
        </w:rPr>
        <w:t>MBS 080185309, OIB 16336529667</w:t>
      </w:r>
      <w:r w:rsidR="007F006E">
        <w:rPr>
          <w:b/>
        </w:rPr>
        <w:t>,</w:t>
      </w:r>
      <w:r w:rsidR="007F006E">
        <w:rPr>
          <w:rFonts w:cs="Arial" w:hAnsi="Arial" w:ascii="Arial"/>
          <w:bCs/>
          <w:iCs/>
        </w:rPr>
        <w:t xml:space="preserve"> </w:t>
      </w:r>
      <w:r>
        <w:t xml:space="preserve">dana </w:t>
      </w:r>
      <w:r w:rsidR="001F629D">
        <w:t>11.</w:t>
      </w:r>
      <w:r w:rsidR="00B702C5">
        <w:t xml:space="preserve"> prosinca</w:t>
      </w:r>
      <w:r>
        <w:t xml:space="preserve"> 2017. godine</w:t>
      </w:r>
    </w:p>
    <w:p w:rsidRDefault="000A59A6" w:rsidP="000A59A6" w:rsidR="000A59A6">
      <w:pPr>
        <w:jc w:val="both"/>
      </w:pPr>
    </w:p>
    <w:p w:rsidRDefault="00A65334" w:rsidP="000A59A6" w:rsidR="00A65334">
      <w:pPr>
        <w:jc w:val="both"/>
      </w:pPr>
    </w:p>
    <w:p w:rsidRDefault="000A59A6" w:rsidP="000A59A6" w:rsidR="000A59A6">
      <w:pPr>
        <w:jc w:val="center"/>
      </w:pPr>
      <w:r w:rsidRPr="00EB185D">
        <w:t>r i j e š i o  j e</w:t>
      </w:r>
    </w:p>
    <w:p w:rsidRDefault="000A59A6" w:rsidP="000A59A6" w:rsidR="000A59A6">
      <w:pPr>
        <w:jc w:val="both"/>
      </w:pPr>
    </w:p>
    <w:p w:rsidRDefault="00A65334" w:rsidP="000A59A6" w:rsidR="00A65334">
      <w:pPr>
        <w:jc w:val="both"/>
      </w:pPr>
    </w:p>
    <w:p w:rsidRDefault="007C10AD" w:rsidP="007C10AD" w:rsidR="007C10AD">
      <w:pPr>
        <w:pStyle w:val="Odlomakpopisa"/>
        <w:numPr>
          <w:ilvl w:val="0"/>
          <w:numId w:val="4"/>
        </w:numPr>
        <w:ind w:hanging="349" w:left="709"/>
      </w:pPr>
      <w:r w:rsidRPr="0082755D">
        <w:t>Stečajno</w:t>
      </w:r>
      <w:r>
        <w:t>j</w:t>
      </w:r>
      <w:r w:rsidRPr="0082755D">
        <w:t xml:space="preserve"> upravitelj</w:t>
      </w:r>
      <w:r>
        <w:t>ici</w:t>
      </w:r>
      <w:r w:rsidR="00622F8B">
        <w:t xml:space="preserve"> </w:t>
      </w:r>
      <w:r w:rsidRPr="001C4007">
        <w:rPr>
          <w:b/>
        </w:rPr>
        <w:t>Blanki Gambiraža iz Osijeka, Bakarska 42, OIB 81085118009</w:t>
      </w:r>
      <w:r w:rsidR="00622F8B">
        <w:rPr>
          <w:b/>
        </w:rPr>
        <w:t xml:space="preserve"> </w:t>
      </w:r>
      <w:r>
        <w:t xml:space="preserve">odobrava se neto nagrada za rad za obnašanje dužnosti stečajnog upravitelja do stupanja na snagu Uredbe o kriterijima i načinu obračuna i plaćanja nagrade stečajnim upraviteljima (NN 105/15) u neto iznosu od </w:t>
      </w:r>
      <w:r w:rsidR="00622F8B">
        <w:t>89.447,23</w:t>
      </w:r>
      <w:r>
        <w:t xml:space="preserve"> kn</w:t>
      </w:r>
      <w:r w:rsidR="00622F8B">
        <w:t xml:space="preserve"> (136.369,12 kn bruto)</w:t>
      </w:r>
      <w:r>
        <w:t xml:space="preserve">.  </w:t>
      </w:r>
    </w:p>
    <w:p w:rsidRDefault="007C10AD" w:rsidP="007C10AD" w:rsidR="007C10AD">
      <w:pPr>
        <w:pStyle w:val="Odlomakpopisa"/>
        <w:numPr>
          <w:ilvl w:val="0"/>
          <w:numId w:val="4"/>
        </w:numPr>
        <w:ind w:hanging="349" w:left="709"/>
      </w:pPr>
      <w:r w:rsidRPr="0082755D">
        <w:t>Stečajno</w:t>
      </w:r>
      <w:r>
        <w:t>j</w:t>
      </w:r>
      <w:r w:rsidRPr="0082755D">
        <w:t xml:space="preserve"> upravitelj</w:t>
      </w:r>
      <w:r>
        <w:t>ici</w:t>
      </w:r>
      <w:r w:rsidR="00622F8B">
        <w:t xml:space="preserve"> </w:t>
      </w:r>
      <w:r w:rsidRPr="001C4007">
        <w:rPr>
          <w:b/>
        </w:rPr>
        <w:t>Blanki Gambiraža iz Osijeka, Bakarska 42, OIB 81085118009</w:t>
      </w:r>
      <w:r w:rsidR="00622F8B">
        <w:rPr>
          <w:b/>
        </w:rPr>
        <w:t xml:space="preserve"> </w:t>
      </w:r>
      <w:r>
        <w:t xml:space="preserve">odobrava se ukupna bruto nagrada za rad za obnašanje dužnosti stečajnog upravitelja nakon stupanja na snagu Uredbe o kriterijima i načinu obračuna i plaćanja nagrade stečajnim upraviteljima (NN 105/15) u iznosu od </w:t>
      </w:r>
      <w:r w:rsidR="00622F8B">
        <w:t>137.631,87</w:t>
      </w:r>
      <w:r>
        <w:t xml:space="preserve"> kn bruto.  </w:t>
      </w:r>
    </w:p>
    <w:p w:rsidRDefault="007C10AD" w:rsidP="007C10AD" w:rsidR="00622F8B">
      <w:pPr>
        <w:pStyle w:val="Bezproreda1"/>
        <w:numPr>
          <w:ilvl w:val="0"/>
          <w:numId w:val="4"/>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Pr>
          <w:rFonts w:hAnsi="Times New Roman" w:ascii="Times New Roman"/>
          <w:sz w:val="24"/>
          <w:szCs w:val="24"/>
        </w:rPr>
        <w:t>j</w:t>
      </w:r>
      <w:r w:rsidRPr="00952912">
        <w:rPr>
          <w:rFonts w:hAnsi="Times New Roman" w:ascii="Times New Roman"/>
          <w:sz w:val="24"/>
          <w:szCs w:val="24"/>
        </w:rPr>
        <w:t xml:space="preserve"> upravitelj</w:t>
      </w:r>
      <w:r>
        <w:rPr>
          <w:rFonts w:hAnsi="Times New Roman" w:ascii="Times New Roman"/>
          <w:sz w:val="24"/>
          <w:szCs w:val="24"/>
        </w:rPr>
        <w:t>ici</w:t>
      </w:r>
      <w:r w:rsidRPr="00952912">
        <w:rPr>
          <w:rFonts w:hAnsi="Times New Roman" w:ascii="Times New Roman"/>
          <w:sz w:val="24"/>
          <w:szCs w:val="24"/>
        </w:rPr>
        <w:t xml:space="preserve"> da nakon pravomoćnosti ovoga rješenja isplati   </w:t>
      </w:r>
      <w:r>
        <w:rPr>
          <w:rFonts w:hAnsi="Times New Roman" w:ascii="Times New Roman"/>
          <w:sz w:val="24"/>
          <w:szCs w:val="24"/>
        </w:rPr>
        <w:t xml:space="preserve"> iznos</w:t>
      </w:r>
      <w:r w:rsidR="00622F8B">
        <w:rPr>
          <w:rFonts w:hAnsi="Times New Roman" w:ascii="Times New Roman"/>
          <w:sz w:val="24"/>
          <w:szCs w:val="24"/>
        </w:rPr>
        <w:t xml:space="preserve"> iz točke 1. ovog rješenja umanjen za do sada isplaćeni dio nagrade od 43.650,00 kn</w:t>
      </w:r>
      <w:r w:rsidR="003B2118">
        <w:rPr>
          <w:rFonts w:hAnsi="Times New Roman" w:ascii="Times New Roman"/>
          <w:sz w:val="24"/>
          <w:szCs w:val="24"/>
        </w:rPr>
        <w:t xml:space="preserve"> neto</w:t>
      </w:r>
      <w:r w:rsidR="00622F8B">
        <w:rPr>
          <w:rFonts w:hAnsi="Times New Roman" w:ascii="Times New Roman"/>
          <w:sz w:val="24"/>
          <w:szCs w:val="24"/>
        </w:rPr>
        <w:t xml:space="preserve">, odnosno da isplati iznos od </w:t>
      </w:r>
      <w:r w:rsidR="00573530">
        <w:rPr>
          <w:rFonts w:hAnsi="Times New Roman" w:ascii="Times New Roman"/>
          <w:sz w:val="24"/>
          <w:szCs w:val="24"/>
        </w:rPr>
        <w:t>45.797,23 kn neto sa žiro računa stečajnog dužnika.</w:t>
      </w:r>
    </w:p>
    <w:p w:rsidRDefault="00622F8B" w:rsidP="007C10AD" w:rsidR="007C10AD" w:rsidRPr="00AE0CAC">
      <w:pPr>
        <w:pStyle w:val="Bezproreda1"/>
        <w:numPr>
          <w:ilvl w:val="0"/>
          <w:numId w:val="4"/>
        </w:numPr>
        <w:ind w:hanging="349" w:left="709"/>
        <w:jc w:val="both"/>
        <w:rPr>
          <w:rFonts w:hAnsi="Times New Roman" w:ascii="Times New Roman"/>
          <w:sz w:val="24"/>
          <w:szCs w:val="24"/>
        </w:rPr>
      </w:pPr>
      <w:r>
        <w:rPr>
          <w:rFonts w:hAnsi="Times New Roman" w:ascii="Times New Roman"/>
          <w:sz w:val="24"/>
          <w:szCs w:val="24"/>
        </w:rPr>
        <w:t xml:space="preserve">Dozvoljava se stečajnoj upraviteljici da nakon pravomoćnosti ovog rješenja isplati iznos iz točke 2. ovog rješenja sa žiro računa stečajnog dužnika. </w:t>
      </w:r>
    </w:p>
    <w:p w:rsidRDefault="007C10AD" w:rsidP="007C10AD" w:rsidR="007C10AD" w:rsidRPr="00573530">
      <w:pPr>
        <w:pStyle w:val="Bezproreda1"/>
        <w:numPr>
          <w:ilvl w:val="0"/>
          <w:numId w:val="4"/>
        </w:numPr>
        <w:ind w:hanging="349" w:left="709"/>
        <w:jc w:val="both"/>
      </w:pPr>
      <w:r w:rsidRPr="00952912">
        <w:rPr>
          <w:rFonts w:hAnsi="Times New Roman" w:ascii="Times New Roman"/>
          <w:sz w:val="24"/>
          <w:szCs w:val="24"/>
        </w:rPr>
        <w:t>Ovo rješenje objavit će se na</w:t>
      </w:r>
      <w:r>
        <w:rPr>
          <w:rFonts w:hAnsi="Times New Roman" w:ascii="Times New Roman"/>
          <w:sz w:val="24"/>
          <w:szCs w:val="24"/>
        </w:rPr>
        <w:t xml:space="preserve"> mrežnoj stranici</w:t>
      </w:r>
      <w:r w:rsidRPr="00952912">
        <w:rPr>
          <w:rFonts w:hAnsi="Times New Roman" w:ascii="Times New Roman"/>
          <w:sz w:val="24"/>
          <w:szCs w:val="24"/>
        </w:rPr>
        <w:t xml:space="preserve"> e-</w:t>
      </w:r>
      <w:r>
        <w:rPr>
          <w:rFonts w:hAnsi="Times New Roman" w:ascii="Times New Roman"/>
          <w:sz w:val="24"/>
          <w:szCs w:val="24"/>
        </w:rPr>
        <w:t>O</w:t>
      </w:r>
      <w:r w:rsidRPr="00952912">
        <w:rPr>
          <w:rFonts w:hAnsi="Times New Roman" w:ascii="Times New Roman"/>
          <w:sz w:val="24"/>
          <w:szCs w:val="24"/>
        </w:rPr>
        <w:t>glasnoj ploči</w:t>
      </w:r>
      <w:r>
        <w:rPr>
          <w:rFonts w:hAnsi="Times New Roman" w:ascii="Times New Roman"/>
          <w:sz w:val="24"/>
          <w:szCs w:val="24"/>
        </w:rPr>
        <w:t xml:space="preserve"> ovoga</w:t>
      </w:r>
      <w:r w:rsidRPr="00952912">
        <w:rPr>
          <w:rFonts w:hAnsi="Times New Roman" w:ascii="Times New Roman"/>
          <w:sz w:val="24"/>
          <w:szCs w:val="24"/>
        </w:rPr>
        <w:t xml:space="preserve"> suda</w:t>
      </w:r>
      <w:r>
        <w:rPr>
          <w:rFonts w:hAnsi="Times New Roman" w:ascii="Times New Roman"/>
          <w:sz w:val="24"/>
          <w:szCs w:val="24"/>
        </w:rPr>
        <w:t>.</w:t>
      </w:r>
    </w:p>
    <w:p w:rsidRDefault="00573530" w:rsidP="00573530" w:rsidR="00573530">
      <w:pPr>
        <w:pStyle w:val="Bezproreda1"/>
        <w:ind w:left="709"/>
        <w:jc w:val="both"/>
        <w:rPr>
          <w:rFonts w:hAnsi="Times New Roman" w:ascii="Times New Roman"/>
          <w:sz w:val="24"/>
          <w:szCs w:val="24"/>
        </w:rPr>
      </w:pPr>
    </w:p>
    <w:p w:rsidRDefault="00A65334" w:rsidP="00573530" w:rsidR="00A65334">
      <w:pPr>
        <w:pStyle w:val="Bezproreda1"/>
        <w:ind w:left="709"/>
        <w:jc w:val="both"/>
        <w:rPr>
          <w:rFonts w:hAnsi="Times New Roman" w:ascii="Times New Roman"/>
          <w:sz w:val="24"/>
          <w:szCs w:val="24"/>
        </w:rPr>
      </w:pPr>
    </w:p>
    <w:p w:rsidRDefault="00573530" w:rsidP="00573530" w:rsidR="00573530" w:rsidRPr="001F629D">
      <w:pPr>
        <w:pStyle w:val="Bezproreda1"/>
        <w:ind w:left="709"/>
        <w:jc w:val="center"/>
        <w:rPr>
          <w:rFonts w:hAnsi="Times New Roman" w:ascii="Times New Roman"/>
          <w:sz w:val="24"/>
          <w:szCs w:val="24"/>
        </w:rPr>
      </w:pPr>
      <w:r w:rsidRPr="001F629D">
        <w:rPr>
          <w:rFonts w:hAnsi="Times New Roman" w:ascii="Times New Roman"/>
          <w:sz w:val="24"/>
          <w:szCs w:val="24"/>
        </w:rPr>
        <w:t>O b r a z l o ž e n</w:t>
      </w:r>
      <w:r w:rsidR="003B2118">
        <w:rPr>
          <w:rFonts w:hAnsi="Times New Roman" w:ascii="Times New Roman"/>
          <w:sz w:val="24"/>
          <w:szCs w:val="24"/>
        </w:rPr>
        <w:t xml:space="preserve"> </w:t>
      </w:r>
      <w:r w:rsidRPr="001F629D">
        <w:rPr>
          <w:rFonts w:hAnsi="Times New Roman" w:ascii="Times New Roman"/>
          <w:sz w:val="24"/>
          <w:szCs w:val="24"/>
        </w:rPr>
        <w:t>j e</w:t>
      </w:r>
    </w:p>
    <w:p w:rsidRDefault="00573530" w:rsidP="00573530" w:rsidR="00573530">
      <w:pPr>
        <w:pStyle w:val="Bezproreda1"/>
        <w:ind w:left="709"/>
        <w:jc w:val="center"/>
      </w:pPr>
    </w:p>
    <w:p w:rsidRDefault="00A65334" w:rsidP="00573530" w:rsidR="00A65334" w:rsidRPr="001F629D">
      <w:pPr>
        <w:pStyle w:val="Bezproreda1"/>
        <w:ind w:left="709"/>
        <w:jc w:val="center"/>
      </w:pPr>
    </w:p>
    <w:p w:rsidRDefault="00573530" w:rsidP="00573530" w:rsidR="00573530">
      <w:pPr>
        <w:ind w:firstLine="708"/>
      </w:pPr>
      <w:r>
        <w:t>Rješenjem ovog suda, broj 5 St-638/11</w:t>
      </w:r>
      <w:r w:rsidR="007F006E">
        <w:t>-5 od 16.02.2012.g.</w:t>
      </w:r>
      <w:r>
        <w:t xml:space="preserve"> (pravomoćno </w:t>
      </w:r>
      <w:r w:rsidR="007F006E">
        <w:t>12.08.2012</w:t>
      </w:r>
      <w:r>
        <w:t xml:space="preserve">. g.) otvoren je stečajni postupak nad dužnikom: </w:t>
      </w:r>
      <w:r w:rsidR="007F006E" w:rsidRPr="007F006E">
        <w:rPr>
          <w:b/>
          <w:bCs/>
          <w:iCs/>
        </w:rPr>
        <w:t xml:space="preserve">SREĆA I SPAS d.o.o., Peskovec, Peskovec 150, </w:t>
      </w:r>
      <w:r w:rsidR="007F006E" w:rsidRPr="007F006E">
        <w:rPr>
          <w:b/>
        </w:rPr>
        <w:t>MBS 080185309, OIB 16336529667</w:t>
      </w:r>
      <w:r w:rsidR="007F006E">
        <w:rPr>
          <w:b/>
        </w:rPr>
        <w:t>,</w:t>
      </w:r>
      <w:r w:rsidR="007F006E">
        <w:rPr>
          <w:rFonts w:cs="Arial" w:hAnsi="Arial" w:ascii="Arial"/>
          <w:bCs/>
          <w:iCs/>
        </w:rPr>
        <w:t xml:space="preserve"> </w:t>
      </w:r>
      <w:r>
        <w:t xml:space="preserve">a za stečajnu upraviteljicu imenovana je Blanka Gambiraža iz Osijeka.  </w:t>
      </w:r>
    </w:p>
    <w:p w:rsidRDefault="00573530" w:rsidP="00573530" w:rsidR="00573530">
      <w:pPr>
        <w:tabs>
          <w:tab w:pos="1155" w:val="left"/>
        </w:tabs>
      </w:pPr>
    </w:p>
    <w:p w:rsidRDefault="00A65334" w:rsidP="00573530" w:rsidR="00A65334">
      <w:pPr>
        <w:tabs>
          <w:tab w:pos="1155" w:val="left"/>
        </w:tabs>
      </w:pPr>
    </w:p>
    <w:p w:rsidRDefault="003B2118" w:rsidP="003B2118" w:rsidR="003B2118" w:rsidRPr="000A59A6">
      <w:pPr>
        <w:ind w:hanging="720" w:left="360"/>
        <w:jc w:val="right"/>
      </w:pPr>
      <w:r>
        <w:lastRenderedPageBreak/>
        <w:tab/>
      </w:r>
      <w:r w:rsidRPr="000A59A6">
        <w:t>6 St-</w:t>
      </w:r>
      <w:r>
        <w:t>638/11-161</w:t>
      </w:r>
      <w:r w:rsidRPr="000A59A6">
        <w:t xml:space="preserve">     </w:t>
      </w:r>
    </w:p>
    <w:p w:rsidRDefault="00A65334" w:rsidP="003B2118" w:rsidR="00A65334">
      <w:pPr>
        <w:tabs>
          <w:tab w:pos="5550" w:val="left"/>
        </w:tabs>
      </w:pPr>
    </w:p>
    <w:p w:rsidRDefault="00A65334" w:rsidP="00573530" w:rsidR="00A65334">
      <w:pPr>
        <w:tabs>
          <w:tab w:pos="1155" w:val="left"/>
        </w:tabs>
      </w:pPr>
    </w:p>
    <w:p w:rsidRDefault="00573530" w:rsidP="00573530" w:rsidR="00573530">
      <w:pPr>
        <w:pStyle w:val="Odlomakpopisa"/>
        <w:ind w:firstLine="708" w:left="0"/>
      </w:pPr>
      <w:r w:rsidRPr="00931529">
        <w:t xml:space="preserve">Podneskom od </w:t>
      </w:r>
      <w:r w:rsidR="007F006E" w:rsidRPr="00931529">
        <w:t>04</w:t>
      </w:r>
      <w:r w:rsidRPr="00931529">
        <w:t>. prosinca 201</w:t>
      </w:r>
      <w:r w:rsidR="007F006E" w:rsidRPr="00931529">
        <w:t>7</w:t>
      </w:r>
      <w:r w:rsidRPr="00931529">
        <w:t xml:space="preserve">. g. stečajna upraviteljica predložila je da joj se odobri konačna nagrada za rad budući je unovčena sva imovina stečajnog dužnika u ukupnom iznosu od </w:t>
      </w:r>
      <w:r w:rsidR="007F006E" w:rsidRPr="00931529">
        <w:t>3.028.385,80</w:t>
      </w:r>
      <w:r w:rsidR="00220248">
        <w:t xml:space="preserve"> kn s tim</w:t>
      </w:r>
      <w:r w:rsidRPr="00931529">
        <w:t xml:space="preserve"> da je dio imovine</w:t>
      </w:r>
      <w:r w:rsidR="00220248">
        <w:t xml:space="preserve"> </w:t>
      </w:r>
      <w:r w:rsidR="00220248" w:rsidRPr="00931529">
        <w:t>u iznosu od 1.490.787,20 kn</w:t>
      </w:r>
      <w:r w:rsidRPr="00931529">
        <w:t xml:space="preserve"> unovčen prije 10.10.2015. g. odnosno </w:t>
      </w:r>
      <w:r w:rsidR="00220248">
        <w:t>prije</w:t>
      </w:r>
      <w:r w:rsidRPr="00931529">
        <w:t xml:space="preserve"> stupanja na snagu nove Uredbe o kriterijima i načinu obračuna i plaćanja nagrada stečajnim upraviteljima (u daljnjem tekstu Uredba/2015) a dio imovine u iznosu od </w:t>
      </w:r>
      <w:r w:rsidR="007F006E" w:rsidRPr="00931529">
        <w:t>1.537.598,60 kn unovčen</w:t>
      </w:r>
      <w:r w:rsidRPr="00931529">
        <w:t xml:space="preserve"> je nakon 10.10.2015. g., odnosno nakon stupanja na snagu </w:t>
      </w:r>
      <w:r w:rsidR="007F006E" w:rsidRPr="00931529">
        <w:t>Uredbe/2015. Slijedom navedenog</w:t>
      </w:r>
      <w:r w:rsidRPr="00931529">
        <w:t xml:space="preserve"> </w:t>
      </w:r>
      <w:r w:rsidR="007F006E" w:rsidRPr="00931529">
        <w:t>nekretnine</w:t>
      </w:r>
      <w:r w:rsidRPr="00931529">
        <w:t xml:space="preserve"> stečajnog dužnika</w:t>
      </w:r>
      <w:r w:rsidR="007F006E" w:rsidRPr="00931529">
        <w:t xml:space="preserve"> </w:t>
      </w:r>
      <w:r w:rsidR="00E32E8E" w:rsidRPr="00931529">
        <w:t xml:space="preserve">upisane u zk.ul. 24885, k.o. Grad Zagreb, </w:t>
      </w:r>
      <w:r w:rsidR="001F00AB" w:rsidRPr="00931529">
        <w:t xml:space="preserve"> k.č.br. 5322/9, 7. Etaža – prodane su  dana 06.08.2015.g. na trećoj javnoj dražbi održanoj u uredu javnog bilježnika Dragice Dumančić u Osijeku po cijeni od 512.800,00 kn  </w:t>
      </w:r>
      <w:r w:rsidR="007F006E" w:rsidRPr="00931529">
        <w:t xml:space="preserve">, </w:t>
      </w:r>
      <w:r w:rsidR="001F00AB" w:rsidRPr="00931529">
        <w:t xml:space="preserve">nekretnine </w:t>
      </w:r>
      <w:r w:rsidR="00E32E8E" w:rsidRPr="00931529">
        <w:t xml:space="preserve">upisane u zk.ul. 24885, k.o. Grad Zagreb, </w:t>
      </w:r>
      <w:r w:rsidR="007F006E" w:rsidRPr="00931529">
        <w:t>k.č.br. 5322/9, 8. Etaža</w:t>
      </w:r>
      <w:r w:rsidR="001F00AB" w:rsidRPr="00931529">
        <w:t xml:space="preserve"> – prodane su  dana 06.08.2015.g. na trećoj javnoj dražbi održanoj u uredu javnog bilježnika Dragice Dumančić u Osijeku po cijeni od 560.809,60 kn </w:t>
      </w:r>
      <w:r w:rsidR="007F006E" w:rsidRPr="00931529">
        <w:t xml:space="preserve">i </w:t>
      </w:r>
      <w:r w:rsidR="001F00AB" w:rsidRPr="00931529">
        <w:t xml:space="preserve">nekretnine </w:t>
      </w:r>
      <w:r w:rsidR="00E32E8E" w:rsidRPr="00931529">
        <w:t>upisane u zk.ul. 24886, k.o. Grad Zagreb,</w:t>
      </w:r>
      <w:r w:rsidR="007F006E" w:rsidRPr="00931529">
        <w:t xml:space="preserve"> k.č.br. 5322/10, 11. Etaža </w:t>
      </w:r>
      <w:r w:rsidR="00F970BF" w:rsidRPr="00931529">
        <w:t>prodane su  dana 06.08.2015.g. na 3. javnoj dražbi održanoj u uredu javnog bilježnika Dragice Dumančić u Osijeku po cijeni od 417.177,60 kn</w:t>
      </w:r>
      <w:r w:rsidR="007F006E" w:rsidRPr="00931529">
        <w:t>,</w:t>
      </w:r>
      <w:r w:rsidRPr="00931529">
        <w:t xml:space="preserve"> a nakon 10.10.2015. g. unovčen</w:t>
      </w:r>
      <w:r w:rsidR="007F006E" w:rsidRPr="00931529">
        <w:t xml:space="preserve">e su </w:t>
      </w:r>
      <w:r w:rsidR="00E32E8E" w:rsidRPr="00931529">
        <w:t xml:space="preserve">slijedeće </w:t>
      </w:r>
      <w:r w:rsidR="007F006E" w:rsidRPr="00931529">
        <w:t>nekretnine</w:t>
      </w:r>
      <w:r w:rsidR="00E32E8E" w:rsidRPr="00931529">
        <w:t xml:space="preserve"> stečajnog dužnika: zk.ul.</w:t>
      </w:r>
      <w:r w:rsidR="00F970BF" w:rsidRPr="00931529">
        <w:t xml:space="preserve"> </w:t>
      </w:r>
      <w:r w:rsidR="00E32E8E" w:rsidRPr="00931529">
        <w:t xml:space="preserve">879, k.o. Osijek, k.č.br. 2900 i k.č.br. 2901 – </w:t>
      </w:r>
      <w:r w:rsidR="00F970BF" w:rsidRPr="00931529">
        <w:t xml:space="preserve">prodano dana 06.04.2017.g. na petoj javnoj dražbi održanoj u uredu javnog bilježnika Dragice Dumančić u Osijeku po cijeni od 123.960,00 kn,  nekretnine upisane u </w:t>
      </w:r>
      <w:r w:rsidR="00E32E8E" w:rsidRPr="00931529">
        <w:t>zk.ul. 14081, k.o. Osijek, k.č.br. 5443, ZK tijelo III</w:t>
      </w:r>
      <w:r w:rsidR="00F970BF" w:rsidRPr="00931529">
        <w:t xml:space="preserve"> </w:t>
      </w:r>
      <w:r w:rsidR="00E32E8E" w:rsidRPr="00931529">
        <w:t xml:space="preserve"> </w:t>
      </w:r>
      <w:r w:rsidR="00F970BF" w:rsidRPr="00931529">
        <w:t>prodane su   dana 25.04.2017.g. na šestoj javnoj dražbi održanoj u uredu javnog bilježnika Dragice Dumančić u Osijeku po cijeni od 140.500,00 kn, nekretnine upisane u</w:t>
      </w:r>
      <w:r w:rsidR="00E32E8E" w:rsidRPr="00931529">
        <w:t xml:space="preserve"> zk.ul. </w:t>
      </w:r>
      <w:r w:rsidR="00ED4249" w:rsidRPr="00931529">
        <w:t>1373, k.o. Ičići, k.č.br. 919/3</w:t>
      </w:r>
      <w:r w:rsidR="00F970BF" w:rsidRPr="00931529">
        <w:t xml:space="preserve"> prodane su na devetoj sudskoj dražbi </w:t>
      </w:r>
      <w:r w:rsidR="00DE2F94" w:rsidRPr="00931529">
        <w:t xml:space="preserve">održanoj dana 29.05.2017.g. </w:t>
      </w:r>
      <w:r w:rsidR="00F970BF" w:rsidRPr="00931529">
        <w:t xml:space="preserve">po </w:t>
      </w:r>
      <w:r w:rsidR="00DE2F94" w:rsidRPr="00931529">
        <w:t xml:space="preserve">cijeni od 180.000,00 kn,  nekretnine upisane u </w:t>
      </w:r>
      <w:r w:rsidR="00ED4249" w:rsidRPr="00931529">
        <w:t>zk.ul. 5542, k.o. Osijek, k.č.br. 2898</w:t>
      </w:r>
      <w:r w:rsidR="00DE2F94" w:rsidRPr="00931529">
        <w:t xml:space="preserve"> prodane su na devetoj sudskoj dražbi održanoj dana 29.05.2017.g. po cijeni od 172.328,60 kn, nekretnine upisane u </w:t>
      </w:r>
      <w:r w:rsidR="00ED4249" w:rsidRPr="00931529">
        <w:t>zk.ul. 1372, k.o. Ičići, k.č.br. 919/2</w:t>
      </w:r>
      <w:r w:rsidR="00DE2F94" w:rsidRPr="00931529">
        <w:t xml:space="preserve"> prodane su dana 14.07.2017.g. na osmoj javnoj dražbi održanoj u uredu javnog bilježnika Dragice Dumančić u Osijeku po cijeni od</w:t>
      </w:r>
      <w:r w:rsidR="00ED4249" w:rsidRPr="00931529">
        <w:t xml:space="preserve"> </w:t>
      </w:r>
      <w:r w:rsidR="00DE2F94" w:rsidRPr="00931529">
        <w:t>111.300,00 kn</w:t>
      </w:r>
      <w:r w:rsidR="00ED4249" w:rsidRPr="00931529">
        <w:t xml:space="preserve">, </w:t>
      </w:r>
      <w:r w:rsidR="00DE2F94" w:rsidRPr="00931529">
        <w:t xml:space="preserve">nekretnine upisane u </w:t>
      </w:r>
      <w:r w:rsidR="00ED4249" w:rsidRPr="00931529">
        <w:t xml:space="preserve">zk.ul. 3, k.o. Beničanci, k.č.br. 355 </w:t>
      </w:r>
      <w:r w:rsidR="00DE2F94" w:rsidRPr="00931529">
        <w:t xml:space="preserve">prodane su dana 14.07.2017.g. na osmoj javnoj dražbi održanoj u uredu javnog bilježnika Dragice Dumančić u Osijeku po cijeni od 720.890,00 kn i </w:t>
      </w:r>
      <w:r w:rsidR="00ED4249" w:rsidRPr="00931529">
        <w:t xml:space="preserve">nekretnine upisane u zk.ul. 1371, k.o. Ičići, k.č.br. 919/1 </w:t>
      </w:r>
      <w:r w:rsidR="00DE2F94" w:rsidRPr="00931529">
        <w:t xml:space="preserve">prodane su dana </w:t>
      </w:r>
      <w:r w:rsidR="00BE4B1D" w:rsidRPr="00931529">
        <w:t>04.10</w:t>
      </w:r>
      <w:r w:rsidR="00DE2F94" w:rsidRPr="00931529">
        <w:t xml:space="preserve">.2017.g. na </w:t>
      </w:r>
      <w:r w:rsidR="00BE4B1D" w:rsidRPr="00931529">
        <w:t>devetoj</w:t>
      </w:r>
      <w:r w:rsidR="00DE2F94" w:rsidRPr="00931529">
        <w:t xml:space="preserve"> javnoj dražbi održanoj u uredu javnog bilježnika Dragice Dumančić u Osijeku po cijeni od</w:t>
      </w:r>
      <w:r w:rsidR="00BE4B1D" w:rsidRPr="00931529">
        <w:t xml:space="preserve"> 65.010,00 kn</w:t>
      </w:r>
      <w:r w:rsidR="00ED4249" w:rsidRPr="00931529">
        <w:t xml:space="preserve">, te pokretnine stečajnog dužnika koje su </w:t>
      </w:r>
      <w:r w:rsidR="00BE4B1D" w:rsidRPr="00931529">
        <w:t xml:space="preserve">prodane neposrednom pogodbom uz suglasnost odbora vjerovnika dana </w:t>
      </w:r>
      <w:r w:rsidR="00ED4249" w:rsidRPr="00931529">
        <w:t>21.07.2017.g.</w:t>
      </w:r>
      <w:r w:rsidR="00BE4B1D" w:rsidRPr="00931529">
        <w:t xml:space="preserve"> po cijeni od 23.610,00 kn. </w:t>
      </w:r>
    </w:p>
    <w:p w:rsidRDefault="003B2118" w:rsidP="00573530" w:rsidR="003B2118" w:rsidRPr="00931529">
      <w:pPr>
        <w:pStyle w:val="Odlomakpopisa"/>
        <w:ind w:firstLine="708" w:left="0"/>
      </w:pPr>
    </w:p>
    <w:p w:rsidRDefault="00BE4B1D" w:rsidP="00BE4B1D"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Uvidom u spis utvrđeno je da je u ovom stečajnom postupku unovčena stečajna masa i to kako je gore navedeno nekretnine i pokretnine.</w:t>
      </w:r>
    </w:p>
    <w:p w:rsidRDefault="00BE4B1D" w:rsidP="00BE4B1D" w:rsidR="00BE4B1D" w:rsidRPr="00931529">
      <w:pPr>
        <w:pStyle w:val="Bezproreda"/>
        <w:ind w:firstLine="708"/>
        <w:jc w:val="both"/>
        <w:rPr>
          <w:rFonts w:hAnsi="Times New Roman" w:ascii="Times New Roman"/>
          <w:sz w:val="24"/>
          <w:szCs w:val="24"/>
        </w:rPr>
      </w:pPr>
    </w:p>
    <w:p w:rsidRDefault="00BE4B1D" w:rsidP="00BE4B1D"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 xml:space="preserve">Slijedom gore navedenog stečajnu masu čini unovčena imovina u ukupnom iznosu od 3.028.385,80 kn. </w:t>
      </w:r>
    </w:p>
    <w:p w:rsidRDefault="00BE4B1D" w:rsidP="00BE4B1D" w:rsidR="00BE4B1D">
      <w:pPr>
        <w:pStyle w:val="Bezproreda"/>
        <w:ind w:firstLine="708"/>
        <w:jc w:val="both"/>
        <w:rPr>
          <w:rFonts w:hAnsi="Times New Roman" w:ascii="Times New Roman"/>
          <w:sz w:val="24"/>
          <w:szCs w:val="24"/>
        </w:rPr>
      </w:pPr>
      <w:r w:rsidRPr="00931529">
        <w:rPr>
          <w:rFonts w:hAnsi="Times New Roman" w:ascii="Times New Roman"/>
          <w:sz w:val="24"/>
          <w:szCs w:val="24"/>
        </w:rPr>
        <w:t>Urednom iz 2015. g. (koja je stupila na snagu dana</w:t>
      </w:r>
      <w:r w:rsidR="00C02127">
        <w:rPr>
          <w:rFonts w:hAnsi="Times New Roman" w:ascii="Times New Roman"/>
          <w:sz w:val="24"/>
          <w:szCs w:val="24"/>
        </w:rPr>
        <w:t xml:space="preserve"> 10.10.2015. g. </w:t>
      </w:r>
      <w:r w:rsidRPr="00931529">
        <w:rPr>
          <w:rFonts w:hAnsi="Times New Roman" w:ascii="Times New Roman"/>
          <w:sz w:val="24"/>
          <w:szCs w:val="24"/>
        </w:rPr>
        <w:t xml:space="preserve">kada prestaje važiti Uredba iz 2003. g.), u odredbi čl. 16. propisano je da će se za rad stečajnom upravitelju koji je obavljen do stupanja na snagu te Uredbe, obračunati nagrada po pravilima Uredbe iz 2003. g. pri čemu se ista obračunava na način da sud utvrdi postotak nagrade koja stečajnom upravitelju pripada prema pravilima te Uredbe (st. 2.). Za poslove obavljene nakon stupanja na snagu Uredbe iz 2015. g. nagrada se određuje po njenim pravilima, vodeći računa o postotku namirenja (st. 3.). </w:t>
      </w:r>
    </w:p>
    <w:p w:rsidRDefault="003B2118" w:rsidP="00BE4B1D" w:rsidR="003B2118">
      <w:pPr>
        <w:pStyle w:val="Bezproreda"/>
        <w:ind w:firstLine="708"/>
        <w:jc w:val="both"/>
        <w:rPr>
          <w:rFonts w:hAnsi="Times New Roman" w:ascii="Times New Roman"/>
          <w:sz w:val="24"/>
          <w:szCs w:val="24"/>
        </w:rPr>
      </w:pPr>
    </w:p>
    <w:p w:rsidRDefault="003B2118" w:rsidP="00BE4B1D" w:rsidR="003B2118">
      <w:pPr>
        <w:pStyle w:val="Bezproreda"/>
        <w:ind w:firstLine="708"/>
        <w:jc w:val="both"/>
        <w:rPr>
          <w:rFonts w:hAnsi="Times New Roman" w:ascii="Times New Roman"/>
          <w:sz w:val="24"/>
          <w:szCs w:val="24"/>
        </w:rPr>
      </w:pPr>
    </w:p>
    <w:p w:rsidRDefault="003B2118" w:rsidP="003B2118" w:rsidR="003B2118" w:rsidRPr="003B2118">
      <w:pPr>
        <w:pStyle w:val="Bezproreda"/>
        <w:ind w:firstLine="708"/>
        <w:jc w:val="right"/>
        <w:rPr>
          <w:rFonts w:hAnsi="Times New Roman" w:ascii="Times New Roman"/>
          <w:sz w:val="24"/>
          <w:szCs w:val="24"/>
        </w:rPr>
      </w:pPr>
      <w:r w:rsidRPr="003B2118">
        <w:rPr>
          <w:rFonts w:hAnsi="Times New Roman" w:ascii="Times New Roman"/>
          <w:sz w:val="24"/>
          <w:szCs w:val="24"/>
        </w:rPr>
        <w:lastRenderedPageBreak/>
        <w:t xml:space="preserve">6 St-638/11-161     </w:t>
      </w:r>
    </w:p>
    <w:p w:rsidRDefault="00BE4B1D" w:rsidP="00BE4B1D" w:rsidR="00BE4B1D" w:rsidRPr="00931529">
      <w:pPr>
        <w:pStyle w:val="Bezproreda"/>
        <w:ind w:firstLine="708"/>
        <w:jc w:val="both"/>
        <w:rPr>
          <w:rFonts w:hAnsi="Times New Roman" w:ascii="Times New Roman"/>
          <w:sz w:val="24"/>
          <w:szCs w:val="24"/>
        </w:rPr>
      </w:pPr>
    </w:p>
    <w:p w:rsidRDefault="00BE4B1D" w:rsidP="00BE4B1D"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 xml:space="preserve">Primjenjujući pravilo iz Uredbe iz 2015. g. stečajnom se upravitelju za rad obavljen do 10.10.2015. g. obračunava nagrada po Uredbi iz 2003. g. a potom po Uredbi iz 2015. g. Osnovni kriterij primjene Uredaba jest kada je rad obavljen, što uz primjenu propisanog kriterija obračuna nagrade znači da je mjerodavno vrijeme kada je stečajna masa unovčena. </w:t>
      </w:r>
    </w:p>
    <w:p w:rsidRDefault="00BE4B1D" w:rsidP="00BE4B1D" w:rsidR="00BE4B1D" w:rsidRPr="00931529">
      <w:pPr>
        <w:pStyle w:val="Bezproreda"/>
        <w:ind w:firstLine="708"/>
        <w:jc w:val="both"/>
        <w:rPr>
          <w:rFonts w:hAnsi="Times New Roman" w:ascii="Times New Roman"/>
          <w:sz w:val="24"/>
          <w:szCs w:val="24"/>
        </w:rPr>
      </w:pPr>
    </w:p>
    <w:p w:rsidRDefault="00BE4B1D" w:rsidP="00BE4B1D"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Slijedom navedenog nagrada se stečajnom upravitelju odmjerava:</w:t>
      </w:r>
    </w:p>
    <w:p w:rsidRDefault="00BE4B1D" w:rsidP="00BE4B1D" w:rsidR="00BE4B1D" w:rsidRPr="00931529">
      <w:pPr>
        <w:pStyle w:val="Bezproreda"/>
        <w:numPr>
          <w:ilvl w:val="0"/>
          <w:numId w:val="5"/>
        </w:numPr>
        <w:jc w:val="both"/>
        <w:rPr>
          <w:rFonts w:hAnsi="Times New Roman" w:ascii="Times New Roman"/>
          <w:sz w:val="24"/>
          <w:szCs w:val="24"/>
        </w:rPr>
      </w:pPr>
      <w:r w:rsidRPr="00931529">
        <w:rPr>
          <w:rFonts w:hAnsi="Times New Roman" w:ascii="Times New Roman"/>
          <w:sz w:val="24"/>
          <w:szCs w:val="24"/>
        </w:rPr>
        <w:t>primjenom kriterija iz Uredbe iz 2003. g. u odnosu na vrijednost stečajne mase unovčene do stupanja na snagu Uredbe iz 2015. g. (10.10.2015. g.), što u konkretnom slučaju znači da je u tom razdoblju unovčena stečajna masa u iznosu od 1.490.787,20 kn – nekretnine.</w:t>
      </w:r>
    </w:p>
    <w:p w:rsidRDefault="00BE4B1D" w:rsidP="00BE4B1D" w:rsidR="00BE4B1D" w:rsidRPr="00931529">
      <w:pPr>
        <w:pStyle w:val="Bezproreda"/>
        <w:numPr>
          <w:ilvl w:val="0"/>
          <w:numId w:val="5"/>
        </w:numPr>
        <w:jc w:val="both"/>
        <w:rPr>
          <w:rFonts w:hAnsi="Times New Roman" w:ascii="Times New Roman"/>
          <w:sz w:val="24"/>
          <w:szCs w:val="24"/>
        </w:rPr>
      </w:pPr>
      <w:r w:rsidRPr="00931529">
        <w:rPr>
          <w:rFonts w:hAnsi="Times New Roman" w:ascii="Times New Roman"/>
          <w:sz w:val="24"/>
          <w:szCs w:val="24"/>
        </w:rPr>
        <w:t>primjenom kriterija iz Uredbe iz 2015. g. u odnosu na vrijednost stečajne mase unovčene nakon njenog stupanja na snagu, što u konkretnom slučaju znači unovčena stečajna masa u iznosu od 1.537.598,60 kn – nekretnine i pokretnine.</w:t>
      </w:r>
    </w:p>
    <w:p w:rsidRDefault="00BE4B1D" w:rsidP="00BE4B1D" w:rsidR="00BE4B1D" w:rsidRPr="00931529">
      <w:pPr>
        <w:pStyle w:val="Bezproreda"/>
        <w:ind w:left="1068"/>
        <w:jc w:val="both"/>
        <w:rPr>
          <w:rFonts w:hAnsi="Times New Roman" w:ascii="Times New Roman"/>
          <w:sz w:val="24"/>
          <w:szCs w:val="24"/>
        </w:rPr>
      </w:pPr>
    </w:p>
    <w:p w:rsidRDefault="00BE4B1D" w:rsidP="00BE4B1D"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 xml:space="preserve">Iznos od 1.490.787,20 kn kada se podijeli sa ukupnim iznosom unovčene stečajne mase u iznosu od 3.028.385,80 kn predstavlja </w:t>
      </w:r>
      <w:r w:rsidR="009B78A9" w:rsidRPr="00931529">
        <w:rPr>
          <w:rFonts w:hAnsi="Times New Roman" w:ascii="Times New Roman"/>
          <w:sz w:val="24"/>
          <w:szCs w:val="24"/>
        </w:rPr>
        <w:t>49,23</w:t>
      </w:r>
      <w:r w:rsidRPr="00931529">
        <w:rPr>
          <w:rFonts w:hAnsi="Times New Roman" w:ascii="Times New Roman"/>
          <w:sz w:val="24"/>
          <w:szCs w:val="24"/>
        </w:rPr>
        <w:t>% od ukupno unovčene stečajne mase.</w:t>
      </w:r>
    </w:p>
    <w:p w:rsidRDefault="00BE4B1D" w:rsidP="00BE4B1D"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Iznos od</w:t>
      </w:r>
      <w:r w:rsidR="009B78A9" w:rsidRPr="00931529">
        <w:rPr>
          <w:rFonts w:hAnsi="Times New Roman" w:ascii="Times New Roman"/>
          <w:sz w:val="24"/>
          <w:szCs w:val="24"/>
        </w:rPr>
        <w:t xml:space="preserve"> 1.537.598,60</w:t>
      </w:r>
      <w:r w:rsidRPr="00931529">
        <w:rPr>
          <w:rFonts w:hAnsi="Times New Roman" w:ascii="Times New Roman"/>
          <w:sz w:val="24"/>
          <w:szCs w:val="24"/>
        </w:rPr>
        <w:t xml:space="preserve"> kn kada se podijeli sa ukupnim iznosom unovčene stečajne mase od </w:t>
      </w:r>
      <w:r w:rsidR="009B78A9" w:rsidRPr="00931529">
        <w:rPr>
          <w:rFonts w:hAnsi="Times New Roman" w:ascii="Times New Roman"/>
          <w:sz w:val="24"/>
          <w:szCs w:val="24"/>
        </w:rPr>
        <w:t>3.028.385,80</w:t>
      </w:r>
      <w:r w:rsidRPr="00931529">
        <w:rPr>
          <w:rFonts w:hAnsi="Times New Roman" w:ascii="Times New Roman"/>
          <w:sz w:val="24"/>
          <w:szCs w:val="24"/>
        </w:rPr>
        <w:t xml:space="preserve"> kn predstavlja </w:t>
      </w:r>
      <w:r w:rsidR="009B78A9" w:rsidRPr="00931529">
        <w:rPr>
          <w:rFonts w:hAnsi="Times New Roman" w:ascii="Times New Roman"/>
          <w:sz w:val="24"/>
          <w:szCs w:val="24"/>
        </w:rPr>
        <w:t>50,77</w:t>
      </w:r>
      <w:r w:rsidRPr="00931529">
        <w:rPr>
          <w:rFonts w:hAnsi="Times New Roman" w:ascii="Times New Roman"/>
          <w:sz w:val="24"/>
          <w:szCs w:val="24"/>
        </w:rPr>
        <w:t>% ukupno unovčene stečajne mase.</w:t>
      </w:r>
    </w:p>
    <w:p w:rsidRDefault="00BE4B1D" w:rsidP="00BE4B1D" w:rsidR="00BE4B1D" w:rsidRPr="00931529">
      <w:pPr>
        <w:pStyle w:val="Bezproreda"/>
        <w:jc w:val="both"/>
        <w:rPr>
          <w:rFonts w:hAnsi="Times New Roman" w:ascii="Times New Roman"/>
          <w:sz w:val="24"/>
          <w:szCs w:val="24"/>
        </w:rPr>
      </w:pPr>
    </w:p>
    <w:p w:rsidRDefault="00BE4B1D" w:rsidP="00931529" w:rsidR="00BE4B1D" w:rsidRPr="00931529">
      <w:pPr>
        <w:pStyle w:val="Bezproreda"/>
        <w:ind w:firstLine="708"/>
        <w:jc w:val="both"/>
        <w:rPr>
          <w:rFonts w:hAnsi="Times New Roman" w:ascii="Times New Roman"/>
          <w:sz w:val="24"/>
          <w:szCs w:val="24"/>
        </w:rPr>
      </w:pPr>
      <w:r w:rsidRPr="00931529">
        <w:rPr>
          <w:rFonts w:hAnsi="Times New Roman" w:ascii="Times New Roman"/>
          <w:sz w:val="24"/>
          <w:szCs w:val="24"/>
        </w:rPr>
        <w:t>Slijedom navedenog budući je čl. 4 Uredbe o kriterij</w:t>
      </w:r>
      <w:r w:rsidR="00C02127">
        <w:rPr>
          <w:rFonts w:hAnsi="Times New Roman" w:ascii="Times New Roman"/>
          <w:sz w:val="24"/>
          <w:szCs w:val="24"/>
        </w:rPr>
        <w:t>ima</w:t>
      </w:r>
      <w:r w:rsidRPr="00931529">
        <w:rPr>
          <w:rFonts w:hAnsi="Times New Roman" w:ascii="Times New Roman"/>
          <w:sz w:val="24"/>
          <w:szCs w:val="24"/>
        </w:rPr>
        <w:t xml:space="preserve"> i načinu obračuna i plaćanja nagrada stečajnim upraviteljima (NN 189/03) određen način obračuna konačne nagrade stečajnom upravitelju temeljem kojeg </w:t>
      </w:r>
      <w:r w:rsidR="009B78A9" w:rsidRPr="00931529">
        <w:rPr>
          <w:rFonts w:hAnsi="Times New Roman" w:ascii="Times New Roman"/>
          <w:sz w:val="24"/>
          <w:szCs w:val="24"/>
        </w:rPr>
        <w:t xml:space="preserve"> </w:t>
      </w:r>
      <w:r w:rsidRPr="00931529">
        <w:rPr>
          <w:rFonts w:hAnsi="Times New Roman" w:ascii="Times New Roman"/>
          <w:sz w:val="24"/>
          <w:szCs w:val="24"/>
        </w:rPr>
        <w:t xml:space="preserve">za vrijednost unovčene stečajne mase u iznosu od </w:t>
      </w:r>
      <w:r w:rsidR="009B78A9" w:rsidRPr="00931529">
        <w:rPr>
          <w:rFonts w:hAnsi="Times New Roman" w:ascii="Times New Roman"/>
          <w:sz w:val="24"/>
          <w:szCs w:val="24"/>
        </w:rPr>
        <w:t>5</w:t>
      </w:r>
      <w:r w:rsidRPr="00931529">
        <w:rPr>
          <w:rFonts w:hAnsi="Times New Roman" w:ascii="Times New Roman"/>
          <w:sz w:val="24"/>
          <w:szCs w:val="24"/>
        </w:rPr>
        <w:t xml:space="preserve">00.000,00 kn – </w:t>
      </w:r>
      <w:r w:rsidR="009B78A9" w:rsidRPr="00931529">
        <w:rPr>
          <w:rFonts w:hAnsi="Times New Roman" w:ascii="Times New Roman"/>
          <w:sz w:val="24"/>
          <w:szCs w:val="24"/>
        </w:rPr>
        <w:t>2.0</w:t>
      </w:r>
      <w:r w:rsidRPr="00931529">
        <w:rPr>
          <w:rFonts w:hAnsi="Times New Roman" w:ascii="Times New Roman"/>
          <w:sz w:val="24"/>
          <w:szCs w:val="24"/>
        </w:rPr>
        <w:t>00.000,00 kn</w:t>
      </w:r>
      <w:r w:rsidR="009B78A9" w:rsidRPr="00931529">
        <w:rPr>
          <w:rFonts w:hAnsi="Times New Roman" w:ascii="Times New Roman"/>
          <w:sz w:val="24"/>
          <w:szCs w:val="24"/>
        </w:rPr>
        <w:t>, neto iznos</w:t>
      </w:r>
      <w:r w:rsidRPr="00931529">
        <w:rPr>
          <w:rFonts w:hAnsi="Times New Roman" w:ascii="Times New Roman"/>
          <w:sz w:val="24"/>
          <w:szCs w:val="24"/>
        </w:rPr>
        <w:t xml:space="preserve"> nagrada stečajnom upravitelju iznosi od </w:t>
      </w:r>
      <w:r w:rsidR="009B78A9" w:rsidRPr="00931529">
        <w:rPr>
          <w:rFonts w:hAnsi="Times New Roman" w:ascii="Times New Roman"/>
          <w:sz w:val="24"/>
          <w:szCs w:val="24"/>
        </w:rPr>
        <w:t xml:space="preserve">5% </w:t>
      </w:r>
      <w:r w:rsidRPr="00931529">
        <w:rPr>
          <w:rFonts w:hAnsi="Times New Roman" w:ascii="Times New Roman"/>
          <w:sz w:val="24"/>
          <w:szCs w:val="24"/>
        </w:rPr>
        <w:t>-</w:t>
      </w:r>
      <w:r w:rsidR="009B78A9" w:rsidRPr="00931529">
        <w:rPr>
          <w:rFonts w:hAnsi="Times New Roman" w:ascii="Times New Roman"/>
          <w:sz w:val="24"/>
          <w:szCs w:val="24"/>
        </w:rPr>
        <w:t xml:space="preserve"> 8</w:t>
      </w:r>
      <w:r w:rsidRPr="00931529">
        <w:rPr>
          <w:rFonts w:hAnsi="Times New Roman" w:ascii="Times New Roman"/>
          <w:sz w:val="24"/>
          <w:szCs w:val="24"/>
        </w:rPr>
        <w:t>% vrijednosti unovčene stečajne mase</w:t>
      </w:r>
      <w:r w:rsidR="009B78A9" w:rsidRPr="00931529">
        <w:rPr>
          <w:rFonts w:hAnsi="Times New Roman" w:ascii="Times New Roman"/>
          <w:sz w:val="24"/>
          <w:szCs w:val="24"/>
        </w:rPr>
        <w:t>,</w:t>
      </w:r>
      <w:r w:rsidRPr="00931529">
        <w:rPr>
          <w:rFonts w:hAnsi="Times New Roman" w:ascii="Times New Roman"/>
          <w:sz w:val="24"/>
          <w:szCs w:val="24"/>
        </w:rPr>
        <w:t xml:space="preserve"> </w:t>
      </w:r>
      <w:r w:rsidR="009B78A9" w:rsidRPr="00931529">
        <w:rPr>
          <w:rFonts w:hAnsi="Times New Roman" w:ascii="Times New Roman"/>
          <w:sz w:val="24"/>
          <w:szCs w:val="24"/>
        </w:rPr>
        <w:t>n</w:t>
      </w:r>
      <w:r w:rsidRPr="00931529">
        <w:rPr>
          <w:rFonts w:hAnsi="Times New Roman" w:ascii="Times New Roman"/>
          <w:sz w:val="24"/>
          <w:szCs w:val="24"/>
        </w:rPr>
        <w:t xml:space="preserve">a iznos od </w:t>
      </w:r>
      <w:r w:rsidR="009B78A9" w:rsidRPr="00931529">
        <w:rPr>
          <w:rFonts w:hAnsi="Times New Roman" w:ascii="Times New Roman"/>
          <w:sz w:val="24"/>
          <w:szCs w:val="24"/>
        </w:rPr>
        <w:t>1.490.787,20</w:t>
      </w:r>
      <w:r w:rsidRPr="00931529">
        <w:rPr>
          <w:rFonts w:hAnsi="Times New Roman" w:ascii="Times New Roman"/>
          <w:sz w:val="24"/>
          <w:szCs w:val="24"/>
        </w:rPr>
        <w:t xml:space="preserve"> kn koji predstavlja </w:t>
      </w:r>
      <w:r w:rsidR="009B78A9" w:rsidRPr="00931529">
        <w:rPr>
          <w:rFonts w:hAnsi="Times New Roman" w:ascii="Times New Roman"/>
          <w:sz w:val="24"/>
          <w:szCs w:val="24"/>
        </w:rPr>
        <w:t>49,77</w:t>
      </w:r>
      <w:r w:rsidRPr="00931529">
        <w:rPr>
          <w:rFonts w:hAnsi="Times New Roman" w:ascii="Times New Roman"/>
          <w:sz w:val="24"/>
          <w:szCs w:val="24"/>
        </w:rPr>
        <w:t xml:space="preserve">% od ukupno unovčene stečajne mase, primjenjuje se postotak od </w:t>
      </w:r>
      <w:r w:rsidR="009B78A9" w:rsidRPr="00931529">
        <w:rPr>
          <w:rFonts w:hAnsi="Times New Roman" w:ascii="Times New Roman"/>
          <w:sz w:val="24"/>
          <w:szCs w:val="24"/>
        </w:rPr>
        <w:t>6</w:t>
      </w:r>
      <w:r w:rsidRPr="00931529">
        <w:rPr>
          <w:rFonts w:hAnsi="Times New Roman" w:ascii="Times New Roman"/>
          <w:sz w:val="24"/>
          <w:szCs w:val="24"/>
        </w:rPr>
        <w:t xml:space="preserve">% uzimajući u obzir obujam poslova i rad stečajne upraviteljice određuje joj se nagrada u neto iznosu od </w:t>
      </w:r>
      <w:r w:rsidR="009B78A9" w:rsidRPr="00931529">
        <w:rPr>
          <w:rFonts w:hAnsi="Times New Roman" w:ascii="Times New Roman"/>
          <w:sz w:val="24"/>
          <w:szCs w:val="24"/>
        </w:rPr>
        <w:t>89.447,23</w:t>
      </w:r>
      <w:r w:rsidRPr="00931529">
        <w:rPr>
          <w:rFonts w:hAnsi="Times New Roman" w:ascii="Times New Roman"/>
          <w:sz w:val="24"/>
          <w:szCs w:val="24"/>
        </w:rPr>
        <w:t xml:space="preserve"> kn</w:t>
      </w:r>
      <w:r w:rsidR="009B78A9" w:rsidRPr="00931529">
        <w:rPr>
          <w:rFonts w:hAnsi="Times New Roman" w:ascii="Times New Roman"/>
          <w:sz w:val="24"/>
          <w:szCs w:val="24"/>
        </w:rPr>
        <w:t xml:space="preserve"> (što u bruto iznosu čini 136.369,12 kn)</w:t>
      </w:r>
      <w:r w:rsidRPr="00931529">
        <w:rPr>
          <w:rFonts w:hAnsi="Times New Roman" w:ascii="Times New Roman"/>
          <w:sz w:val="24"/>
          <w:szCs w:val="24"/>
        </w:rPr>
        <w:t>.</w:t>
      </w:r>
    </w:p>
    <w:p w:rsidRDefault="00BE4B1D" w:rsidP="003B2118" w:rsidR="0012468B" w:rsidRPr="00931529">
      <w:pPr>
        <w:pStyle w:val="t-9-8"/>
        <w:ind w:firstLine="708"/>
        <w:jc w:val="both"/>
      </w:pPr>
      <w:r w:rsidRPr="00931529">
        <w:t xml:space="preserve">Stečajna masa koja je unovčena nakon stupanja na snagu </w:t>
      </w:r>
      <w:r w:rsidR="00C02127">
        <w:t>Uredbe o kriterijima</w:t>
      </w:r>
      <w:r w:rsidRPr="00931529">
        <w:t xml:space="preserve"> i načinu obračuna i plaćanja nagrada stečajnim upraviteljima (NN 105/15) iznosi, a kako je to već gore navedeno, </w:t>
      </w:r>
      <w:r w:rsidR="009B78A9" w:rsidRPr="00931529">
        <w:t>1.537.598,60</w:t>
      </w:r>
      <w:r w:rsidRPr="00931529">
        <w:t xml:space="preserve"> kn (</w:t>
      </w:r>
      <w:r w:rsidR="009B78A9" w:rsidRPr="00931529">
        <w:t>50,77</w:t>
      </w:r>
      <w:r w:rsidRPr="00931529">
        <w:t>% od ukupno unovčene stečajne mase). Nadalje</w:t>
      </w:r>
      <w:r w:rsidR="0012468B" w:rsidRPr="00931529">
        <w:t xml:space="preserve"> prema članku 7. Uredbe o kriterijima i načinu obračuna i plaćanja nagrade stečajnim upraviteljima (NN 105/15) prema vrijednosti unovčene stečajne mase u  iznosu od 1.537.598,60</w:t>
      </w:r>
      <w:r w:rsidR="0012468B" w:rsidRPr="00931529">
        <w:rPr>
          <w:b/>
        </w:rPr>
        <w:t xml:space="preserve"> </w:t>
      </w:r>
      <w:r w:rsidR="0012468B" w:rsidRPr="00931529">
        <w:t>kn, bruto iznos nagrade određuje se:</w:t>
      </w:r>
    </w:p>
    <w:p w:rsidRDefault="008D5620" w:rsidP="0012468B" w:rsidR="0012468B" w:rsidRPr="00931529">
      <w:pPr>
        <w:pStyle w:val="t-9-8"/>
        <w:jc w:val="both"/>
      </w:pPr>
      <w:r>
        <w:t>n</w:t>
      </w:r>
      <w:r w:rsidR="0012468B" w:rsidRPr="00931529">
        <w:t>a iznos do 100.000,00 kn u postotku od 16% što iznosi 16.000,00 kn, na razliku od 100.000,01 kn do 300.000,00 kn u postotku od 12% što iznosi 23.999,99 kn,  na razliku od 300.000,01 kn do 500.000,00 kn u postotku od 10% što iznosi 19.999,99 kn, na razliku od 500.000,01 kn do 1.000.000,00 kn u postotku od 8% što iznosi 39.999,99 kn, na razliku od 1.000.000,01 kn do 1.537.598,60 kn u postotku od 7% što iznosi 37.631,90 kn, što ukupno iznosi 137.631,87 kn bruto.</w:t>
      </w:r>
    </w:p>
    <w:p w:rsidRDefault="0012468B" w:rsidP="00931529" w:rsidR="0012468B" w:rsidRPr="00931529">
      <w:pPr>
        <w:ind w:firstLine="708"/>
        <w:jc w:val="both"/>
      </w:pPr>
      <w:r w:rsidRPr="00931529">
        <w:t>Sukladno čl. 29</w:t>
      </w:r>
      <w:r w:rsidR="00931529" w:rsidRPr="00931529">
        <w:t>.</w:t>
      </w:r>
      <w:r w:rsidRPr="00931529">
        <w:t xml:space="preserve"> Stečajnog zakona („Narodne novine“ broj 44/96, 29/99, 129/00, 123/03, 197/03  187/04, 82/06,  116/10, 25/12, 133/12 i 45/13) i čl. 4 Uredbe o kriterijima i načinu obračuna i plaćanja nagrade stečajnim upraviteljima (NN 189/03)  stečajnoj upraviteljici je uzimajući u obzir obujam poslova i njen rad, određena konačna nagrada u iznosu kao u točki 1. izreke ovog </w:t>
      </w:r>
      <w:r w:rsidR="008D5620">
        <w:t>r</w:t>
      </w:r>
      <w:r w:rsidRPr="00931529">
        <w:t>ješenja.</w:t>
      </w:r>
    </w:p>
    <w:p w:rsidRDefault="0012468B" w:rsidP="0012468B" w:rsidR="0012468B">
      <w:pPr>
        <w:ind w:firstLine="708"/>
      </w:pPr>
    </w:p>
    <w:p w:rsidRDefault="003B2118" w:rsidP="003B2118" w:rsidR="003B2118">
      <w:pPr>
        <w:ind w:firstLine="708"/>
        <w:jc w:val="right"/>
      </w:pPr>
      <w:r w:rsidRPr="000A59A6">
        <w:lastRenderedPageBreak/>
        <w:t>6 St-</w:t>
      </w:r>
      <w:r>
        <w:t>638/11-161</w:t>
      </w:r>
      <w:r w:rsidRPr="000A59A6">
        <w:t xml:space="preserve">  </w:t>
      </w:r>
    </w:p>
    <w:p w:rsidRDefault="003B2118" w:rsidP="003B2118" w:rsidR="003B2118" w:rsidRPr="00931529">
      <w:pPr>
        <w:ind w:firstLine="708"/>
        <w:jc w:val="right"/>
      </w:pPr>
      <w:r w:rsidRPr="000A59A6">
        <w:t xml:space="preserve">   </w:t>
      </w:r>
    </w:p>
    <w:p w:rsidRDefault="0012468B" w:rsidP="00931529" w:rsidR="0012468B" w:rsidRPr="00931529">
      <w:pPr>
        <w:ind w:firstLine="708"/>
        <w:jc w:val="both"/>
      </w:pPr>
      <w:r w:rsidRPr="00931529">
        <w:t>Temeljem odredbe čl. 94</w:t>
      </w:r>
      <w:r w:rsidR="00931529" w:rsidRPr="00931529">
        <w:t>.</w:t>
      </w:r>
      <w:r w:rsidRPr="00931529">
        <w:t xml:space="preserve"> Stečajnog za</w:t>
      </w:r>
      <w:r w:rsidR="00931529" w:rsidRPr="00931529">
        <w:t>kona (NN 71/15) i odredbe čl. 7.,</w:t>
      </w:r>
      <w:r w:rsidRPr="00931529">
        <w:t xml:space="preserve"> 15</w:t>
      </w:r>
      <w:r w:rsidR="00931529" w:rsidRPr="00931529">
        <w:t>.</w:t>
      </w:r>
      <w:r w:rsidRPr="00931529">
        <w:t xml:space="preserve"> i 16</w:t>
      </w:r>
      <w:r w:rsidR="00931529" w:rsidRPr="00931529">
        <w:t>.</w:t>
      </w:r>
      <w:r w:rsidRPr="00931529">
        <w:t xml:space="preserve"> Uredbe o kriterijima i načinu obračuna i plaćanja nagrade stečajnim upraviteljima (NN 105/15) određena je bruto nagrada za poslove obavljene nakon stupanja na snagu Uredbe o kriterijima i načinu obračuna i plaćanja nagrade stečajnim upraviteljima (NN 105/15) kao u točki 2</w:t>
      </w:r>
      <w:r w:rsidR="00931529" w:rsidRPr="00931529">
        <w:t>.</w:t>
      </w:r>
      <w:r w:rsidRPr="00931529">
        <w:t xml:space="preserve"> izreke ovog </w:t>
      </w:r>
      <w:r w:rsidR="008D5620">
        <w:t>r</w:t>
      </w:r>
      <w:r w:rsidRPr="00931529">
        <w:t>ješenja.</w:t>
      </w:r>
    </w:p>
    <w:p w:rsidRDefault="0012468B" w:rsidP="0012468B" w:rsidR="0012468B" w:rsidRPr="00931529"/>
    <w:p w:rsidRDefault="00931529" w:rsidP="00931529" w:rsidR="00931529" w:rsidRPr="00931529">
      <w:pPr>
        <w:jc w:val="both"/>
      </w:pPr>
      <w:r w:rsidRPr="00931529">
        <w:t>S obzirom da je rješenjem ovog suda broj: St-638/11-86 od 08.07.2016.g. stečajnoj upraviteljici određen dio nagrade u neto iznosu od 43.650,00 kn za poslove koje je do tada obavila, kao i da je stečajna upraviteljica isplatila navedeni iznos sa žiro računa stečajnog dužnika, ovim rješenjem odobrava se istečajnoj upraviteljici isplata nagrade umanjena za do sada isplaćeni dio nagrade kako je to navedeno u točki 3. izreke ovog rješenja.</w:t>
      </w:r>
    </w:p>
    <w:p w:rsidRDefault="0012468B" w:rsidP="0012468B" w:rsidR="0012468B">
      <w:pPr>
        <w:ind w:firstLine="708"/>
        <w:jc w:val="center"/>
      </w:pPr>
    </w:p>
    <w:p w:rsidRDefault="00A65334" w:rsidP="0012468B" w:rsidR="00A65334">
      <w:pPr>
        <w:ind w:firstLine="708"/>
        <w:jc w:val="center"/>
      </w:pPr>
    </w:p>
    <w:p w:rsidRDefault="00A65334" w:rsidP="003B2118" w:rsidR="00A65334" w:rsidRPr="00931529"/>
    <w:p w:rsidRDefault="0012468B" w:rsidP="0012468B" w:rsidR="0012468B" w:rsidRPr="00931529">
      <w:pPr>
        <w:ind w:firstLine="708"/>
        <w:jc w:val="center"/>
      </w:pPr>
      <w:r w:rsidRPr="00931529">
        <w:t xml:space="preserve">U Osijeku </w:t>
      </w:r>
      <w:r w:rsidR="00A65334">
        <w:t>11.</w:t>
      </w:r>
      <w:r w:rsidRPr="00931529">
        <w:t xml:space="preserve"> prosinca 201</w:t>
      </w:r>
      <w:r w:rsidR="00931529" w:rsidRPr="00931529">
        <w:t>7</w:t>
      </w:r>
      <w:r w:rsidRPr="00931529">
        <w:t>. g.</w:t>
      </w:r>
    </w:p>
    <w:p w:rsidRDefault="0012468B" w:rsidP="0012468B" w:rsidR="0012468B" w:rsidRPr="00931529">
      <w:pPr>
        <w:tabs>
          <w:tab w:pos="6465" w:val="left"/>
        </w:tabs>
        <w:ind w:firstLine="708"/>
      </w:pPr>
      <w:r w:rsidRPr="00931529">
        <w:tab/>
      </w:r>
    </w:p>
    <w:p w:rsidRDefault="0012468B" w:rsidP="0012468B" w:rsidR="0012468B" w:rsidRPr="00931529">
      <w:pPr>
        <w:ind w:firstLine="708"/>
        <w:jc w:val="center"/>
      </w:pPr>
    </w:p>
    <w:p w:rsidRDefault="0012468B" w:rsidP="0012468B" w:rsidR="0012468B" w:rsidRPr="00931529">
      <w:pPr>
        <w:ind w:firstLine="708"/>
        <w:jc w:val="center"/>
      </w:pPr>
    </w:p>
    <w:p w:rsidRDefault="0012468B" w:rsidP="0012468B" w:rsidR="0012468B" w:rsidRPr="00931529">
      <w:pPr>
        <w:pStyle w:val="Bezproreda"/>
        <w:rPr>
          <w:rFonts w:hAnsi="Times New Roman" w:ascii="Times New Roman"/>
          <w:sz w:val="24"/>
          <w:szCs w:val="24"/>
        </w:rPr>
      </w:pPr>
      <w:r w:rsidRPr="00931529">
        <w:rPr>
          <w:rFonts w:hAnsi="Times New Roman" w:ascii="Times New Roman"/>
          <w:sz w:val="24"/>
          <w:szCs w:val="24"/>
        </w:rPr>
        <w:t>Zapisničar:</w:t>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t xml:space="preserve">   STEČAJNA SUTKINJA </w:t>
      </w:r>
    </w:p>
    <w:p w:rsidRDefault="0012468B" w:rsidP="0012468B" w:rsidR="0012468B">
      <w:pPr>
        <w:pStyle w:val="Bezproreda"/>
        <w:rPr>
          <w:rFonts w:hAnsi="Times New Roman" w:ascii="Times New Roman"/>
          <w:sz w:val="24"/>
          <w:szCs w:val="24"/>
        </w:rPr>
      </w:pPr>
      <w:r w:rsidRPr="00931529">
        <w:rPr>
          <w:rFonts w:hAnsi="Times New Roman" w:ascii="Times New Roman"/>
          <w:sz w:val="24"/>
          <w:szCs w:val="24"/>
        </w:rPr>
        <w:t>Danijela Sekulić</w:t>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r>
      <w:r w:rsidRPr="00931529">
        <w:rPr>
          <w:rFonts w:hAnsi="Times New Roman" w:ascii="Times New Roman"/>
          <w:sz w:val="24"/>
          <w:szCs w:val="24"/>
        </w:rPr>
        <w:tab/>
        <w:t xml:space="preserve">     Nada Roso</w:t>
      </w:r>
    </w:p>
    <w:p w:rsidRDefault="00A65334" w:rsidP="0012468B" w:rsidR="00A65334">
      <w:pPr>
        <w:pStyle w:val="Bezproreda"/>
        <w:rPr>
          <w:rFonts w:hAnsi="Times New Roman" w:ascii="Times New Roman"/>
          <w:sz w:val="24"/>
          <w:szCs w:val="24"/>
        </w:rPr>
      </w:pPr>
    </w:p>
    <w:p w:rsidRDefault="00A65334" w:rsidP="0012468B" w:rsidR="00A65334">
      <w:pPr>
        <w:pStyle w:val="Bezproreda"/>
        <w:rPr>
          <w:rFonts w:hAnsi="Times New Roman" w:ascii="Times New Roman"/>
          <w:sz w:val="24"/>
          <w:szCs w:val="24"/>
        </w:rPr>
      </w:pPr>
    </w:p>
    <w:p w:rsidRDefault="00A65334" w:rsidP="0012468B" w:rsidR="00A65334" w:rsidRPr="00931529">
      <w:pPr>
        <w:pStyle w:val="Bezproreda"/>
        <w:rPr>
          <w:rFonts w:hAnsi="Times New Roman" w:ascii="Times New Roman"/>
          <w:sz w:val="24"/>
          <w:szCs w:val="24"/>
        </w:rPr>
      </w:pPr>
    </w:p>
    <w:p w:rsidRDefault="0012468B" w:rsidP="0012468B" w:rsidR="0012468B" w:rsidRPr="00931529">
      <w:pPr>
        <w:pStyle w:val="Bezproreda1"/>
        <w:rPr>
          <w:rFonts w:hAnsi="Times New Roman" w:ascii="Times New Roman"/>
          <w:sz w:val="24"/>
          <w:szCs w:val="24"/>
        </w:rPr>
      </w:pPr>
      <w:r w:rsidRPr="00931529">
        <w:rPr>
          <w:rFonts w:hAnsi="Times New Roman" w:ascii="Times New Roman"/>
          <w:sz w:val="24"/>
          <w:szCs w:val="24"/>
        </w:rPr>
        <w:t>POUKA O PRAVNOM LIJEKU</w:t>
      </w:r>
    </w:p>
    <w:p w:rsidRDefault="0012468B" w:rsidP="0012468B" w:rsidR="0012468B" w:rsidRPr="00931529">
      <w:pPr>
        <w:pStyle w:val="Bezproreda1"/>
        <w:rPr>
          <w:rFonts w:hAnsi="Times New Roman" w:ascii="Times New Roman"/>
          <w:sz w:val="24"/>
          <w:szCs w:val="24"/>
        </w:rPr>
      </w:pPr>
      <w:r w:rsidRPr="00931529">
        <w:rPr>
          <w:rFonts w:hAnsi="Times New Roman" w:ascii="Times New Roman"/>
          <w:sz w:val="24"/>
          <w:szCs w:val="24"/>
        </w:rPr>
        <w:t>Protiv ovoga rješenja nezadovoljna stranka može uložiti žalbu Visokom trgovačkom sudu Republike Hrvatske u roku od 8 dana pismeno u 3 primjerka putem ovog suda.</w:t>
      </w:r>
    </w:p>
    <w:p w:rsidRDefault="0012468B" w:rsidP="0012468B" w:rsidR="0012468B" w:rsidRPr="00931529">
      <w:pPr>
        <w:pStyle w:val="Bezproreda1"/>
        <w:rPr>
          <w:rFonts w:hAnsi="Times New Roman" w:ascii="Times New Roman"/>
          <w:sz w:val="24"/>
          <w:szCs w:val="24"/>
        </w:rPr>
      </w:pPr>
    </w:p>
    <w:p w:rsidRDefault="0012468B" w:rsidP="0012468B" w:rsidR="0012468B" w:rsidRPr="00931529">
      <w:pPr>
        <w:pStyle w:val="Bezproreda1"/>
        <w:rPr>
          <w:rFonts w:hAnsi="Times New Roman" w:ascii="Times New Roman"/>
          <w:sz w:val="24"/>
          <w:szCs w:val="24"/>
        </w:rPr>
      </w:pPr>
    </w:p>
    <w:p w:rsidRDefault="0012468B" w:rsidP="0012468B" w:rsidR="0012468B" w:rsidRPr="00931529">
      <w:pPr>
        <w:pStyle w:val="Bezproreda1"/>
        <w:rPr>
          <w:rFonts w:hAnsi="Times New Roman" w:ascii="Times New Roman"/>
          <w:sz w:val="24"/>
          <w:szCs w:val="24"/>
        </w:rPr>
      </w:pPr>
      <w:r w:rsidRPr="00931529">
        <w:rPr>
          <w:rFonts w:hAnsi="Times New Roman" w:ascii="Times New Roman"/>
          <w:sz w:val="24"/>
          <w:szCs w:val="24"/>
        </w:rPr>
        <w:t>DNA:</w:t>
      </w:r>
    </w:p>
    <w:p w:rsidRDefault="0012468B" w:rsidP="0012468B" w:rsidR="0012468B" w:rsidRPr="00931529">
      <w:pPr>
        <w:pStyle w:val="Bezproreda1"/>
        <w:numPr>
          <w:ilvl w:val="0"/>
          <w:numId w:val="6"/>
        </w:numPr>
        <w:rPr>
          <w:rFonts w:hAnsi="Times New Roman" w:ascii="Times New Roman"/>
          <w:sz w:val="24"/>
          <w:szCs w:val="24"/>
        </w:rPr>
      </w:pPr>
      <w:r w:rsidRPr="00931529">
        <w:rPr>
          <w:rFonts w:hAnsi="Times New Roman" w:ascii="Times New Roman"/>
          <w:sz w:val="24"/>
          <w:szCs w:val="24"/>
        </w:rPr>
        <w:t>St. upraviteljica Blanka Gambiraža</w:t>
      </w:r>
    </w:p>
    <w:p w:rsidRDefault="0012468B" w:rsidP="0012468B" w:rsidR="0012468B" w:rsidRPr="00931529">
      <w:pPr>
        <w:pStyle w:val="Bezproreda1"/>
        <w:numPr>
          <w:ilvl w:val="0"/>
          <w:numId w:val="6"/>
        </w:numPr>
        <w:rPr>
          <w:rFonts w:hAnsi="Times New Roman" w:ascii="Times New Roman"/>
          <w:sz w:val="24"/>
          <w:szCs w:val="24"/>
        </w:rPr>
      </w:pPr>
      <w:r w:rsidRPr="00931529">
        <w:rPr>
          <w:rFonts w:hAnsi="Times New Roman" w:ascii="Times New Roman"/>
          <w:sz w:val="24"/>
          <w:szCs w:val="24"/>
        </w:rPr>
        <w:t xml:space="preserve">e-ogl. pl. uz podnesak st. uprav. od </w:t>
      </w:r>
      <w:r w:rsidR="00931529" w:rsidRPr="00931529">
        <w:rPr>
          <w:rFonts w:hAnsi="Times New Roman" w:ascii="Times New Roman"/>
          <w:sz w:val="24"/>
          <w:szCs w:val="24"/>
        </w:rPr>
        <w:t>4</w:t>
      </w:r>
      <w:r w:rsidRPr="00931529">
        <w:rPr>
          <w:rFonts w:hAnsi="Times New Roman" w:ascii="Times New Roman"/>
          <w:sz w:val="24"/>
          <w:szCs w:val="24"/>
        </w:rPr>
        <w:t>.12.201</w:t>
      </w:r>
      <w:r w:rsidR="00931529" w:rsidRPr="00931529">
        <w:rPr>
          <w:rFonts w:hAnsi="Times New Roman" w:ascii="Times New Roman"/>
          <w:sz w:val="24"/>
          <w:szCs w:val="24"/>
        </w:rPr>
        <w:t>7</w:t>
      </w:r>
      <w:r w:rsidRPr="00931529">
        <w:rPr>
          <w:rFonts w:hAnsi="Times New Roman" w:ascii="Times New Roman"/>
          <w:sz w:val="24"/>
          <w:szCs w:val="24"/>
        </w:rPr>
        <w:t>. g</w:t>
      </w:r>
      <w:r w:rsidR="00931529" w:rsidRPr="00931529">
        <w:rPr>
          <w:rFonts w:hAnsi="Times New Roman" w:ascii="Times New Roman"/>
          <w:sz w:val="24"/>
          <w:szCs w:val="24"/>
        </w:rPr>
        <w:t>.</w:t>
      </w:r>
      <w:r w:rsidR="003B2118">
        <w:rPr>
          <w:rFonts w:hAnsi="Times New Roman" w:ascii="Times New Roman"/>
          <w:sz w:val="24"/>
          <w:szCs w:val="24"/>
        </w:rPr>
        <w:t xml:space="preserve"> (str. 642-644 spisa)</w:t>
      </w:r>
    </w:p>
    <w:p w:rsidRDefault="0012468B" w:rsidP="0012468B" w:rsidR="0012468B" w:rsidRPr="00931529">
      <w:pPr>
        <w:pStyle w:val="Bezproreda1"/>
        <w:numPr>
          <w:ilvl w:val="0"/>
          <w:numId w:val="6"/>
        </w:numPr>
        <w:rPr>
          <w:rFonts w:hAnsi="Times New Roman" w:ascii="Times New Roman"/>
          <w:sz w:val="24"/>
          <w:szCs w:val="24"/>
        </w:rPr>
      </w:pPr>
      <w:r w:rsidRPr="00931529">
        <w:rPr>
          <w:rFonts w:hAnsi="Times New Roman" w:ascii="Times New Roman"/>
          <w:sz w:val="24"/>
          <w:szCs w:val="24"/>
        </w:rPr>
        <w:t>K-</w:t>
      </w:r>
      <w:r w:rsidR="003B2118">
        <w:rPr>
          <w:rFonts w:hAnsi="Times New Roman" w:ascii="Times New Roman"/>
          <w:sz w:val="24"/>
          <w:szCs w:val="24"/>
        </w:rPr>
        <w:t>28.12.</w:t>
      </w:r>
    </w:p>
    <w:p w:rsidRDefault="00BE4B1D" w:rsidP="00573530" w:rsidR="00BE4B1D" w:rsidRPr="00931529">
      <w:pPr>
        <w:pStyle w:val="Odlomakpopisa"/>
        <w:ind w:firstLine="708" w:left="0"/>
      </w:pPr>
    </w:p>
    <w:p w:rsidRDefault="00573530" w:rsidP="00573530" w:rsidR="00573530">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p>
    <w:p w:rsidRDefault="00A65334" w:rsidP="00573530" w:rsidR="00A65334">
      <w:pPr>
        <w:pStyle w:val="Bezproreda1"/>
        <w:ind w:left="709"/>
        <w:rPr>
          <w:b/>
          <w:sz w:val="24"/>
          <w:szCs w:val="24"/>
        </w:rPr>
      </w:pPr>
      <w:bookmarkStart w:name="_GoBack" w:id="0"/>
      <w:bookmarkEnd w:id="0"/>
    </w:p>
    <w:sectPr w:rsidSect="0093018C" w:rsidR="00A653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B30" w:rsidP="003B2118" w:rsidR="007C6B30">
      <w:r>
        <w:separator/>
      </w:r>
    </w:p>
  </w:endnote>
  <w:endnote w:id="0" w:type="continuationSeparator">
    <w:p w:rsidRDefault="007C6B30" w:rsidP="003B2118" w:rsidR="007C6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B30" w:rsidP="003B2118" w:rsidR="007C6B30">
      <w:r>
        <w:separator/>
      </w:r>
    </w:p>
  </w:footnote>
  <w:footnote w:id="0" w:type="continuationSeparator">
    <w:p w:rsidRDefault="007C6B30" w:rsidP="003B2118" w:rsidR="007C6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216651"/>
      <w:docPartObj>
        <w:docPartGallery w:val="Page Numbers (Top of Page)"/>
        <w:docPartUnique/>
      </w:docPartObj>
    </w:sdtPr>
    <w:sdtEndPr/>
    <w:sdtContent>
      <w:p w:rsidRDefault="003B2118" w:rsidR="003B2118">
        <w:pPr>
          <w:pStyle w:val="Zaglavlje"/>
          <w:jc w:val="center"/>
        </w:pPr>
        <w:r>
          <w:fldChar w:fldCharType="begin"/>
        </w:r>
        <w:r>
          <w:instrText>PAGE   \* MERGEFORMAT</w:instrText>
        </w:r>
        <w:r>
          <w:fldChar w:fldCharType="separate"/>
        </w:r>
        <w:r w:rsidR="00730A64">
          <w:rPr>
            <w:noProof/>
          </w:rPr>
          <w:t>4</w:t>
        </w:r>
        <w:r>
          <w:fldChar w:fldCharType="end"/>
        </w:r>
      </w:p>
    </w:sdtContent>
  </w:sdt>
  <w:p w:rsidRDefault="003B2118" w:rsidR="003B21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720" w:val="num"/>
        </w:tabs>
        <w:ind w:hanging="360" w:left="720"/>
      </w:pPr>
    </w:lvl>
  </w:abstractNum>
  <w:abstractNum w:abstractNumId="1">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B5106BF"/>
    <w:multiLevelType w:val="singleLevel"/>
    <w:tmpl w:val="00000002"/>
    <w:lvl w:ilvl="0">
      <w:start w:val="1"/>
      <w:numFmt w:val="decimal"/>
      <w:lvlText w:val="%1."/>
      <w:lvlJc w:val="left"/>
      <w:pPr>
        <w:tabs>
          <w:tab w:pos="720" w:val="num"/>
        </w:tabs>
        <w:ind w:hanging="360" w:left="720"/>
      </w:pPr>
    </w:lvl>
  </w:abstractNum>
  <w:abstractNum w:abstractNumId="4">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E5E49FD"/>
    <w:multiLevelType w:val="hybridMultilevel"/>
    <w:tmpl w:val="88243916"/>
    <w:lvl w:tplc="B226DEA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59A6"/>
    <w:rsid w:val="00085A6D"/>
    <w:rsid w:val="000A59A6"/>
    <w:rsid w:val="0012468B"/>
    <w:rsid w:val="001F00AB"/>
    <w:rsid w:val="001F629D"/>
    <w:rsid w:val="00220248"/>
    <w:rsid w:val="0029341C"/>
    <w:rsid w:val="002B4E2B"/>
    <w:rsid w:val="003B2118"/>
    <w:rsid w:val="004F3273"/>
    <w:rsid w:val="0056769F"/>
    <w:rsid w:val="00573530"/>
    <w:rsid w:val="0060026E"/>
    <w:rsid w:val="00622F8B"/>
    <w:rsid w:val="00672582"/>
    <w:rsid w:val="00730A64"/>
    <w:rsid w:val="007C10AD"/>
    <w:rsid w:val="007C6B30"/>
    <w:rsid w:val="007F006E"/>
    <w:rsid w:val="008D5620"/>
    <w:rsid w:val="0093018C"/>
    <w:rsid w:val="00931529"/>
    <w:rsid w:val="009B78A9"/>
    <w:rsid w:val="00A30BED"/>
    <w:rsid w:val="00A65334"/>
    <w:rsid w:val="00B4042C"/>
    <w:rsid w:val="00B702C5"/>
    <w:rsid w:val="00B7642C"/>
    <w:rsid w:val="00BE4B1D"/>
    <w:rsid w:val="00C02127"/>
    <w:rsid w:val="00CD0A01"/>
    <w:rsid w:val="00DE2F94"/>
    <w:rsid w:val="00E32E8E"/>
    <w:rsid w:val="00ED4249"/>
    <w:rsid w:val="00F970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59A6"/>
    <w:rPr>
      <w:rFonts w:eastAsia="Times New Roman" w:hAnsi="Times New Roman" w:ascii="Times New Roman"/>
      <w:sz w:val="24"/>
      <w:szCs w:val="24"/>
    </w:rPr>
  </w:style>
  <w:style w:styleId="Naslov2" w:type="paragraph">
    <w:name w:val="heading 2"/>
    <w:basedOn w:val="Normal"/>
    <w:next w:val="Normal"/>
    <w:link w:val="Naslov2Char"/>
    <w:qFormat/>
    <w:rsid w:val="000A59A6"/>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A59A6"/>
    <w:rPr>
      <w:rFonts w:cs="Times New Roman" w:eastAsia="Times New Roman" w:hAnsi="Times New Roman" w:ascii="Times New Roman"/>
      <w:b/>
      <w:bCs/>
      <w:sz w:val="24"/>
      <w:szCs w:val="24"/>
      <w:lang w:eastAsia="hr-HR"/>
    </w:rPr>
  </w:style>
  <w:style w:styleId="Bezproreda" w:type="paragraph">
    <w:name w:val="No Spacing"/>
    <w:uiPriority w:val="1"/>
    <w:qFormat/>
    <w:rsid w:val="000A59A6"/>
    <w:rPr>
      <w:sz w:val="22"/>
      <w:szCs w:val="22"/>
      <w:lang w:eastAsia="en-US"/>
    </w:rPr>
  </w:style>
  <w:style w:styleId="Tijeloteksta" w:type="paragraph">
    <w:name w:val="Body Text"/>
    <w:basedOn w:val="Normal"/>
    <w:link w:val="TijelotekstaChar"/>
    <w:rsid w:val="000A59A6"/>
    <w:pPr>
      <w:jc w:val="both"/>
    </w:pPr>
  </w:style>
  <w:style w:customStyle="true" w:styleId="TijelotekstaChar" w:type="character">
    <w:name w:val="Tijelo teksta Char"/>
    <w:basedOn w:val="Zadanifontodlomka"/>
    <w:link w:val="Tijeloteksta"/>
    <w:rsid w:val="000A59A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C10AD"/>
    <w:pPr>
      <w:ind w:left="720"/>
      <w:contextualSpacing/>
      <w:jc w:val="both"/>
    </w:pPr>
    <w:rPr>
      <w:rFonts w:eastAsia="Calibri"/>
      <w:lang w:eastAsia="en-US"/>
    </w:rPr>
  </w:style>
  <w:style w:customStyle="true" w:styleId="Bezproreda1" w:type="paragraph">
    <w:name w:val="Bez proreda1"/>
    <w:uiPriority w:val="1"/>
    <w:qFormat/>
    <w:rsid w:val="007C10AD"/>
    <w:rPr>
      <w:sz w:val="22"/>
      <w:szCs w:val="22"/>
      <w:lang w:eastAsia="en-US"/>
    </w:rPr>
  </w:style>
  <w:style w:customStyle="true" w:styleId="t-9-8" w:type="paragraph">
    <w:name w:val="t-9-8"/>
    <w:basedOn w:val="Normal"/>
    <w:rsid w:val="0012468B"/>
    <w:pPr>
      <w:spacing w:afterAutospacing="true" w:after="100" w:beforeAutospacing="true" w:before="100"/>
    </w:pPr>
  </w:style>
  <w:style w:styleId="Naglaeno" w:type="character">
    <w:name w:val="Strong"/>
    <w:qFormat/>
    <w:rsid w:val="001F629D"/>
    <w:rPr>
      <w:b/>
      <w:bCs/>
    </w:rPr>
  </w:style>
  <w:style w:styleId="Tekstbalonia" w:type="paragraph">
    <w:name w:val="Balloon Text"/>
    <w:basedOn w:val="Normal"/>
    <w:link w:val="TekstbaloniaChar"/>
    <w:uiPriority w:val="99"/>
    <w:semiHidden/>
    <w:unhideWhenUsed/>
    <w:rsid w:val="00A653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5334"/>
    <w:rPr>
      <w:rFonts w:cs="Tahoma" w:eastAsia="Times New Roman" w:hAnsi="Tahoma" w:ascii="Tahoma"/>
      <w:sz w:val="16"/>
      <w:szCs w:val="16"/>
    </w:rPr>
  </w:style>
  <w:style w:styleId="Zaglavlje" w:type="paragraph">
    <w:name w:val="header"/>
    <w:basedOn w:val="Normal"/>
    <w:link w:val="ZaglavljeChar"/>
    <w:uiPriority w:val="99"/>
    <w:unhideWhenUsed/>
    <w:rsid w:val="003B2118"/>
    <w:pPr>
      <w:tabs>
        <w:tab w:pos="4536" w:val="center"/>
        <w:tab w:pos="9072" w:val="right"/>
      </w:tabs>
    </w:pPr>
  </w:style>
  <w:style w:customStyle="true" w:styleId="ZaglavljeChar" w:type="character">
    <w:name w:val="Zaglavlje Char"/>
    <w:basedOn w:val="Zadanifontodlomka"/>
    <w:link w:val="Zaglavlje"/>
    <w:uiPriority w:val="99"/>
    <w:rsid w:val="003B2118"/>
    <w:rPr>
      <w:rFonts w:eastAsia="Times New Roman" w:hAnsi="Times New Roman" w:ascii="Times New Roman"/>
      <w:sz w:val="24"/>
      <w:szCs w:val="24"/>
    </w:rPr>
  </w:style>
  <w:style w:styleId="Podnoje" w:type="paragraph">
    <w:name w:val="footer"/>
    <w:basedOn w:val="Normal"/>
    <w:link w:val="PodnojeChar"/>
    <w:uiPriority w:val="99"/>
    <w:unhideWhenUsed/>
    <w:rsid w:val="003B2118"/>
    <w:pPr>
      <w:tabs>
        <w:tab w:pos="4536" w:val="center"/>
        <w:tab w:pos="9072" w:val="right"/>
      </w:tabs>
    </w:pPr>
  </w:style>
  <w:style w:customStyle="true" w:styleId="PodnojeChar" w:type="character">
    <w:name w:val="Podnožje Char"/>
    <w:basedOn w:val="Zadanifontodlomka"/>
    <w:link w:val="Podnoje"/>
    <w:uiPriority w:val="99"/>
    <w:rsid w:val="003B2118"/>
    <w:rPr>
      <w:rFonts w:eastAsia="Times New Roman" w:hAnsi="Times New Roman" w:ascii="Times New Roman"/>
      <w:sz w:val="24"/>
      <w:szCs w:val="24"/>
    </w:rPr>
  </w:style>
  <w:style w:styleId="Tekstrezerviranogmjesta" w:type="character">
    <w:name w:val="Placeholder Text"/>
    <w:basedOn w:val="Zadanifontodlomka"/>
    <w:uiPriority w:val="99"/>
    <w:semiHidden/>
    <w:rsid w:val="00730A64"/>
    <w:rPr>
      <w:color w:val="808080"/>
      <w:bdr w:space="0" w:sz="0" w:color="auto" w:val="none"/>
      <w:shd w:fill="CCFFFF" w:color="auto" w:val="clear"/>
    </w:rPr>
  </w:style>
  <w:style w:customStyle="true" w:styleId="eSPISCCParagraphDefaultFont" w:type="character">
    <w:name w:val="eSPIS_CC_Paragraph Default Font"/>
    <w:basedOn w:val="Zadanifontodlomka"/>
    <w:rsid w:val="00730A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0A64"/>
    <w:rPr>
      <w:b/>
      <w:bdr w:space="0" w:sz="0" w:color="auto" w:val="none"/>
      <w:shd w:fill="FFFFCC" w:color="auto" w:val="clear"/>
      <w:lang w:val="hr-HR"/>
    </w:rPr>
  </w:style>
  <w:style w:customStyle="true" w:styleId="PozadinaSvijetloCrvena" w:type="character">
    <w:name w:val="Pozadina_SvijetloCrvena"/>
    <w:basedOn w:val="eSPISCCParagraphDefaultFont"/>
    <w:rsid w:val="00730A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0A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59A6"/>
    <w:rPr>
      <w:rFonts w:ascii="Times New Roman" w:eastAsia="Times New Roman" w:hAnsi="Times New Roman"/>
      <w:sz w:val="24"/>
      <w:szCs w:val="24"/>
    </w:rPr>
  </w:style>
  <w:style w:styleId="Naslov2" w:type="paragraph">
    <w:name w:val="heading 2"/>
    <w:basedOn w:val="Normal"/>
    <w:next w:val="Normal"/>
    <w:link w:val="Naslov2Char"/>
    <w:qFormat/>
    <w:rsid w:val="000A59A6"/>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A59A6"/>
    <w:rPr>
      <w:rFonts w:ascii="Times New Roman" w:cs="Times New Roman" w:eastAsia="Times New Roman" w:hAnsi="Times New Roman"/>
      <w:b/>
      <w:bCs/>
      <w:sz w:val="24"/>
      <w:szCs w:val="24"/>
      <w:lang w:eastAsia="hr-HR"/>
    </w:rPr>
  </w:style>
  <w:style w:styleId="Bezproreda" w:type="paragraph">
    <w:name w:val="No Spacing"/>
    <w:uiPriority w:val="1"/>
    <w:qFormat/>
    <w:rsid w:val="000A59A6"/>
    <w:rPr>
      <w:sz w:val="22"/>
      <w:szCs w:val="22"/>
      <w:lang w:eastAsia="en-US"/>
    </w:rPr>
  </w:style>
  <w:style w:styleId="Tijeloteksta" w:type="paragraph">
    <w:name w:val="Body Text"/>
    <w:basedOn w:val="Normal"/>
    <w:link w:val="TijelotekstaChar"/>
    <w:rsid w:val="000A59A6"/>
    <w:pPr>
      <w:jc w:val="both"/>
    </w:pPr>
  </w:style>
  <w:style w:customStyle="1" w:styleId="TijelotekstaChar" w:type="character">
    <w:name w:val="Tijelo teksta Char"/>
    <w:basedOn w:val="Zadanifontodlomka"/>
    <w:link w:val="Tijeloteksta"/>
    <w:rsid w:val="000A59A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C10AD"/>
    <w:pPr>
      <w:ind w:left="720"/>
      <w:contextualSpacing/>
      <w:jc w:val="both"/>
    </w:pPr>
    <w:rPr>
      <w:rFonts w:eastAsia="Calibri"/>
      <w:lang w:eastAsia="en-US"/>
    </w:rPr>
  </w:style>
  <w:style w:customStyle="1" w:styleId="Bezproreda1" w:type="paragraph">
    <w:name w:val="Bez proreda1"/>
    <w:uiPriority w:val="1"/>
    <w:qFormat/>
    <w:rsid w:val="007C10AD"/>
    <w:rPr>
      <w:sz w:val="22"/>
      <w:szCs w:val="22"/>
      <w:lang w:eastAsia="en-US"/>
    </w:rPr>
  </w:style>
  <w:style w:customStyle="1" w:styleId="t-9-8" w:type="paragraph">
    <w:name w:val="t-9-8"/>
    <w:basedOn w:val="Normal"/>
    <w:rsid w:val="0012468B"/>
    <w:pPr>
      <w:spacing w:after="100" w:afterAutospacing="1" w:before="100" w:beforeAutospacing="1"/>
    </w:pPr>
  </w:style>
  <w:style w:styleId="Naglaeno" w:type="character">
    <w:name w:val="Strong"/>
    <w:qFormat/>
    <w:rsid w:val="001F629D"/>
    <w:rPr>
      <w:b/>
      <w:bCs/>
    </w:rPr>
  </w:style>
  <w:style w:styleId="Tekstbalonia" w:type="paragraph">
    <w:name w:val="Balloon Text"/>
    <w:basedOn w:val="Normal"/>
    <w:link w:val="TekstbaloniaChar"/>
    <w:uiPriority w:val="99"/>
    <w:semiHidden/>
    <w:unhideWhenUsed/>
    <w:rsid w:val="00A65334"/>
    <w:rPr>
      <w:rFonts w:ascii="Tahoma" w:cs="Tahoma" w:hAnsi="Tahoma"/>
      <w:sz w:val="16"/>
      <w:szCs w:val="16"/>
    </w:rPr>
  </w:style>
  <w:style w:customStyle="1" w:styleId="TekstbaloniaChar" w:type="character">
    <w:name w:val="Tekst balončića Char"/>
    <w:basedOn w:val="Zadanifontodlomka"/>
    <w:link w:val="Tekstbalonia"/>
    <w:uiPriority w:val="99"/>
    <w:semiHidden/>
    <w:rsid w:val="00A65334"/>
    <w:rPr>
      <w:rFonts w:ascii="Tahoma" w:cs="Tahoma" w:eastAsia="Times New Roman" w:hAnsi="Tahoma"/>
      <w:sz w:val="16"/>
      <w:szCs w:val="16"/>
    </w:rPr>
  </w:style>
  <w:style w:styleId="Zaglavlje" w:type="paragraph">
    <w:name w:val="header"/>
    <w:basedOn w:val="Normal"/>
    <w:link w:val="ZaglavljeChar"/>
    <w:uiPriority w:val="99"/>
    <w:unhideWhenUsed/>
    <w:rsid w:val="003B2118"/>
    <w:pPr>
      <w:tabs>
        <w:tab w:pos="4536" w:val="center"/>
        <w:tab w:pos="9072" w:val="right"/>
      </w:tabs>
    </w:pPr>
  </w:style>
  <w:style w:customStyle="1" w:styleId="ZaglavljeChar" w:type="character">
    <w:name w:val="Zaglavlje Char"/>
    <w:basedOn w:val="Zadanifontodlomka"/>
    <w:link w:val="Zaglavlje"/>
    <w:uiPriority w:val="99"/>
    <w:rsid w:val="003B2118"/>
    <w:rPr>
      <w:rFonts w:ascii="Times New Roman" w:eastAsia="Times New Roman" w:hAnsi="Times New Roman"/>
      <w:sz w:val="24"/>
      <w:szCs w:val="24"/>
    </w:rPr>
  </w:style>
  <w:style w:styleId="Podnoje" w:type="paragraph">
    <w:name w:val="footer"/>
    <w:basedOn w:val="Normal"/>
    <w:link w:val="PodnojeChar"/>
    <w:uiPriority w:val="99"/>
    <w:unhideWhenUsed/>
    <w:rsid w:val="003B2118"/>
    <w:pPr>
      <w:tabs>
        <w:tab w:pos="4536" w:val="center"/>
        <w:tab w:pos="9072" w:val="right"/>
      </w:tabs>
    </w:pPr>
  </w:style>
  <w:style w:customStyle="1" w:styleId="PodnojeChar" w:type="character">
    <w:name w:val="Podnožje Char"/>
    <w:basedOn w:val="Zadanifontodlomka"/>
    <w:link w:val="Podnoje"/>
    <w:uiPriority w:val="99"/>
    <w:rsid w:val="003B2118"/>
    <w:rPr>
      <w:rFonts w:ascii="Times New Roman" w:eastAsia="Times New Roman" w:hAnsi="Times New Roman"/>
      <w:sz w:val="24"/>
      <w:szCs w:val="24"/>
    </w:rPr>
  </w:style>
  <w:style w:styleId="Tekstrezerviranogmjesta" w:type="character">
    <w:name w:val="Placeholder Text"/>
    <w:basedOn w:val="Zadanifontodlomka"/>
    <w:uiPriority w:val="99"/>
    <w:semiHidden/>
    <w:rsid w:val="00730A64"/>
    <w:rPr>
      <w:color w:val="808080"/>
      <w:bdr w:color="auto" w:space="0" w:sz="0" w:val="none"/>
      <w:shd w:color="auto" w:fill="CCFFFF" w:val="clear"/>
    </w:rPr>
  </w:style>
  <w:style w:customStyle="1" w:styleId="eSPISCCParagraphDefaultFont" w:type="character">
    <w:name w:val="eSPIS_CC_Paragraph Default Font"/>
    <w:basedOn w:val="Zadanifontodlomka"/>
    <w:rsid w:val="00730A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0A64"/>
    <w:rPr>
      <w:b/>
      <w:bdr w:color="auto" w:space="0" w:sz="0" w:val="none"/>
      <w:shd w:color="auto" w:fill="FFFFCC" w:val="clear"/>
      <w:lang w:val="hr-HR"/>
    </w:rPr>
  </w:style>
  <w:style w:customStyle="1" w:styleId="PozadinaSvijetloCrvena" w:type="character">
    <w:name w:val="Pozadina_SvijetloCrvena"/>
    <w:basedOn w:val="eSPISCCParagraphDefaultFont"/>
    <w:rsid w:val="00730A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0A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2011.</izvorni_sadrzaj>
    <derivirana_varijabla naziv="DomainObject.Predmet.DatumOsnivanja_1">16.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St-638/2011</izvorni_sadrzaj>
    <derivirana_varijabla naziv="DomainObject.Predmet.OznakaBroj_1">St-638/2011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SREĆA I SPAS d.o.o. za projektiranje, proizvodnju, izgradnju i montažu objekata i postrojenja</izvorni_sadrzaj>
    <derivirana_varijabla naziv="DomainObject.Predmet.ProtustrankaFormated_1">  SREĆA I SPAS d.o.o. za projektiranje, proizvodnju, izgradnju i montažu objekata i postrojenja</derivirana_varijabla>
  </DomainObject.Predmet.ProtustrankaFormated>
  <DomainObject.Predmet.ProtustrankaFormatedOIB>
    <izvorni_sadrzaj>  SREĆA I SPAS d.o.o. za projektiranje, proizvodnju, izgradnju i montažu objekata i postrojenja, OIB 16336529667</izvorni_sadrzaj>
    <derivirana_varijabla naziv="DomainObject.Predmet.ProtustrankaFormatedOIB_1">  SREĆA I SPAS d.o.o. za projektiranje, proizvodnju, izgradnju i montažu objekata i postrojenja, OIB 16336529667</derivirana_varijabla>
  </DomainObject.Predmet.ProtustrankaFormatedOIB>
  <DomainObject.Predmet.ProtustrankaFormatedWithAdress>
    <izvorni_sadrzaj> SREĆA I SPAS d.o.o. za projektiranje, proizvodnju, izgradnju i montažu objekata i postrojenja, Ante Starčevića 86/a, Antunovac</izvorni_sadrzaj>
    <derivirana_varijabla naziv="DomainObject.Predmet.ProtustrankaFormatedWithAdress_1"> SREĆA I SPAS d.o.o. za projektiranje, proizvodnju, izgradnju i montažu objekata i postrojenja, Ante Starčevića 86/a, Antunovac</derivirana_varijabla>
  </DomainObject.Predmet.ProtustrankaFormatedWithAdress>
  <DomainObject.Predmet.ProtustrankaFormatedWithAdressOIB>
    <izvorni_sadrzaj> SREĆA I SPAS d.o.o. za projektiranje, proizvodnju, izgradnju i montažu objekata i postrojenja, OIB 16336529667, Ante Starčevića 86/a, Antunovac</izvorni_sadrzaj>
    <derivirana_varijabla naziv="DomainObject.Predmet.ProtustrankaFormatedWithAdressOIB_1"> SREĆA I SPAS d.o.o. za projektiranje, proizvodnju, izgradnju i montažu objekata i postrojenja, OIB 16336529667, Ante Starčevića 86/a, Antunovac</derivirana_varijabla>
  </DomainObject.Predmet.ProtustrankaFormatedWithAdressOIB>
  <DomainObject.Predmet.ProtustrankaWithAdress>
    <izvorni_sadrzaj>SREĆA I SPAS d.o.o. za projektiranje, proizvodnju, izgradnju i montažu objekata i postrojenja Ante Starčevića 86/a, Antunovac</izvorni_sadrzaj>
    <derivirana_varijabla naziv="DomainObject.Predmet.ProtustrankaWithAdress_1">SREĆA I SPAS d.o.o. za projektiranje, proizvodnju, izgradnju i montažu objekata i postrojenja Ante Starčevića 86/a, Antunovac</derivirana_varijabla>
  </DomainObject.Predmet.ProtustrankaWithAdress>
  <DomainObject.Predmet.ProtustrankaWithAdressOIB>
    <izvorni_sadrzaj>SREĆA I SPAS d.o.o. za projektiranje, proizvodnju, izgradnju i montažu objekata i postrojenja, OIB 16336529667, Ante Starčevića 86/a, Antunovac</izvorni_sadrzaj>
    <derivirana_varijabla naziv="DomainObject.Predmet.ProtustrankaWithAdressOIB_1">SREĆA I SPAS d.o.o. za projektiranje, proizvodnju, izgradnju i montažu objekata i postrojenja, OIB 16336529667, Ante Starčevića 86/a, Antunovac</derivirana_varijabla>
  </DomainObject.Predmet.ProtustrankaWithAdressOIB>
  <DomainObject.Predmet.ProtustrankaNazivFormated>
    <izvorni_sadrzaj>SREĆA I SPAS d.o.o. za projektiranje, proizvodnju, izgradnju i montažu objekata i postrojenja</izvorni_sadrzaj>
    <derivirana_varijabla naziv="DomainObject.Predmet.ProtustrankaNazivFormated_1">SREĆA I SPAS d.o.o. za projektiranje, proizvodnju, izgradnju i montažu objekata i postrojenja</derivirana_varijabla>
  </DomainObject.Predmet.ProtustrankaNazivFormated>
  <DomainObject.Predmet.ProtustrankaNazivFormatedOIB>
    <izvorni_sadrzaj>SREĆA I SPAS d.o.o. za projektiranje, proizvodnju, izgradnju i montažu objekata i postrojenja, OIB 16336529667</izvorni_sadrzaj>
    <derivirana_varijabla naziv="DomainObject.Predmet.ProtustrankaNazivFormatedOIB_1">SREĆA I SPAS d.o.o. za projektiranje, proizvodnju, izgradnju i montažu objekata i postrojenja, OIB 16336529667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ODJEVJETNIŠTVO</izvorni_sadrzaj>
    <derivirana_varijabla naziv="DomainObject.Predmet.StrankaFormated_1">  RH MF PU PODRUČNI URED OSIJEK zastupanog po punomoćniku ŽUPANIJSKO DRŽAVNO ODJEVJETNIŠTVO</derivirana_varijabla>
  </DomainObject.Predmet.StrankaFormated>
  <DomainObject.Predmet.StrankaFormatedOIB>
    <izvorni_sadrzaj>  RH MF PU PODRUČNI URED OSIJEK, OIB 18683136487 zastupanog po punomoćniku ŽUPANIJSKO DRŽAVNO ODJEVJETNIŠTVO</izvorni_sadrzaj>
    <derivirana_varijabla naziv="DomainObject.Predmet.StrankaFormatedOIB_1">  RH MF PU PODRUČNI URED OSIJEK, OIB 18683136487 zastupanog po punomoćniku ŽUPANIJSKO DRŽAVNO ODJEVJETNIŠTVO</derivirana_varijabla>
  </DomainObject.Predmet.StrankaFormatedOIB>
  <DomainObject.Predmet.StrankaFormatedWithAdress>
    <izvorni_sadrzaj> RH MF PU PODRUČNI URED OSIJEK zastupanog po punomoćniku ŽUPANIJSKO DRŽAVNO ODJEVJETNIŠTVO</izvorni_sadrzaj>
    <derivirana_varijabla naziv="DomainObject.Predmet.StrankaFormatedWithAdress_1"> RH MF PU PODRUČNI URED OSIJEK zastupanog po punomoćniku ŽUPANIJSKO DRŽAVNO ODJEVJETNIŠTVO</derivirana_varijabla>
  </DomainObject.Predmet.StrankaFormatedWithAdress>
  <DomainObject.Predmet.StrankaFormatedWithAdressOIB>
    <izvorni_sadrzaj> RH MF PU PODRUČNI URED OSIJEK, OIB 18683136487 zastupanog po punomoćniku ŽUPANIJSKO DRŽAVNO ODJEVJETNIŠTVO</izvorni_sadrzaj>
    <derivirana_varijabla naziv="DomainObject.Predmet.StrankaFormatedWithAdressOIB_1"> RH MF PU PODRUČNI URED OSIJEK, OIB 18683136487 zastupanog po punomoćniku ŽUPANIJSKO DRŽAVNO ODJEVJETNIŠTVO</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ODJEVJETNIŠTVO</item>
    </izvorni_sadrzaj>
    <derivirana_varijabla naziv="DomainObject.Predmet.StrankaListFormated_1">
      <item>RH MF PU PODRUČNI URED OSIJEK zastupanog po punomoćniku ŽUPANIJSKO DRŽAVNO ODJEVJETNIŠTVO</item>
    </derivirana_varijabla>
  </DomainObject.Predmet.StrankaListFormated>
  <DomainObject.Predmet.StrankaListFormatedOIB>
    <izvorni_sadrzaj>
      <item>RH MF PU PODRUČNI URED OSIJEK, OIB 18683136487 zastupanog po punomoćniku ŽUPANIJSKO DRŽAVNO ODJEVJETNIŠTVO</item>
    </izvorni_sadrzaj>
    <derivirana_varijabla naziv="DomainObject.Predmet.StrankaListFormatedOIB_1">
      <item>RH MF PU PODRUČNI URED OSIJEK, OIB 18683136487 zastupanog po punomoćniku ŽUPANIJSKO DRŽAVNO ODJEVJETNIŠTVO</item>
    </derivirana_varijabla>
  </DomainObject.Predmet.StrankaListFormatedOIB>
  <DomainObject.Predmet.StrankaListFormatedWithAdress>
    <izvorni_sadrzaj>
      <item>RH MF PU PODRUČNI URED OSIJEK zastupanog po punomoćniku ŽUPANIJSKO DRŽAVNO ODJEVJETNIŠTVO</item>
    </izvorni_sadrzaj>
    <derivirana_varijabla naziv="DomainObject.Predmet.StrankaListFormatedWithAdress_1">
      <item>RH MF PU PODRUČNI URED OSIJEK zastupanog po punomoćniku ŽUPANIJSKO DRŽAVNO ODJEVJETNIŠTVO</item>
    </derivirana_varijabla>
  </DomainObject.Predmet.StrankaListFormatedWithAdress>
  <DomainObject.Predmet.StrankaListFormatedWithAdressOIB>
    <izvorni_sadrzaj>
      <item>RH MF PU PODRUČNI URED OSIJEK, OIB 18683136487 zastupanog po punomoćniku ŽUPANIJSKO DRŽAVNO ODJEVJETNIŠTVO</item>
    </izvorni_sadrzaj>
    <derivirana_varijabla naziv="DomainObject.Predmet.StrankaListFormatedWithAdressOIB_1">
      <item>RH MF PU PODRUČNI URED OSIJEK, OIB 18683136487 zastupanog po punomoćniku ŽUPANIJSKO DRŽAVNO ODJEVJETNIŠTVO</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SREĆA I SPAS d.o.o. za projektiranje, proizvodnju, izgradnju i montažu objekata i postrojenja</item>
    </izvorni_sadrzaj>
    <derivirana_varijabla naziv="DomainObject.Predmet.ProtuStrankaListFormated_1">
      <item>SREĆA I SPAS d.o.o. za projektiranje, proizvodnju, izgradnju i montažu objekata i postrojenja</item>
    </derivirana_varijabla>
  </DomainObject.Predmet.ProtuStrankaListFormated>
  <DomainObject.Predmet.ProtuStrankaListFormatedOIB>
    <izvorni_sadrzaj>
      <item>SREĆA I SPAS d.o.o. za projektiranje, proizvodnju, izgradnju i montažu objekata i postrojenja, OIB 16336529667</item>
    </izvorni_sadrzaj>
    <derivirana_varijabla naziv="DomainObject.Predmet.ProtuStrankaListFormatedOIB_1">
      <item>SREĆA I SPAS d.o.o. za projektiranje, proizvodnju, izgradnju i montažu objekata i postrojenja, OIB 16336529667</item>
    </derivirana_varijabla>
  </DomainObject.Predmet.ProtuStrankaListFormatedOIB>
  <DomainObject.Predmet.ProtuStrankaListFormatedWithAdress>
    <izvorni_sadrzaj>
      <item>SREĆA I SPAS d.o.o. za projektiranje, proizvodnju, izgradnju i montažu objekata i postrojenja, Ante Starčevića 86/a, Antunovac</item>
    </izvorni_sadrzaj>
    <derivirana_varijabla naziv="DomainObject.Predmet.ProtuStrankaListFormatedWithAdress_1">
      <item>SREĆA I SPAS d.o.o. za projektiranje, proizvodnju, izgradnju i montažu objekata i postrojenja, Ante Starčevića 86/a, Antunovac</item>
    </derivirana_varijabla>
  </DomainObject.Predmet.ProtuStrankaListFormatedWithAdress>
  <DomainObject.Predmet.ProtuStrankaListFormatedWithAdressOIB>
    <izvorni_sadrzaj>
      <item>SREĆA I SPAS d.o.o. za projektiranje, proizvodnju, izgradnju i montažu objekata i postrojenja, OIB 16336529667, Ante Starčevića 86/a, Antunovac</item>
    </izvorni_sadrzaj>
    <derivirana_varijabla naziv="DomainObject.Predmet.ProtuStrankaListFormatedWithAdressOIB_1">
      <item>SREĆA I SPAS d.o.o. za projektiranje, proizvodnju, izgradnju i montažu objekata i postrojenja, OIB 16336529667, Ante Starčevića 86/a, Antunovac</item>
    </derivirana_varijabla>
  </DomainObject.Predmet.ProtuStrankaListFormatedWithAdressOIB>
  <DomainObject.Predmet.ProtuStrankaListNazivFormated>
    <izvorni_sadrzaj>
      <item>SREĆA I SPAS d.o.o. za projektiranje, proizvodnju, izgradnju i montažu objekata i postrojenja</item>
    </izvorni_sadrzaj>
    <derivirana_varijabla naziv="DomainObject.Predmet.ProtuStrankaListNazivFormated_1">
      <item>SREĆA I SPAS d.o.o. za projektiranje, proizvodnju, izgradnju i montažu objekata i postrojenja</item>
    </derivirana_varijabla>
  </DomainObject.Predmet.ProtuStrankaListNazivFormated>
  <DomainObject.Predmet.ProtuStrankaListNazivFormatedOIB>
    <izvorni_sadrzaj>
      <item>SREĆA I SPAS d.o.o. za projektiranje, proizvodnju, izgradnju i montažu objekata i postrojenja, OIB 16336529667</item>
    </izvorni_sadrzaj>
    <derivirana_varijabla naziv="DomainObject.Predmet.ProtuStrankaListNazivFormatedOIB_1">
      <item>SREĆA I SPAS d.o.o. za projektiranje, proizvodnju, izgradnju i montažu objekata i postrojenja, OIB 16336529667</item>
    </derivirana_varijabla>
  </DomainObject.Predmet.ProtuStrankaListNazivFormatedOIB>
  <DomainObject.Predmet.OstaliListFormated>
    <izvorni_sadrzaj>
      <item>ŽUPANIJSKO DRŽAVNO ODJEVJETNIŠTVO punomoćnik sudionika u postupku RH MF PU PODRUČNI URED OSIJEK</item>
      <item>Blanka Gambiraža</item>
      <item>FINA RC OSIJEK</item>
      <item>OPĆINSKI SUD U OSIJEKU, ZK ODJEL</item>
      <item>OPĆINSKI SUD U ZAGREBU, ZK ODJEL</item>
      <item>oglasna ploča-SREĆA I SPAS d.o.o.</item>
    </izvorni_sadrzaj>
    <derivirana_varijabla naziv="DomainObject.Predmet.OstaliListFormated_1">
      <item>ŽUPANIJSKO DRŽAVNO ODJEVJETNIŠTVO punomoćnik sudionika u postupku RH MF PU PODRUČNI URED OSIJEK</item>
      <item>Blanka Gambiraža</item>
      <item>FINA RC OSIJEK</item>
      <item>OPĆINSKI SUD U OSIJEKU, ZK ODJEL</item>
      <item>OPĆINSKI SUD U ZAGREBU, ZK ODJEL</item>
      <item>oglasna ploča-SREĆA I SPAS d.o.o.</item>
    </derivirana_varijabla>
  </DomainObject.Predmet.OstaliListFormated>
  <DomainObject.Predmet.OstaliListFormatedOIB>
    <izvorni_sadrzaj>
      <item>ŽUPANIJSKO DRŽAVNO ODJEVJETNIŠTVO punomoćnik sudionika u postupku RH MF PU PODRUČNI URED OSIJEK</item>
      <item>Blanka Gambiraža, OIB 81085118009</item>
      <item>FINA RC OSIJEK, OIB 85821130368</item>
      <item>OPĆINSKI SUD U OSIJEKU, ZK ODJEL</item>
      <item>OPĆINSKI SUD U ZAGREBU, ZK ODJEL</item>
      <item>oglasna ploča-SREĆA I SPAS d.o.o.</item>
    </izvorni_sadrzaj>
    <derivirana_varijabla naziv="DomainObject.Predmet.OstaliListFormatedOIB_1">
      <item>ŽUPANIJSKO DRŽAVNO ODJEVJETNIŠTVO punomoćnik sudionika u postupku RH MF PU PODRUČNI URED OSIJEK</item>
      <item>Blanka Gambiraža, OIB 81085118009</item>
      <item>FINA RC OSIJEK, OIB 85821130368</item>
      <item>OPĆINSKI SUD U OSIJEKU, ZK ODJEL</item>
      <item>OPĆINSKI SUD U ZAGREBU, ZK ODJEL</item>
      <item>oglasna ploča-SREĆA I SPAS d.o.o.</item>
    </derivirana_varijabla>
  </DomainObject.Predmet.OstaliListFormatedOIB>
  <DomainObject.Predmet.OstaliListFormatedWithAdress>
    <izvorni_sadrzaj>
      <item>ŽUPANIJSKO DRŽAVNO ODJEVJETNIŠTVO punomoćnik sudionika u postupku RH MF PU PODRUČNI URED OSIJEK</item>
      <item>Blanka Gambiraža, Bakarska 42, Osijek</item>
      <item>FINA RC OSIJEK</item>
      <item>OPĆINSKI SUD U OSIJEKU, ZK ODJEL, BB, 31000 Osijek</item>
      <item>OPĆINSKI SUD U ZAGREBU, ZK ODJEL, BB, 10000 Zagreb</item>
      <item>oglasna ploča-SREĆA I SPAS d.o.o.</item>
    </izvorni_sadrzaj>
    <derivirana_varijabla naziv="DomainObject.Predmet.OstaliListFormatedWithAdress_1">
      <item>ŽUPANIJSKO DRŽAVNO ODJEVJETNIŠTVO punomoćnik sudionika u postupku RH MF PU PODRUČNI URED OSIJEK</item>
      <item>Blanka Gambiraža, Bakarska 42, Osijek</item>
      <item>FINA RC OSIJEK</item>
      <item>OPĆINSKI SUD U OSIJEKU, ZK ODJEL, BB, 31000 Osijek</item>
      <item>OPĆINSKI SUD U ZAGREBU, ZK ODJEL, BB, 10000 Zagreb</item>
      <item>oglasna ploča-SREĆA I SPAS d.o.o.</item>
    </derivirana_varijabla>
  </DomainObject.Predmet.OstaliListFormatedWithAdress>
  <DomainObject.Predmet.OstaliListFormatedWithAdressOIB>
    <izvorni_sadrzaj>
      <item>ŽUPANIJSKO DRŽAVNO ODJEVJETNIŠTVO punomoćnik sudionika u postupku RH MF PU PODRUČNI URED OSIJEK</item>
      <item>Blanka Gambiraža, OIB 81085118009, Bakarska 42, Osijek</item>
      <item>FINA RC OSIJEK, OIB 85821130368</item>
      <item>OPĆINSKI SUD U OSIJEKU, ZK ODJEL, BB, 31000 Osijek</item>
      <item>OPĆINSKI SUD U ZAGREBU, ZK ODJEL, BB, 10000 Zagreb</item>
      <item>oglasna ploča-SREĆA I SPAS d.o.o.</item>
    </izvorni_sadrzaj>
    <derivirana_varijabla naziv="DomainObject.Predmet.OstaliListFormatedWithAdressOIB_1">
      <item>ŽUPANIJSKO DRŽAVNO ODJEVJETNIŠTVO punomoćnik sudionika u postupku RH MF PU PODRUČNI URED OSIJEK</item>
      <item>Blanka Gambiraža, OIB 81085118009, Bakarska 42, Osijek</item>
      <item>FINA RC OSIJEK, OIB 85821130368</item>
      <item>OPĆINSKI SUD U OSIJEKU, ZK ODJEL, BB, 31000 Osijek</item>
      <item>OPĆINSKI SUD U ZAGREBU, ZK ODJEL, BB, 10000 Zagreb</item>
      <item>oglasna ploča-SREĆA I SPAS d.o.o.</item>
    </derivirana_varijabla>
  </DomainObject.Predmet.OstaliListFormatedWithAdressOIB>
  <DomainObject.Predmet.OstaliListNazivFormated>
    <izvorni_sadrzaj>
      <item>ŽUPANIJSKO DRŽAVNO ODJEVJETNIŠTVO</item>
      <item>Blanka Gambiraža</item>
      <item>FINA RC OSIJEK</item>
      <item>OPĆINSKI SUD U OSIJEKU, ZK ODJEL</item>
      <item>OPĆINSKI SUD U ZAGREBU, ZK ODJEL</item>
      <item>oglasna ploča-SREĆA I SPAS d.o.o.</item>
    </izvorni_sadrzaj>
    <derivirana_varijabla naziv="DomainObject.Predmet.OstaliListNazivFormated_1">
      <item>ŽUPANIJSKO DRŽAVNO ODJEVJETNIŠTVO</item>
      <item>Blanka Gambiraža</item>
      <item>FINA RC OSIJEK</item>
      <item>OPĆINSKI SUD U OSIJEKU, ZK ODJEL</item>
      <item>OPĆINSKI SUD U ZAGREBU, ZK ODJEL</item>
      <item>oglasna ploča-SREĆA I SPAS d.o.o.</item>
    </derivirana_varijabla>
  </DomainObject.Predmet.OstaliListNazivFormated>
  <DomainObject.Predmet.OstaliListNazivFormatedOIB>
    <izvorni_sadrzaj>
      <item>ŽUPANIJSKO DRŽAVNO ODJEVJETNIŠTVO</item>
      <item>Blanka Gambiraža, OIB 81085118009</item>
      <item>FINA RC OSIJEK, OIB 85821130368</item>
      <item>OPĆINSKI SUD U OSIJEKU, ZK ODJEL</item>
      <item>OPĆINSKI SUD U ZAGREBU, ZK ODJEL</item>
      <item>oglasna ploča-SREĆA I SPAS d.o.o.</item>
    </izvorni_sadrzaj>
    <derivirana_varijabla naziv="DomainObject.Predmet.OstaliListNazivFormatedOIB_1">
      <item>ŽUPANIJSKO DRŽAVNO ODJEVJETNIŠTVO</item>
      <item>Blanka Gambiraža, OIB 81085118009</item>
      <item>FINA RC OSIJEK, OIB 85821130368</item>
      <item>OPĆINSKI SUD U OSIJEKU, ZK ODJEL</item>
      <item>OPĆINSKI SUD U ZAGREBU, ZK ODJEL</item>
      <item>oglasna ploča-SREĆA I SPAS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SREĆA I SPAS d.o.o. za projektiranje, proizvodnju, izgradnju i montažu objekata i postrojenja</izvorni_sadrzaj>
    <derivirana_varijabla naziv="DomainObject.Predmet.ProtustrankaIDrugi_1">SREĆA I SPAS d.o.o. za projektiranje, proizvodnju, izgradnju i montažu objekata i postrojenja</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SREĆA I SPAS d.o.o. za projektiranje, proizvodnju, izgradnju i montažu objekata i postrojenja, OIB 16336529667, Ante Starčevića 86/a, Antunovac</izvorni_sadrzaj>
    <derivirana_varijabla naziv="DomainObject.Predmet.ProtustrankaIDrugiAdressOIB_1">SREĆA I SPAS d.o.o. za projektiranje, proizvodnju, izgradnju i montažu objekata i postrojenja, OIB 16336529667, Ante Starčevića 86/a,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SREĆA I SPAS d.o.o. za projektiranje, proizvodnju, izgradnju i montažu objekata i postrojenja</item>
      <item>ŽUPANIJSKO DRŽAVNO ODJEVJETNIŠTVO</item>
      <item>RH MF PU PODRUČNI URED OSIJEK</item>
      <item>Blanka Gambiraža</item>
      <item>FINA RC OSIJEK</item>
      <item>OPĆINSKI SUD U OSIJEKU, ZK ODJEL</item>
      <item>OPĆINSKI SUD U ZAGREBU, ZK ODJEL</item>
      <item>oglasna ploča-SREĆA I SPAS d.o.o.</item>
    </izvorni_sadrzaj>
    <derivirana_varijabla naziv="DomainObject.Predmet.SudioniciListNaziv_1">
      <item>SREĆA I SPAS d.o.o. za projektiranje, proizvodnju, izgradnju i montažu objekata i postrojenja</item>
      <item>ŽUPANIJSKO DRŽAVNO ODJEVJETNIŠTVO</item>
      <item>RH MF PU PODRUČNI URED OSIJEK</item>
      <item>Blanka Gambiraža</item>
      <item>FINA RC OSIJEK</item>
      <item>OPĆINSKI SUD U OSIJEKU, ZK ODJEL</item>
      <item>OPĆINSKI SUD U ZAGREBU, ZK ODJEL</item>
      <item>oglasna ploča-SREĆA I SPAS d.o.o.</item>
    </derivirana_varijabla>
  </DomainObject.Predmet.SudioniciListNaziv>
  <DomainObject.Predmet.SudioniciListAdressOIB>
    <izvorni_sadrzaj>
      <item>SREĆA I SPAS d.o.o. za projektiranje, proizvodnju, izgradnju i montažu objekata i postrojenja, OIB 16336529667, Ante Starčevića 86/a,Antunovac</item>
      <item>ŽUPANIJSKO DRŽAVNO ODJEVJETNIŠTVO</item>
      <item>RH MF PU PODRUČNI URED OSIJEK, OIB 18683136487</item>
      <item>Blanka Gambiraža, OIB 81085118009, Bakarska 42,Osijek</item>
      <item>FINA RC OSIJEK, OIB 85821130368</item>
      <item>OPĆINSKI SUD U OSIJEKU, ZK ODJEL, BB,31000 Osijek</item>
      <item>OPĆINSKI SUD U ZAGREBU, ZK ODJEL, BB,10000 Zagreb</item>
      <item>oglasna ploča-SREĆA I SPAS d.o.o.</item>
    </izvorni_sadrzaj>
    <derivirana_varijabla naziv="DomainObject.Predmet.SudioniciListAdressOIB_1">
      <item>SREĆA I SPAS d.o.o. za projektiranje, proizvodnju, izgradnju i montažu objekata i postrojenja, OIB 16336529667, Ante Starčevića 86/a,Antunovac</item>
      <item>ŽUPANIJSKO DRŽAVNO ODJEVJETNIŠTVO</item>
      <item>RH MF PU PODRUČNI URED OSIJEK, OIB 18683136487</item>
      <item>Blanka Gambiraža, OIB 81085118009, Bakarska 42,Osijek</item>
      <item>FINA RC OSIJEK, OIB 85821130368</item>
      <item>OPĆINSKI SUD U OSIJEKU, ZK ODJEL, BB,31000 Osijek</item>
      <item>OPĆINSKI SUD U ZAGREBU, ZK ODJEL, BB,10000 Zagreb</item>
      <item>oglasna ploča-SREĆA I SPAS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16336529667</item>
      <item>, OIB null</item>
      <item>, OIB 18683136487</item>
      <item>, OIB 81085118009</item>
      <item>, OIB 85821130368</item>
      <item>, OIB null</item>
      <item>, OIB null</item>
      <item>, OIB null</item>
    </izvorni_sadrzaj>
    <derivirana_varijabla naziv="DomainObject.Predmet.SudioniciListNazivOIB_1">
      <item>, OIB 16336529667</item>
      <item>, OIB null</item>
      <item>, OIB 18683136487</item>
      <item>, OIB 81085118009</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5</properties:Pages>
  <properties:Words>1550</properties:Words>
  <properties:Characters>8298</properties:Characters>
  <properties:Lines>207</properties:Lines>
  <properties:Paragraphs>42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2017-12-11T11:23:00Z</dcterms:created>
  <dc:creator>Blanka</dc:creator>
  <cp:lastModifiedBy>Danijela Sekulić</cp:lastModifiedBy>
  <cp:lastPrinted>2017-12-11T11:31:00Z</cp:lastPrinted>
  <dcterms:modified xmlns:xsi="http://www.w3.org/2001/XMLSchema-instance" xsi:type="dcterms:W3CDTF">2017-12-11T11:32:00Z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