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2cd5" w14:paraId="3d72cd5" w:rsidRDefault="0084052A" w:rsidP="0084052A" w:rsidR="0084052A" w:rsidRPr="0084052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84052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     REPUBLIKA HRVATSKA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TRGOVAČKI SUD U DUBROVNIKU 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Dubrovnik, Dr. Ante Starčevića 23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Posl. br. 6-St.20/2019-</w:t>
      </w:r>
      <w:r>
        <w:rPr>
          <w:b/>
          <w:sz w:val="22"/>
          <w:szCs w:val="22"/>
        </w:rPr>
        <w:t>388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R E P U B L I K A   H R V A T S K A</w:t>
      </w:r>
    </w:p>
    <w:p w:rsidRDefault="0084052A" w:rsidP="0084052A" w:rsidR="0084052A" w:rsidRPr="0084052A">
      <w:pPr>
        <w:keepNext/>
        <w:jc w:val="center"/>
        <w:outlineLvl w:val="1"/>
        <w:rPr>
          <w:b/>
          <w:sz w:val="16"/>
          <w:szCs w:val="16"/>
        </w:rPr>
      </w:pPr>
    </w:p>
    <w:p w:rsidRDefault="0084052A" w:rsidP="0084052A" w:rsidR="0084052A" w:rsidRPr="0084052A">
      <w:pPr>
        <w:keepNext/>
        <w:jc w:val="center"/>
        <w:outlineLvl w:val="1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Z A K L J U Č A K</w:t>
      </w: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84052A" w:rsidR="0084052A" w:rsidRPr="0084052A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84052A">
        <w:rPr>
          <w:sz w:val="22"/>
          <w:szCs w:val="22"/>
        </w:rPr>
        <w:tab/>
      </w:r>
      <w:r w:rsidRPr="0084052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Pr="0084052A">
        <w:rPr>
          <w:rFonts w:eastAsia="Calibri"/>
          <w:sz w:val="22"/>
          <w:szCs w:val="22"/>
          <w:lang w:eastAsia="en-US"/>
        </w:rPr>
        <w:t xml:space="preserve"> </w:t>
      </w:r>
      <w:r w:rsidRPr="0084052A">
        <w:rPr>
          <w:rFonts w:eastAsia="Calibri"/>
          <w:bCs/>
          <w:sz w:val="22"/>
          <w:szCs w:val="22"/>
          <w:lang w:eastAsia="en-US"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Pr="0084052A">
        <w:rPr>
          <w:rFonts w:eastAsia="Calibri"/>
          <w:sz w:val="22"/>
          <w:szCs w:val="22"/>
          <w:lang w:eastAsia="en-US"/>
        </w:rPr>
        <w:t xml:space="preserve"> dana 22. veljače 2019.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BF61C4">
      <w:pPr>
        <w:jc w:val="center"/>
        <w:rPr>
          <w:b/>
          <w:sz w:val="16"/>
          <w:szCs w:val="16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7/7 pašnjak, površine 133 m2, z.ul. 201 k.o. KNEŽICA,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1/1 dvorište, površine 792 m2, z.ul. 245 k.o. KNEŽICA,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366/1 dvorište 2.621 m2 i spremište 1.061 m2, ukupno 3.682 m2 i kat. čestice 366/17 dvorište, površine 453 m2, z.ul. 257 k.o. ČAJKOVICA,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 w:rsidRPr="00FC7947">
        <w:rPr>
          <w:sz w:val="22"/>
          <w:szCs w:val="22"/>
        </w:rPr>
        <w:t>- kat. čestice 365 obradivo, površine 201 m2, z.ul. 215 k.o. ČAJKOVICA</w:t>
      </w:r>
      <w:r>
        <w:rPr>
          <w:sz w:val="22"/>
          <w:szCs w:val="22"/>
        </w:rPr>
        <w:t>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i</w:t>
      </w:r>
      <w:r w:rsidRPr="00FC7947">
        <w:rPr>
          <w:sz w:val="22"/>
          <w:szCs w:val="22"/>
        </w:rPr>
        <w:t>dentifikator prodaje: 7460</w:t>
      </w:r>
      <w:r>
        <w:rPr>
          <w:sz w:val="22"/>
          <w:szCs w:val="22"/>
        </w:rPr>
        <w:t>,</w:t>
      </w:r>
      <w:r w:rsidRPr="00FC7947">
        <w:rPr>
          <w:sz w:val="22"/>
          <w:szCs w:val="22"/>
        </w:rPr>
        <w:t xml:space="preserve">  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013DA4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7</w:t>
      </w:r>
      <w:r w:rsidR="00490478">
        <w:rPr>
          <w:b/>
          <w:sz w:val="22"/>
          <w:szCs w:val="22"/>
          <w:u w:val="single"/>
        </w:rPr>
        <w:t>. ožujka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9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 w:rsidR="00717138">
        <w:rPr>
          <w:b/>
          <w:sz w:val="22"/>
          <w:szCs w:val="22"/>
          <w:u w:val="single"/>
        </w:rPr>
        <w:t>10</w:t>
      </w:r>
      <w:r w:rsidR="00900AA8">
        <w:rPr>
          <w:b/>
          <w:sz w:val="22"/>
          <w:szCs w:val="22"/>
          <w:u w:val="single"/>
        </w:rPr>
        <w:t>,0</w:t>
      </w:r>
      <w:r w:rsidR="00490478">
        <w:rPr>
          <w:b/>
          <w:sz w:val="22"/>
          <w:szCs w:val="22"/>
          <w:u w:val="single"/>
        </w:rPr>
        <w:t>0 sati</w:t>
      </w:r>
      <w:r w:rsidR="00B63E65" w:rsidRPr="00865156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717138">
        <w:rPr>
          <w:sz w:val="22"/>
          <w:szCs w:val="22"/>
        </w:rPr>
        <w:t>2</w:t>
      </w:r>
      <w:r w:rsidRPr="00490478">
        <w:rPr>
          <w:sz w:val="22"/>
          <w:szCs w:val="22"/>
        </w:rPr>
        <w:t xml:space="preserve"> </w:t>
      </w:r>
      <w:r w:rsidRPr="00865156">
        <w:rPr>
          <w:sz w:val="22"/>
          <w:szCs w:val="22"/>
        </w:rPr>
        <w:t>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</w:t>
      </w:r>
      <w:r w:rsidR="007773B4">
        <w:rPr>
          <w:sz w:val="22"/>
          <w:szCs w:val="22"/>
        </w:rPr>
        <w:t xml:space="preserve"> </w:t>
      </w:r>
      <w:r w:rsidRPr="00216EB9">
        <w:rPr>
          <w:sz w:val="22"/>
          <w:szCs w:val="22"/>
        </w:rPr>
        <w:t>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717138">
        <w:rPr>
          <w:sz w:val="22"/>
          <w:szCs w:val="22"/>
        </w:rPr>
        <w:t>22</w:t>
      </w:r>
      <w:r w:rsidR="00013DA4">
        <w:rPr>
          <w:sz w:val="22"/>
          <w:szCs w:val="22"/>
        </w:rPr>
        <w:t>. veljače</w:t>
      </w:r>
      <w:r w:rsidRPr="00F260DC">
        <w:rPr>
          <w:sz w:val="22"/>
          <w:szCs w:val="22"/>
        </w:rPr>
        <w:t xml:space="preserve"> 201</w:t>
      </w:r>
      <w:r w:rsidR="00D16D5C">
        <w:rPr>
          <w:sz w:val="22"/>
          <w:szCs w:val="22"/>
        </w:rPr>
        <w:t>9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lastRenderedPageBreak/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DD5913">
      <w:pPr>
        <w:jc w:val="both"/>
        <w:rPr>
          <w:b/>
          <w:sz w:val="20"/>
        </w:rPr>
      </w:pPr>
      <w:r w:rsidRPr="00DD5913">
        <w:rPr>
          <w:b/>
          <w:sz w:val="20"/>
        </w:rPr>
        <w:t xml:space="preserve">DN-a </w:t>
      </w:r>
      <w:r w:rsidRPr="00DD5913">
        <w:rPr>
          <w:sz w:val="20"/>
        </w:rPr>
        <w:t>(</w:t>
      </w:r>
      <w:r w:rsidR="00717138" w:rsidRPr="00DD5913">
        <w:rPr>
          <w:sz w:val="20"/>
        </w:rPr>
        <w:t>22</w:t>
      </w:r>
      <w:r w:rsidR="00D006EA" w:rsidRPr="00DD5913">
        <w:rPr>
          <w:sz w:val="20"/>
        </w:rPr>
        <w:t>.0</w:t>
      </w:r>
      <w:r w:rsidR="00D16D5C" w:rsidRPr="00DD5913">
        <w:rPr>
          <w:sz w:val="20"/>
        </w:rPr>
        <w:t>2</w:t>
      </w:r>
      <w:r w:rsidRPr="00DD5913">
        <w:rPr>
          <w:sz w:val="20"/>
        </w:rPr>
        <w:t>.201</w:t>
      </w:r>
      <w:r w:rsidR="00D16D5C" w:rsidRPr="00DD5913">
        <w:rPr>
          <w:sz w:val="20"/>
        </w:rPr>
        <w:t>9</w:t>
      </w:r>
      <w:r w:rsidRPr="00DD5913">
        <w:rPr>
          <w:sz w:val="20"/>
        </w:rPr>
        <w:t>.g.)</w:t>
      </w:r>
      <w:r w:rsidRPr="00DD5913">
        <w:rPr>
          <w:b/>
          <w:sz w:val="20"/>
        </w:rPr>
        <w:t>:</w:t>
      </w:r>
    </w:p>
    <w:p w:rsidRDefault="00B63E65" w:rsidP="000C50FB" w:rsidR="00B63E65" w:rsidRPr="00DD5913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DD5913">
        <w:rPr>
          <w:sz w:val="20"/>
        </w:rPr>
        <w:t>stečajni upravitelj</w:t>
      </w:r>
      <w:r w:rsidR="000D5A79" w:rsidRPr="00DD5913">
        <w:rPr>
          <w:sz w:val="20"/>
        </w:rPr>
        <w:t xml:space="preserve">, </w:t>
      </w:r>
    </w:p>
    <w:p w:rsidRDefault="00717138" w:rsidP="00717138" w:rsidR="00717138" w:rsidRPr="00DD5913">
      <w:pPr>
        <w:tabs>
          <w:tab w:pos="142" w:val="left"/>
          <w:tab w:pos="720" w:val="num"/>
        </w:tabs>
        <w:jc w:val="both"/>
        <w:rPr>
          <w:sz w:val="20"/>
        </w:rPr>
      </w:pPr>
      <w:r w:rsidRPr="00DD5913">
        <w:rPr>
          <w:sz w:val="20"/>
        </w:rPr>
        <w:t>- OTP BANKA HRVATSKA d.d., putem e oglasne ploče,</w:t>
      </w:r>
    </w:p>
    <w:p w:rsidRDefault="00717138" w:rsidP="00717138" w:rsidR="00717138" w:rsidRPr="00DD5913">
      <w:pPr>
        <w:tabs>
          <w:tab w:pos="142" w:val="left"/>
          <w:tab w:pos="720" w:val="num"/>
        </w:tabs>
        <w:jc w:val="both"/>
        <w:rPr>
          <w:sz w:val="20"/>
        </w:rPr>
      </w:pPr>
      <w:r w:rsidRPr="00DD5913">
        <w:rPr>
          <w:sz w:val="20"/>
        </w:rPr>
        <w:t>- REPUBLIKA HRVATSKA, Ministarstvo financija, Porezna uprava, Područni ured Dubrovnik, po ŽDO Dubrovnik, Građansko-upravni odjel, putem e oglasne ploče,</w:t>
      </w:r>
    </w:p>
    <w:p w:rsidRDefault="00717138" w:rsidP="00717138" w:rsidR="00717138" w:rsidRPr="00DD5913">
      <w:pPr>
        <w:tabs>
          <w:tab w:pos="142" w:val="left"/>
          <w:tab w:pos="720" w:val="num"/>
        </w:tabs>
        <w:jc w:val="both"/>
        <w:rPr>
          <w:sz w:val="20"/>
        </w:rPr>
      </w:pPr>
      <w:r w:rsidRPr="00DD5913">
        <w:rPr>
          <w:sz w:val="20"/>
        </w:rPr>
        <w:t>- Hrvoje Grandov vl. obrta Futuro Internet studio, putem e oglasne ploče,</w:t>
      </w:r>
    </w:p>
    <w:p w:rsidRDefault="00717138" w:rsidP="00717138" w:rsidR="00717138" w:rsidRPr="00DD5913">
      <w:pPr>
        <w:tabs>
          <w:tab w:pos="142" w:val="left"/>
          <w:tab w:pos="720" w:val="num"/>
        </w:tabs>
        <w:jc w:val="both"/>
        <w:rPr>
          <w:sz w:val="20"/>
        </w:rPr>
      </w:pPr>
      <w:r w:rsidRPr="00DD5913">
        <w:rPr>
          <w:sz w:val="20"/>
        </w:rPr>
        <w:t>- ELEKTRO VUJEVA d.o.o.,</w:t>
      </w:r>
      <w:r w:rsidR="00DD5913" w:rsidRPr="00DD5913">
        <w:rPr>
          <w:sz w:val="20"/>
        </w:rPr>
        <w:t xml:space="preserve"> putem e oglasne ploče,</w:t>
      </w:r>
    </w:p>
    <w:p w:rsidRDefault="00881574" w:rsidP="00881574" w:rsidR="00B63E65" w:rsidRPr="00DD5913">
      <w:pPr>
        <w:numPr>
          <w:ilvl w:val="0"/>
          <w:numId w:val="10"/>
        </w:numPr>
        <w:tabs>
          <w:tab w:pos="142" w:val="left"/>
        </w:tabs>
        <w:jc w:val="both"/>
        <w:rPr>
          <w:sz w:val="20"/>
        </w:rPr>
      </w:pPr>
      <w:r w:rsidRPr="00DD5913">
        <w:rPr>
          <w:sz w:val="20"/>
        </w:rPr>
        <w:t>mrežna stranica e oglasna ploča</w:t>
      </w:r>
      <w:r w:rsidR="00216EB9" w:rsidRPr="00DD5913">
        <w:rPr>
          <w:sz w:val="20"/>
        </w:rPr>
        <w:t xml:space="preserve">.  </w:t>
      </w:r>
    </w:p>
    <w:sectPr w:rsidSect="00BF61C4" w:rsidR="00B63E65" w:rsidRPr="00DD59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843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913" w:rsidR="00DD59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913" w:rsidR="00DD591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913" w:rsidR="00DD59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B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DD5913" w:rsidR="00DD5913" w:rsidRPr="00DD5913">
    <w:pPr>
      <w:pStyle w:val="Zaglavlje"/>
      <w:rPr>
        <w:b/>
      </w:rPr>
    </w:pPr>
    <w:r>
      <w:tab/>
      <w:t xml:space="preserve">                                                                            </w:t>
    </w:r>
    <w:r w:rsidR="00DD5913" w:rsidRPr="00DD5913">
      <w:rPr>
        <w:b/>
      </w:rPr>
      <w:t>Posl. br. 6-St.20/2019-388</w:t>
    </w:r>
  </w:p>
  <w:p w:rsidRDefault="00B63E65" w:rsidR="00B63E65" w:rsidRPr="00190D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913" w:rsidR="00DD59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3DA4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56BEA"/>
    <w:rsid w:val="001611B3"/>
    <w:rsid w:val="00171C49"/>
    <w:rsid w:val="00181A48"/>
    <w:rsid w:val="00185EA9"/>
    <w:rsid w:val="00190D8C"/>
    <w:rsid w:val="001B6C77"/>
    <w:rsid w:val="001D1058"/>
    <w:rsid w:val="00214C4B"/>
    <w:rsid w:val="00214D23"/>
    <w:rsid w:val="00216EB9"/>
    <w:rsid w:val="00226054"/>
    <w:rsid w:val="002A68BA"/>
    <w:rsid w:val="002C2BC3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17138"/>
    <w:rsid w:val="00732EEF"/>
    <w:rsid w:val="007564B0"/>
    <w:rsid w:val="00761934"/>
    <w:rsid w:val="00764E34"/>
    <w:rsid w:val="007667EC"/>
    <w:rsid w:val="007773B4"/>
    <w:rsid w:val="007939A1"/>
    <w:rsid w:val="007D7485"/>
    <w:rsid w:val="007D7F4B"/>
    <w:rsid w:val="007E1D0F"/>
    <w:rsid w:val="007E73EC"/>
    <w:rsid w:val="007F7B7D"/>
    <w:rsid w:val="0080200A"/>
    <w:rsid w:val="00803435"/>
    <w:rsid w:val="00821053"/>
    <w:rsid w:val="0084052A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A7CDF"/>
    <w:rsid w:val="00AC49F9"/>
    <w:rsid w:val="00AE094B"/>
    <w:rsid w:val="00B02570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BF61C4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16D5C"/>
    <w:rsid w:val="00D25C3B"/>
    <w:rsid w:val="00D26050"/>
    <w:rsid w:val="00D705E8"/>
    <w:rsid w:val="00D9256D"/>
    <w:rsid w:val="00D95D71"/>
    <w:rsid w:val="00DA3F12"/>
    <w:rsid w:val="00DA7019"/>
    <w:rsid w:val="00DC064C"/>
    <w:rsid w:val="00DD5913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  <w:rsid w:val="00F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BEA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BEA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BEA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BEA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BEA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BEA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BEA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BEA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cijeli spis u referadi 20.02.19</izvorni_sadrzaj>
    <derivirana_varijabla naziv="DomainObject.Predmet.PrimjedbaSuca_1">"prijave tražbina u Katarine u ormaru"
cijeli spis u referadi 20.02.19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veljače 2019.</izvorni_sadrzaj>
    <derivirana_varijabla naziv="DomainObject.Predmet.SpisIzvanSuda.DatumIzlazaSpisa_1">20.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OstaliListFormated_1"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OstaliListFormated>
  <DomainObject.Predmet.OstaliListFormatedOIB>
    <izvorni_sadrzaj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izvorni_sadrzaj>
    <derivirana_varijabla naziv="DomainObject.Predmet.OstaliListFormatedOIB_1"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derivirana_varijabla>
  </DomainObject.Predmet.OstaliListFormatedOIB>
  <DomainObject.Predmet.OstaliListFormatedWithAdress>
    <izvorni_sadrzaj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Put Bana Josipa Jelačića 36, 20207 Brašina</item>
      <item>Fina, 20000 Dubrovnik</item>
      <item>CRO ekspres d.o.o., Rudeški ogranak 24, 10000 Zagreb</item>
      <item>Raiffeisenbank Austria d.d., Petrinjska 59, 10000 Zagreb</item>
      <item>Vladimir Grbavac, Gornja Čibača 4, 20207 Čibača</item>
      <item>INDIJAN PELJEŠAC d.o.o., Potomje, 20244 Potomje</item>
      <item>NARODNE NOVINE, Savski Gaj XIII. put 6, 10000 Zagreb</item>
      <item>Antun Račić, Soline 21, 20207 Soline</item>
      <item>Ivanka Sušić, Gornji Kono 56, 20000 Dubrovnik</item>
      <item>KRMEK d.o.o. odvj Dubravko Arapović</item>
      <item>Ivica Grubešić, Stjepana Radića 6, 20207 Cavtat</item>
      <item>Studenstski centar Tomislav Sopjanac</item>
      <item>IVONA TOURS d.o.o., Trumbićev put 2, 20210 Cavtat</item>
      <item>Robert Ripa,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Na Rudini 73, 20207 Čibača</item>
      <item>Kont d.o.o. Ivan Fabijanović</item>
      <item>CVITO MATIĆ vl ob Tonći Milić, Kneza Domagoja 2/II, 20350 Metković</item>
      <item>Dubrovnik ceste d.d. Tomislav Sopjanac</item>
      <item>Mijo Jurić, Gotovčeva 3, 21000 Split</item>
      <item>Hoteli Maestral d.d. Nada Ogresta</item>
      <item>MD Profil Intra d.o.o., Industrijska zona bb, 31400 Đakovo</item>
      <item>Elektro team d.o.o. zamj. Mile Mabić</item>
      <item>Marinko Žilić,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Matije Gupca 6, 20000 Dubrovnik</item>
      <item>Villa Dubrovnik d.d. prokurist Ante Barić, Vlaha Bukovca 6, 20000 Dubrovnik</item>
      <item>BELINA d.o.o., Lička 11, 21000 Split</item>
      <item>RH ŽDO Divko Jakić, 20000 Dubrovnik</item>
      <item>Ilija Šantić, Put Tihe 32, 20207 Cavtat</item>
      <item>Klakar d.o.o. Dubravko Arapović</item>
      <item>PROJEKT KONTSTURKCIJA F.I. d.o.o., VI južna obala 15, 10000 Zagreb</item>
      <item>Matea Klečak, Put Tihe 28, 20207 Cavtat</item>
      <item>Škvorić auto d.o.o. zamj. dubravko arapović</item>
      <item>ERSTE&amp;STEIERMÄRKISCHE BANKA dioničko društvo,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Cesta Šibenik-perković 81, 22000 Danilo Biranj</item>
      <item>Pipelife l.o.o. zamj. Ivana Kolić</item>
      <item>MEĐIMURJE GRADITELJSTVO društvo s ograničenom odgovornošću za graditeljstvo i usluge, Zagrebačka 42/a, Čakovec</item>
      <item>Nuova Ličilac Gorica Tomislav Sopjanac</item>
      <item>Lukša Vodopija, Mokri Do 1, 20207 Zvekovica</item>
      <item>Marijan Ogresta, Prijeko 14, 20210 Cavtat</item>
      <item>vodovod Dubrovnik d.o.o Danijela Cvjetović, V. Nazora 19, 20000 Dubrovnik</item>
      <item>Zoran Lukić, Od Gale 13, 20000 Dubrovnik</item>
      <item>za 18 radnika Hrvoje Tokić</item>
      <item>Pero Brailo, Tiha, Bogišićeva 18, 20210 Cavtat</item>
      <item>METALIS društvo s ograničenom odgovornošću za proizvodnju metalnih proizvoda,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</item>
      <item>Aling  d.o.o. Odvj. Nebojša Antolić, Pavla Hatza 3, 10000 Zagreb</item>
      <item>Matan Radić, Čibača, Gornja Čibača 4, 20207 Mlini</item>
      <item>HRVATSKE ŠUME društvo s ograničenom odgovornošću, Ul.Ljudevita Farkaša Vukotinovića 2, 10000 Zagreb</item>
      <item>Ilija Vučur, Cirkovci 66, 10000 Zagreb</item>
      <item>Josip Bilandžija OD Jakišić, Mujo i Lujak</item>
      <item>Josip Crleni</item>
      <item>Rad. Darko Ripić odvj. Hrvoje tokić</item>
      <item>Marina Marić,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Busljeno 7, 20236 Čajkovica</item>
      <item>RAŠKO d.o.o. ODV. Mirko Kozina, gundulićeva 26, 21000 Split</item>
      <item>Nikša Đuraš</item>
      <item>TAVENER d.o.o. odvj. Nataša vučinović, Zapoljska 38, 10000 Zagreb</item>
      <item>Stipan Zečević, Gornja Čibača 4, 20207 Čibača</item>
      <item>Josip Bilandžija, Plosni Rat 3, 20207 Cavtat</item>
      <item>Radnik Sabolek Milica, Između dolaca 1, 20236 Mokošica</item>
      <item>Mato Monković, Rožat Donji 46, 20236 Rožat</item>
      <item>OTP banka Hrvatska dioničko društvo, Ulica Domovinskog rata 3, Zadar</item>
      <item>Ledomir Brzić, Viška 1, 20000 Dubrovnik</item>
      <item>Dalekovod, dioničko društvo za inženjering, proizvodnju i izgradnju, Ulica Marijana Čavića 4, 10000 Zagreb</item>
      <item>ZOU Viktorija Knežević i Marina Maslek</item>
      <item>INTEL TRADE d.o.o. odvj. GORAN MARČNA, Zdenka Petrakovića 1, 51000 Rijeka</item>
      <item>Anđa Curić, Od Gaja 38, 20000 Dubrovnik</item>
      <item>Mato Poljanica, Međine 5, 20207 Mlini</item>
      <item>MATANA &amp; PARTNERI d.o.o., Amruševa 7, 10000 Zagreb</item>
    </izvorni_sadrzaj>
    <derivirana_varijabla naziv="DomainObject.Predmet.OstaliListFormatedWithAdress_1"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Put Bana Josipa Jelačića 36, 20207 Brašina</item>
      <item>Fina, 20000 Dubrovnik</item>
      <item>CRO ekspres d.o.o., Rudeški ogranak 24, 10000 Zagreb</item>
      <item>Raiffeisenbank Austria d.d., Petrinjska 59, 10000 Zagreb</item>
      <item>Vladimir Grbavac, Gornja Čibača 4, 20207 Čibača</item>
      <item>INDIJAN PELJEŠAC d.o.o., Potomje, 20244 Potomje</item>
      <item>NARODNE NOVINE, Savski Gaj XIII. put 6, 10000 Zagreb</item>
      <item>Antun Račić, Soline 21, 20207 Soline</item>
      <item>Ivanka Sušić, Gornji Kono 56, 20000 Dubrovnik</item>
      <item>KRMEK d.o.o. odvj Dubravko Arapović</item>
      <item>Ivica Grubešić, Stjepana Radića 6, 20207 Cavtat</item>
      <item>Studenstski centar Tomislav Sopjanac</item>
      <item>IVONA TOURS d.o.o., Trumbićev put 2, 20210 Cavtat</item>
      <item>Robert Ripa,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Na Rudini 73, 20207 Čibača</item>
      <item>Kont d.o.o. Ivan Fabijanović</item>
      <item>CVITO MATIĆ vl ob Tonći Milić, Kneza Domagoja 2/II, 20350 Metković</item>
      <item>Dubrovnik ceste d.d. Tomislav Sopjanac</item>
      <item>Mijo Jurić, Gotovčeva 3, 21000 Split</item>
      <item>Hoteli Maestral d.d. Nada Ogresta</item>
      <item>MD Profil Intra d.o.o., Industrijska zona bb, 31400 Đakovo</item>
      <item>Elektro team d.o.o. zamj. Mile Mabić</item>
      <item>Marinko Žilić,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Matije Gupca 6, 20000 Dubrovnik</item>
      <item>Villa Dubrovnik d.d. prokurist Ante Barić, Vlaha Bukovca 6, 20000 Dubrovnik</item>
      <item>BELINA d.o.o., Lička 11, 21000 Split</item>
      <item>RH ŽDO Divko Jakić, 20000 Dubrovnik</item>
      <item>Ilija Šantić, Put Tihe 32, 20207 Cavtat</item>
      <item>Klakar d.o.o. Dubravko Arapović</item>
      <item>PROJEKT KONTSTURKCIJA F.I. d.o.o., VI južna obala 15, 10000 Zagreb</item>
      <item>Matea Klečak, Put Tihe 28, 20207 Cavtat</item>
      <item>Škvorić auto d.o.o. zamj. dubravko arapović</item>
      <item>ERSTE&amp;STEIERMÄRKISCHE BANKA dioničko društvo,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Cesta Šibenik-perković 81, 22000 Danilo Biranj</item>
      <item>Pipelife l.o.o. zamj. Ivana Kolić</item>
      <item>MEĐIMURJE GRADITELJSTVO društvo s ograničenom odgovornošću za graditeljstvo i usluge, Zagrebačka 42/a, Čakovec</item>
      <item>Nuova Ličilac Gorica Tomislav Sopjanac</item>
      <item>Lukša Vodopija, Mokri Do 1, 20207 Zvekovica</item>
      <item>Marijan Ogresta, Prijeko 14, 20210 Cavtat</item>
      <item>vodovod Dubrovnik d.o.o Danijela Cvjetović, V. Nazora 19, 20000 Dubrovnik</item>
      <item>Zoran Lukić, Od Gale 13, 20000 Dubrovnik</item>
      <item>za 18 radnika Hrvoje Tokić</item>
      <item>Pero Brailo, Tiha, Bogišićeva 18, 20210 Cavtat</item>
      <item>METALIS društvo s ograničenom odgovornošću za proizvodnju metalnih proizvoda,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</item>
      <item>Aling  d.o.o. Odvj. Nebojša Antolić, Pavla Hatza 3, 10000 Zagreb</item>
      <item>Matan Radić, Čibača, Gornja Čibača 4, 20207 Mlini</item>
      <item>HRVATSKE ŠUME društvo s ograničenom odgovornošću, Ul.Ljudevita Farkaša Vukotinovića 2, 10000 Zagreb</item>
      <item>Ilija Vučur, Cirkovci 66, 10000 Zagreb</item>
      <item>Josip Bilandžija OD Jakišić, Mujo i Lujak</item>
      <item>Josip Crleni</item>
      <item>Rad. Darko Ripić odvj. Hrvoje tokić</item>
      <item>Marina Marić,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Busljeno 7, 20236 Čajkovica</item>
      <item>RAŠKO d.o.o. ODV. Mirko Kozina, gundulićeva 26, 21000 Split</item>
      <item>Nikša Đuraš</item>
      <item>TAVENER d.o.o. odvj. Nataša vučinović, Zapoljska 38, 10000 Zagreb</item>
      <item>Stipan Zečević, Gornja Čibača 4, 20207 Čibača</item>
      <item>Josip Bilandžija, Plosni Rat 3, 20207 Cavtat</item>
      <item>Radnik Sabolek Milica, Između dolaca 1, 20236 Mokošica</item>
      <item>Mato Monković, Rožat Donji 46, 20236 Rožat</item>
      <item>OTP banka Hrvatska dioničko društvo, Ulica Domovinskog rata 3, Zadar</item>
      <item>Ledomir Brzić, Viška 1, 20000 Dubrovnik</item>
      <item>Dalekovod, dioničko društvo za inženjering, proizvodnju i izgradnju, Ulica Marijana Čavića 4, 10000 Zagreb</item>
      <item>ZOU Viktorija Knežević i Marina Maslek</item>
      <item>INTEL TRADE d.o.o. odvj. GORAN MARČNA, Zdenka Petrakovića 1, 51000 Rijeka</item>
      <item>Anđa Curić, Od Gaja 38, 20000 Dubrovnik</item>
      <item>Mato Poljanica, Međine 5, 20207 Mlini</item>
      <item>MATANA &amp; PARTNERI d.o.o., Amruševa 7, 10000 Zagreb</item>
    </derivirana_varijabla>
  </DomainObject.Predmet.OstaliListFormatedWithAdress>
  <DomainObject.Predmet.OstaliListFormatedWithAdressOIB>
    <izvorni_sadrzaj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OIB 14708953941, Put Bana Josipa Jelačića 36, 20207 Brašina</item>
      <item>Fina, 20000 Dubrovnik</item>
      <item>CRO ekspres d.o.o., Rudeški ogranak 24, 10000 Zagreb</item>
      <item>Raiffeisenbank Austria d.d., OIB 53056966535, Petrinjska 59, 10000 Zagreb</item>
      <item>Vladimir Grbavac, OIB 00953752209, Gornja Čibača 4, 20207 Čibača</item>
      <item>INDIJAN PELJEŠAC d.o.o., Potomje, 20244 Potomje</item>
      <item>NARODNE NOVINE, OIB 64546066176, Savski Gaj XIII. put 6, 10000 Zagreb</item>
      <item>Antun Račić, OIB 83018683133, Soline 21, 20207 Soline</item>
      <item>Ivanka Sušić, OIB 74811324266, Gornji Kono 56, 20000 Dubrovnik</item>
      <item>KRMEK d.o.o. odvj Dubravko Arapović</item>
      <item>Ivica Grubešić, OIB 79951621305, Stjepana Radića 6, 20207 Cavtat</item>
      <item>Studenstski centar Tomislav Sopjanac</item>
      <item>IVONA TOURS d.o.o., Trumbićev put 2, 20210 Cavtat</item>
      <item>Robert Ripa, OIB 56712639217,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OIB 53020224466,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OIB 98064422943,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OIB 36592331784,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OIB 29560315834, Na Rudini 73, 20207 Čibača</item>
      <item>Kont d.o.o. Ivan Fabijanović</item>
      <item>CVITO MATIĆ vl ob Tonći Milić, Kneza Domagoja 2/II, 20350 Metković</item>
      <item>Dubrovnik ceste d.d. Tomislav Sopjanac</item>
      <item>Mijo Jurić, OIB 71482909242, Gotovčeva 3, 21000 Split</item>
      <item>Hoteli Maestral d.d. Nada Ogresta</item>
      <item>MD Profil Intra d.o.o., Industrijska zona bb, 31400 Đakovo</item>
      <item>Elektro team d.o.o. zamj. Mile Mabić</item>
      <item>Marinko Žilić, OIB 22997537306,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OIB 36556786236, Matije Gupca 6, 20000 Dubrovnik</item>
      <item>Villa Dubrovnik d.d. prokurist Ante Barić, Vlaha Bukovca 6, 20000 Dubrovnik</item>
      <item>BELINA d.o.o., Lička 11, 21000 Split</item>
      <item>RH ŽDO Divko Jakić, 20000 Dubrovnik</item>
      <item>Ilija Šantić, OIB 42044489921, Put Tihe 32, 20207 Cavtat</item>
      <item>Klakar d.o.o. Dubravko Arapović</item>
      <item>PROJEKT KONTSTURKCIJA F.I. d.o.o., VI južna obala 15, 10000 Zagreb</item>
      <item>Matea Klečak, OIB 30292285469, Put Tihe 28, 20207 Cavtat</item>
      <item>Škvorić auto d.o.o. zamj. dubravko arapović</item>
      <item>ERSTE&amp;STEIERMÄRKISCHE BANKA dioničko društvo, OIB 23057039320,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OIB 10629591676, Cesta Šibenik-perković 81, 22000 Danilo Biranj</item>
      <item>Pipelife l.o.o. zamj. Ivana Kolić</item>
      <item>MEĐIMURJE GRADITELJSTVO društvo s ograničenom odgovornošću za graditeljstvo i usluge, OIB 15921860232, Zagrebačka 42/a, Čakovec</item>
      <item>Nuova Ličilac Gorica Tomislav Sopjanac</item>
      <item>Lukša Vodopija, OIB 75332983770, Mokri Do 1, 20207 Zvekovica</item>
      <item>Marijan Ogresta, Prijeko 14, 20210 Cavtat</item>
      <item>vodovod Dubrovnik d.o.o Danijela Cvjetović, V. Nazora 19, 20000 Dubrovnik</item>
      <item>Zoran Lukić, OIB 80552950604, Od Gale 13, 20000 Dubrovnik</item>
      <item>za 18 radnika Hrvoje Tokić</item>
      <item>Pero Brailo, Tiha, Bogišićeva 18, 20210 Cavtat</item>
      <item>METALIS društvo s ograničenom odgovornošću za proizvodnju metalnih proizvoda, OIB 37031031645,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Marić, OIB 97789259796</item>
      <item>Aling  d.o.o. Odvj. Nebojša Antolić, Pavla Hatza 3, 10000 Zagreb</item>
      <item>Matan Radić, Čibača, Gornja Čibača 4, 20207 Mlini</item>
      <item>HRVATSKE ŠUME društvo s ograničenom odgovornošću, OIB 69693144506, Ul.Ljudevita Farkaša Vukotinovića 2, 10000 Zagreb</item>
      <item>Ilija Vučur, OIB 70264175585, Cirkovci 66, 10000 Zagreb</item>
      <item>Josip Bilandžija OD Jakišić, Mujo i Lujak</item>
      <item>Josip Crleni</item>
      <item>Rad. Darko Ripić odvj. Hrvoje tokić</item>
      <item>Marina Marić, OIB 68124959592,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OIB 70790912718, Busljeno 7, 20236 Čajkovica</item>
      <item>RAŠKO d.o.o. ODV. Mirko Kozina, gundulićeva 26, 21000 Split</item>
      <item>Nikša Đuraš</item>
      <item>TAVENER d.o.o. odvj. Nataša vučinović, Zapoljska 38, 10000 Zagreb</item>
      <item>Stipan Zečević, OIB 15882747499, Gornja Čibača 4, 20207 Čibača</item>
      <item>Josip Bilandžija, OIB 45531896484, Plosni Rat 3, 20207 Cavtat</item>
      <item>Radnik Sabolek Milica, Između dolaca 1, 20236 Mokošica</item>
      <item>Mato Monković, OIB 75351738099, Rožat Donji 46, 20236 Rožat</item>
      <item>OTP banka Hrvatska dioničko društvo, OIB 52508873833, Ulica Domovinskog rata 3, Zadar</item>
      <item>Ledomir Brzić, OIB 72934987516, Viška 1, 20000 Dubrovnik</item>
      <item>Dalekovod, dioničko društvo za inženjering, proizvodnju i izgradnju, OIB 47911242222, Ulica Marijana Čavića 4, 10000 Zagreb</item>
      <item>ZOU Viktorija Knežević i Marina Maslek</item>
      <item>INTEL TRADE d.o.o. odvj. GORAN MARČNA, Zdenka Petrakovića 1, 51000 Rijeka</item>
      <item>Anđa Curić, OIB 20340555643, Od Gaja 38, 20000 Dubrovnik</item>
      <item>Mato Poljanica, OIB 92253289719, Međine 5, 20207 Mlini</item>
      <item>MATANA &amp; PARTNERI d.o.o., Amruševa 7, 10000 Zagreb</item>
    </izvorni_sadrzaj>
    <derivirana_varijabla naziv="DomainObject.Predmet.OstaliListFormatedWithAdressOIB_1">
      <item>Nikša Mozara, Vukovarska  17, 20000 Dubrovnik</item>
      <item>SIGNUMŠPED d.o.o. odvj. Boris Anišić, Ilica 91 b, 10000 Zagreb</item>
      <item>ŽUPANIJSKO DRŽAVNO ODVJETNIŠTVO, Dropčeva 1, 20000 Dubrovnik</item>
      <item>TIRA d.o.o. odvj. Mladen Šegota, Ciottina 20, 51000 Rijeka</item>
      <item>Sanja Drmać Bagavac, OIB 14708953941, Put Bana Josipa Jelačića 36, 20207 Brašina</item>
      <item>Fina, 20000 Dubrovnik</item>
      <item>CRO ekspres d.o.o., Rudeški ogranak 24, 10000 Zagreb</item>
      <item>Raiffeisenbank Austria d.d., OIB 53056966535, Petrinjska 59, 10000 Zagreb</item>
      <item>Vladimir Grbavac, OIB 00953752209, Gornja Čibača 4, 20207 Čibača</item>
      <item>INDIJAN PELJEŠAC d.o.o., Potomje, 20244 Potomje</item>
      <item>NARODNE NOVINE, OIB 64546066176, Savski Gaj XIII. put 6, 10000 Zagreb</item>
      <item>Antun Račić, OIB 83018683133, Soline 21, 20207 Soline</item>
      <item>Ivanka Sušić, OIB 74811324266, Gornji Kono 56, 20000 Dubrovnik</item>
      <item>KRMEK d.o.o. odvj Dubravko Arapović</item>
      <item>Ivica Grubešić, OIB 79951621305, Stjepana Radića 6, 20207 Cavtat</item>
      <item>Studenstski centar Tomislav Sopjanac</item>
      <item>IVONA TOURS d.o.o., Trumbićev put 2, 20210 Cavtat</item>
      <item>Robert Ripa, OIB 56712639217, Radnička 35, 20000 Dubrovnik</item>
      <item>OTP banka d.d. Viktor Siništajn, vukovarska 22, 20000 Dubrovnik</item>
      <item>STROJOGRAD d.o.o. OD Petričević i partneri, Bijenička cesta 17, 10000 Zagreb</item>
      <item>Abanka Vipa d.d. odvj. Josip Maroknić, Radnička cesta 54/R3, 10000 Zagreb</item>
      <item>Ante Jeličić, OIB 53020224466, Ulica Platana 19a1, 10000 Zagreb</item>
      <item>Elektro Vujeva d.o.o. zamj. Dubravko Arapović</item>
      <item>FORTUNA NAVIS d.o.o. od Boris Anišić, Ilica 191 b, 10000 Zagreb</item>
      <item>Hrvatska pošta d.d. Anamarija Lozić, Jurišićeva 13, 10000 Zagreb</item>
      <item>Drago Zeko, OIB 98064422943, Hodovo 0, 0000 stolac</item>
      <item>Euroherc osiguranje d.d. Grgić&amp;partneri, pis.Dbk Marijana Temali</item>
      <item>HRVOJE GRANDOV vl ob ZOU Gluić &amp; Ninčević, Špire Brusine 16, 23000 Zadar</item>
      <item>Signalizacija d.o.o. Mile Mabić</item>
      <item>Zdravko Jurčević, OIB 36592331784, Gornja Čibača 4, 20207 Čibača</item>
      <item>Rad. Josip Bilandžija Vlaho Bošković</item>
      <item>PALIR d.o.o. od Ognjen Stevović, Ul. domovinskog rata 29b/IV, 21000 Split</item>
      <item>Dubrovački vjesnik d.o.o. Dubravko Arapović</item>
      <item>Luka Sentić, OIB 29560315834, Na Rudini 73, 20207 Čibača</item>
      <item>Kont d.o.o. Ivan Fabijanović</item>
      <item>CVITO MATIĆ vl ob Tonći Milić, Kneza Domagoja 2/II, 20350 Metković</item>
      <item>Dubrovnik ceste d.d. Tomislav Sopjanac</item>
      <item>Mijo Jurić, OIB 71482909242, Gotovčeva 3, 21000 Split</item>
      <item>Hoteli Maestral d.d. Nada Ogresta</item>
      <item>MD Profil Intra d.o.o., Industrijska zona bb, 31400 Đakovo</item>
      <item>Elektro team d.o.o. zamj. Mile Mabić</item>
      <item>Marinko Žilić, OIB 22997537306, Crkveno Selo 64, 44317 Osekovo</item>
      <item>BKS bank d.d. zamj. Dubravko Arapović</item>
      <item>Elektroradionica Musulin vl. Zvonimir Musulin, Splitska 50, 20350 Metković</item>
      <item>Dubac promet d.o.o. Mile Mabić</item>
      <item>Meliha Karamehmedović, OIB 36556786236, Matije Gupca 6, 20000 Dubrovnik</item>
      <item>Villa Dubrovnik d.d. prokurist Ante Barić, Vlaha Bukovca 6, 20000 Dubrovnik</item>
      <item>BELINA d.o.o., Lička 11, 21000 Split</item>
      <item>RH ŽDO Divko Jakić, 20000 Dubrovnik</item>
      <item>Ilija Šantić, OIB 42044489921, Put Tihe 32, 20207 Cavtat</item>
      <item>Klakar d.o.o. Dubravko Arapović</item>
      <item>PROJEKT KONTSTURKCIJA F.I. d.o.o., VI južna obala 15, 10000 Zagreb</item>
      <item>Matea Klečak, OIB 30292285469, Put Tihe 28, 20207 Cavtat</item>
      <item>Škvorić auto d.o.o. zamj. dubravko arapović</item>
      <item>ERSTE&amp;STEIERMÄRKISCHE BANKA dioničko društvo, OIB 23057039320, Jadranski Trg 3/a, Rijeka</item>
      <item>Doka Hrvatska d.o.o. Branko Šišgorić, Radnička cesta 173 g, 10000 Zagreb</item>
      <item>Nita Svilokos</item>
      <item>Visoko Niskogradnja d.o.o Mile Mabić</item>
      <item>Hrvoje Zdilar PIPE LIFE d.o.o., Ivanečka 31, 10000 Zagreb</item>
      <item>Euro Daus d.d. Grgić&amp;partneri Pis Dbk Marijana Temali</item>
      <item>Goran Lončar, OIB 10629591676, Cesta Šibenik-perković 81, 22000 Danilo Biranj</item>
      <item>Pipelife l.o.o. zamj. Ivana Kolić</item>
      <item>MEĐIMURJE GRADITELJSTVO društvo s ograničenom odgovornošću za graditeljstvo i usluge, OIB 15921860232, Zagrebačka 42/a, Čakovec</item>
      <item>Nuova Ličilac Gorica Tomislav Sopjanac</item>
      <item>Lukša Vodopija, OIB 75332983770, Mokri Do 1, 20207 Zvekovica</item>
      <item>Marijan Ogresta, Prijeko 14, 20210 Cavtat</item>
      <item>vodovod Dubrovnik d.o.o Danijela Cvjetović, V. Nazora 19, 20000 Dubrovnik</item>
      <item>Zoran Lukić, OIB 80552950604, Od Gale 13, 20000 Dubrovnik</item>
      <item>za 18 radnika Hrvoje Tokić</item>
      <item>Pero Brailo, Tiha, Bogišićeva 18, 20210 Cavtat</item>
      <item>METALIS društvo s ograničenom odgovornošću za proizvodnju metalnih proizvoda, OIB 37031031645, Toplička 54, Donja Stubica</item>
      <item>Tadenko Tabain, Cernička 50, 10000 Zagreb</item>
      <item>Tomo Zorić, Petrača, Put Oklada 9, 20207 Mlini</item>
      <item>OD čerin,mar,žuvanić, štambuk d.o.o. pastor inženjerin d.d., Jurišićeva 9, 10000 Zagreb</item>
      <item>Oliver Marić, OIB 97789259796</item>
      <item>Aling  d.o.o. Odvj. Nebojša Antolić, Pavla Hatza 3, 10000 Zagreb</item>
      <item>Matan Radić, Čibača, Gornja Čibača 4, 20207 Mlini</item>
      <item>HRVATSKE ŠUME društvo s ograničenom odgovornošću, OIB 69693144506, Ul.Ljudevita Farkaša Vukotinovića 2, 10000 Zagreb</item>
      <item>Ilija Vučur, OIB 70264175585, Cirkovci 66, 10000 Zagreb</item>
      <item>Josip Bilandžija OD Jakišić, Mujo i Lujak</item>
      <item>Josip Crleni</item>
      <item>Rad. Darko Ripić odvj. Hrvoje tokić</item>
      <item>Marina Marić, OIB 68124959592, Liechtensteinov Put 33, 20000 Dubrovnik</item>
      <item>DOKA Hrvatska d.o.o. Ivana Aralica Lalić, Vlaška 80, 10000 Zagreb</item>
      <item>Antun Vukorep</item>
      <item>OTP banka Odvj. Nita Svilokos</item>
      <item>Davorin Došlić, Konel d.o.o., Ujevićeva 13, 10000 Zagreb</item>
      <item>HRVATSKE ŠUME d.o.o. Zoran Tomić, Zelinska 2/I, 10000 Zagreb</item>
      <item>ANTUN VUKOREP</item>
      <item>VILLA DBK d.d. OD Marković &amp; Plišo, Ilica 1a, 10000 Zagreb</item>
      <item>Katarina Miletić, OIB 70790912718, Busljeno 7, 20236 Čajkovica</item>
      <item>RAŠKO d.o.o. ODV. Mirko Kozina, gundulićeva 26, 21000 Split</item>
      <item>Nikša Đuraš</item>
      <item>TAVENER d.o.o. odvj. Nataša vučinović, Zapoljska 38, 10000 Zagreb</item>
      <item>Stipan Zečević, OIB 15882747499, Gornja Čibača 4, 20207 Čibača</item>
      <item>Josip Bilandžija, OIB 45531896484, Plosni Rat 3, 20207 Cavtat</item>
      <item>Radnik Sabolek Milica, Između dolaca 1, 20236 Mokošica</item>
      <item>Mato Monković, OIB 75351738099, Rožat Donji 46, 20236 Rožat</item>
      <item>OTP banka Hrvatska dioničko društvo, OIB 52508873833, Ulica Domovinskog rata 3, Zadar</item>
      <item>Ledomir Brzić, OIB 72934987516, Viška 1, 20000 Dubrovnik</item>
      <item>Dalekovod, dioničko društvo za inženjering, proizvodnju i izgradnju, OIB 47911242222, Ulica Marijana Čavića 4, 10000 Zagreb</item>
      <item>ZOU Viktorija Knežević i Marina Maslek</item>
      <item>INTEL TRADE d.o.o. odvj. GORAN MARČNA, Zdenka Petrakovića 1, 51000 Rijeka</item>
      <item>Anđa Curić, OIB 20340555643, Od Gaja 38, 20000 Dubrovnik</item>
      <item>Mato Poljanica, OIB 92253289719, Međine 5, 20207 Mlini</item>
      <item>MATANA &amp; PARTNERI d.o.o., Amruševa 7, 10000 Zagreb</item>
    </derivirana_varijabla>
  </DomainObject.Predmet.OstaliListFormatedWithAdressOIB>
  <DomainObject.Predmet.OstaliListNazivFormated>
    <izvorni_sadrzaj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OstaliListNazivFormated_1"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OstaliListNazivFormated>
  <DomainObject.Predmet.OstaliListNazivFormatedOIB>
    <izvorni_sadrzaj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izvorni_sadrzaj>
    <derivirana_varijabla naziv="DomainObject.Predmet.OstaliListNazivFormatedOIB_1">
      <item>Nikša Mozara</item>
      <item>SIGNUMŠPED d.o.o. odvj. Boris Anišić</item>
      <item>ŽUPANIJSKO DRŽAVNO ODVJETNIŠTVO</item>
      <item>TIRA d.o.o. odvj. Mladen Šegota</item>
      <item>Sanja Drmać Bagavac, OIB 14708953941</item>
      <item>Fina</item>
      <item>CRO ekspres d.o.o.</item>
      <item>Raiffeisenbank Austria d.d., OIB 53056966535</item>
      <item>Vladimir Grbavac, OIB 00953752209</item>
      <item>INDIJAN PELJEŠAC d.o.o.</item>
      <item>NARODNE NOVINE, OIB 64546066176</item>
      <item>Antun Račić, OIB 83018683133</item>
      <item>Ivanka Sušić, OIB 74811324266</item>
      <item>KRMEK d.o.o. odvj Dubravko Arapović</item>
      <item>Ivica Grubešić, OIB 79951621305</item>
      <item>Studenstski centar Tomislav Sopjanac</item>
      <item>IVONA TOURS d.o.o.</item>
      <item>Robert Ripa, OIB 56712639217</item>
      <item>OTP banka d.d. Viktor Siništajn</item>
      <item>STROJOGRAD d.o.o. OD Petričević i partneri</item>
      <item>Abanka Vipa d.d. odvj. Josip Maroknić</item>
      <item>Ante Jeličić, OIB 53020224466</item>
      <item>Elektro Vujeva d.o.o. zamj. Dubravko Arapović</item>
      <item>FORTUNA NAVIS d.o.o. od Boris Anišić</item>
      <item>Hrvatska pošta d.d. Anamarija Lozić</item>
      <item>Drago Zeko, OIB 98064422943</item>
      <item>Euroherc osiguranje d.d. Grgić&amp;partneri, pis.Dbk Marijana Temali</item>
      <item>HRVOJE GRANDOV vl ob ZOU Gluić &amp; Ninčević</item>
      <item>Signalizacija d.o.o. Mile Mabić</item>
      <item>Zdravko Jurčević, OIB 36592331784</item>
      <item>Rad. Josip Bilandžija Vlaho Bošković</item>
      <item>PALIR d.o.o. od Ognjen Stevović</item>
      <item>Dubrovački vjesnik d.o.o. Dubravko Arapović</item>
      <item>Luka Sentić, OIB 29560315834</item>
      <item>Kont d.o.o. Ivan Fabijanović</item>
      <item>CVITO MATIĆ vl ob Tonći Milić</item>
      <item>Dubrovnik ceste d.d. Tomislav Sopjanac</item>
      <item>Mijo Jurić, OIB 71482909242</item>
      <item>Hoteli Maestral d.d. Nada Ogresta</item>
      <item>MD Profil Intra d.o.o.</item>
      <item>Elektro team d.o.o. zamj. Mile Mabić</item>
      <item>Marinko Žilić, OIB 22997537306</item>
      <item>BKS bank d.d. zamj. Dubravko Arapović</item>
      <item>Elektroradionica Musulin vl. Zvonimir Musulin</item>
      <item>Dubac promet d.o.o. Mile Mabić</item>
      <item>Meliha Karamehmedović, OIB 36556786236</item>
      <item>Villa Dubrovnik d.d. prokurist Ante Barić</item>
      <item>BELINA d.o.o.</item>
      <item>RH ŽDO Divko Jakić</item>
      <item>Ilija Šantić, OIB 42044489921</item>
      <item>Klakar d.o.o. Dubravko Arapović</item>
      <item>PROJEKT KONTSTURKCIJA F.I. d.o.o.</item>
      <item>Matea Klečak, OIB 30292285469</item>
      <item>Škvorić auto d.o.o. zamj. dubravko arapović</item>
      <item>ERSTE&amp;STEIERMÄRKISCHE BANKA dioničko društvo, OIB 23057039320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Lončar, OIB 10629591676</item>
      <item>Pipelife l.o.o. zamj. Ivana Kolić</item>
      <item>MEĐIMURJE GRADITELJSTVO društvo s ograničenom odgovornošću za graditeljstvo i usluge, OIB 15921860232</item>
      <item>Nuova Ličilac Gorica Tomislav Sopjanac</item>
      <item>Lukša Vodopija, OIB 75332983770</item>
      <item>Marijan Ogresta</item>
      <item>vodovod Dubrovnik d.o.o Danijela Cvjetović</item>
      <item>Zoran Lukić, OIB 80552950604</item>
      <item>za 18 radnika Hrvoje Tokić</item>
      <item>Pero Brailo</item>
      <item>METALIS društvo s ograničenom odgovornošću za proizvodnju metalnih proizvoda, OIB 37031031645</item>
      <item>Tadenko Tabain</item>
      <item>Tomo Zorić</item>
      <item>OD čerin,mar,žuvanić, štambuk d.o.o. pastor inženjerin d.d.</item>
      <item>Oliver Marić, OIB 97789259796</item>
      <item>Aling  d.o.o. Odvj. Nebojša Antolić</item>
      <item>Matan Radić</item>
      <item>HRVATSKE ŠUME društvo s ograničenom odgovornošću, OIB 69693144506</item>
      <item>Ilija Vučur, OIB 70264175585</item>
      <item>Josip Bilandžija OD Jakišić, Mujo i Lujak</item>
      <item>Josip Crleni</item>
      <item>Rad. Darko Ripić odvj. Hrvoje tokić</item>
      <item>Marina Marić, OIB 68124959592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Miletić, OIB 70790912718</item>
      <item>RAŠKO d.o.o. ODV. Mirko Kozina</item>
      <item>Nikša Đuraš</item>
      <item>TAVENER d.o.o. odvj. Nataša vučinović</item>
      <item>Stipan Zečević, OIB 15882747499</item>
      <item>Josip Bilandžija, OIB 45531896484</item>
      <item>Radnik Sabolek Milica</item>
      <item>Mato Monković, OIB 75351738099</item>
      <item>OTP banka Hrvatska dioničko društvo, OIB 52508873833</item>
      <item>Ledomir Brzić, OIB 72934987516</item>
      <item>Dalekovod, dioničko društvo za inženjering, proizvodnju i izgradnju, OIB 47911242222</item>
      <item>ZOU Viktorija Knežević i Marina Maslek</item>
      <item>INTEL TRADE d.o.o. odvj. GORAN MARČNA</item>
      <item>Anđa Curić, OIB 20340555643</item>
      <item>Mato Poljanica, OIB 92253289719</item>
      <item>MATANA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REVIZIJA SKALIN d.o.o. za ekonomske usluge</item>
      <item>Porezna uprava</item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izvorni_sadrzaj>
    <derivirana_varijabla naziv="DomainObject.Predmet.SudioniciListNaziv_1">
      <item>KONEL d.o.o. za proizvodnju, građevinarstvo, trgovinu i turizam - "u stečaju"</item>
      <item>REVIZIJA SKALIN d.o.o. za ekonomske usluge</item>
      <item>Porezna uprava</item>
      <item>Nikša Mozara</item>
      <item>SIGNUMŠPED d.o.o. odvj. Boris Anišić</item>
      <item>ŽUPANIJSKO DRŽAVNO ODVJETNIŠTVO</item>
      <item>TIRA d.o.o. odvj. Mladen Šegota</item>
      <item>Sanja Drmać Bagavac</item>
      <item>Fina</item>
      <item>CRO ekspres d.o.o.</item>
      <item>Raiffeisenbank Austria d.d.</item>
      <item>Vladimir Grbavac</item>
      <item>INDIJAN PELJEŠAC d.o.o.</item>
      <item>NARODNE NOVINE</item>
      <item>Antun Račić</item>
      <item>Ivanka Sušić</item>
      <item>KRMEK d.o.o. odvj Dubravko Arapović</item>
      <item>Ivica Grubešić</item>
      <item>Studenstski centar Tomislav Sopjanac</item>
      <item>IVONA TOURS d.o.o.</item>
      <item>Robert Ripa</item>
      <item>OTP banka d.d. Viktor Siništajn</item>
      <item>STROJOGRAD d.o.o. OD Petričević i partneri</item>
      <item>Abanka Vipa d.d. odvj. Josip Maroknić</item>
      <item>Ante Jeličić</item>
      <item>Elektro Vujeva d.o.o. zamj. Dubravko Arapović</item>
      <item>FORTUNA NAVIS d.o.o. od Boris Anišić</item>
      <item>Hrvatska pošta d.d. Anamarija Lozić</item>
      <item>Drago Zeko</item>
      <item>Euroherc osiguranje d.d. Grgić&amp;partneri, pis.Dbk Marijana Temali</item>
      <item>HRVOJE GRANDOV vl ob ZOU Gluić &amp; Ninčević</item>
      <item>Signalizacija d.o.o. Mile Mabić</item>
      <item>Zdravko Jurčević</item>
      <item>Rad. Josip Bilandžija Vlaho Bošković</item>
      <item>PALIR d.o.o. od Ognjen Stevović</item>
      <item>Dubrovački vjesnik d.o.o. Dubravko Arapović</item>
      <item>Luka Sentić</item>
      <item>Kont d.o.o. Ivan Fabijanović</item>
      <item>CVITO MATIĆ vl ob Tonći Milić</item>
      <item>Dubrovnik ceste d.d. Tomislav Sopjanac</item>
      <item>Mijo Jurić</item>
      <item>Hoteli Maestral d.d. Nada Ogresta</item>
      <item>MD Profil Intra d.o.o.</item>
      <item>Elektro team d.o.o. zamj. Mile Mabić</item>
      <item>Marinko Žilić</item>
      <item>BKS bank d.d. zamj. Dubravko Arapović</item>
      <item>Elektroradionica Musulin vl. Zvonimir Musulin</item>
      <item>Dubac promet d.o.o. Mile Mabić</item>
      <item>Meliha Karamehmedović</item>
      <item>Villa Dubrovnik d.d. prokurist Ante Barić</item>
      <item>BELINA d.o.o.</item>
      <item>RH ŽDO Divko Jakić</item>
      <item>Ilija Šantić</item>
      <item>Klakar d.o.o. Dubravko Arapović</item>
      <item>PROJEKT KONTSTURKCIJA F.I. d.o.o.</item>
      <item>Matea Klečak</item>
      <item>Škvorić auto d.o.o. zamj. dubravko arapović</item>
      <item>ERSTE&amp;STEIERMÄRKISCHE BANKA dioničko društvo</item>
      <item>Doka Hrvatska d.o.o. Branko Šišgorić</item>
      <item>Nita Svilokos</item>
      <item>Visoko Niskogradnja d.o.o Mile Mabić</item>
      <item>Hrvoje Zdilar PIPE LIFE d.o.o.</item>
      <item>Euro Daus d.d. Grgić&amp;partneri Pis Dbk Marijana Temali</item>
      <item>Goran Lončar</item>
      <item>Pipelife l.o.o. zamj. Ivana Kolić</item>
      <item>MEĐIMURJE GRADITELJSTVO društvo s ograničenom odgovornošću za graditeljstvo i usluge</item>
      <item>Nuova Ličilac Gorica Tomislav Sopjanac</item>
      <item>Lukša Vodopija</item>
      <item>Marijan Ogresta</item>
      <item>vodovod Dubrovnik d.o.o Danijela Cvjetović</item>
      <item>Zoran Lukić</item>
      <item>za 18 radnika Hrvoje Tokić</item>
      <item>Pero Brailo</item>
      <item>METALIS društvo s ograničenom odgovornošću za proizvodnju metalnih proizvoda</item>
      <item>Tadenko Tabain</item>
      <item>Tomo Zorić</item>
      <item>OD čerin,mar,žuvanić, štambuk d.o.o. pastor inženjerin d.d.</item>
      <item>Oliver Marić</item>
      <item>Aling  d.o.o. Odvj. Nebojša Antolić</item>
      <item>Matan Radić</item>
      <item>HRVATSKE ŠUME društvo s ograničenom odgovornošću</item>
      <item>Ilija Vučur</item>
      <item>Josip Bilandžija OD Jakišić, Mujo i Lujak</item>
      <item>Josip Crleni</item>
      <item>Rad. Darko Ripić odvj. Hrvoje tokić</item>
      <item>Marina Marić</item>
      <item>DOKA Hrvatska d.o.o. Ivana Aralica Lalić</item>
      <item>Antun Vukorep</item>
      <item>OTP banka Odvj. Nita Svilokos</item>
      <item>Davorin Došlić, Konel d.o.o.</item>
      <item>HRVATSKE ŠUME d.o.o. Zoran Tomić</item>
      <item>ANTUN VUKOREP</item>
      <item>VILLA DBK d.d. OD Marković &amp; Plišo</item>
      <item>Katarina Miletić</item>
      <item>RAŠKO d.o.o. ODV. Mirko Kozina</item>
      <item>Nikša Đuraš</item>
      <item>TAVENER d.o.o. odvj. Nataša vučinović</item>
      <item>Stipan Zečević</item>
      <item>Josip Bilandžija</item>
      <item>Radnik Sabolek Milica</item>
      <item>Mato Monković</item>
      <item>OTP banka Hrvatska dioničko društvo</item>
      <item>Ledomir Brzić</item>
      <item>Dalekovod, dioničko društvo za inženjering, proizvodnju i izgradnju</item>
      <item>ZOU Viktorija Knežević i Marina Maslek</item>
      <item>INTEL TRADE d.o.o. odvj. GORAN MARČNA</item>
      <item>Anđa Curić</item>
      <item>Mato Poljanica</item>
      <item>MATANA &amp; PARTNERI d.o.o.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REVIZIJA SKALIN d.o.o. za ekonomske usluge, OIB 74753077144, Ćira Carića 3/2,20000 Dubrovnik</item>
      <item>Porezna uprava, OIB 18683136487, Vukovarska 6,20000 Dubrovnik</item>
      <item>Nikša Mozara, Vukovarska  17,20000 Dubrovnik</item>
      <item>SIGNUMŠPED d.o.o. odvj. Boris Anišić, Ilica 91 b,10000 Zagreb</item>
      <item>ŽUPANIJSKO DRŽAVNO ODVJETNIŠTVO, Dropčeva 1,20000 Dubrovnik</item>
      <item>TIRA d.o.o. odvj. Mladen Šegota, Ciottina 20,51000 Rijeka</item>
      <item>Sanja Drmać Bagavac, OIB 14708953941, Put Bana Josipa Jelačića 36,20207 Brašina</item>
      <item>Fina, 20000 Dubrovnik</item>
      <item>CRO ekspres d.o.o., Rudeški ogranak 24,10000 Zagreb</item>
      <item>Raiffeisenbank Austria d.d., OIB 53056966535, Petrinjska 59,10000 Zagreb</item>
      <item>Vladimir Grbavac, OIB 00953752209, Gornja Čibača 4,20207 Čibača</item>
      <item>INDIJAN PELJEŠAC d.o.o., Potomje,20244 Potomje</item>
      <item>NARODNE NOVINE, OIB 64546066176, Savski Gaj XIII. put 6,10000 Zagreb</item>
      <item>Antun Račić, OIB 83018683133, Soline 21,20207 Soline</item>
      <item>Ivanka Sušić, OIB 74811324266, Gornji Kono 56,20000 Dubrovnik</item>
      <item>KRMEK d.o.o. odvj Dubravko Arapović</item>
      <item>Ivica Grubešić, OIB 79951621305, Stjepana Radića 6,20207 Cavtat</item>
      <item>Studenstski centar Tomislav Sopjanac</item>
      <item>IVONA TOURS d.o.o., Trumbićev put 2,20210 Cavtat</item>
      <item>Robert Ripa, OIB 56712639217, Radnička 35,20000 Dubrovnik</item>
      <item>OTP banka d.d. Viktor Siništajn, vukovarska 22,20000 Dubrovnik</item>
      <item>STROJOGRAD d.o.o. OD Petričević i partneri, Bijenička cesta 17,10000 Zagreb</item>
      <item>Abanka Vipa d.d. odvj. Josip Maroknić, Radnička cesta 54/R3,10000 Zagreb</item>
      <item>Ante Jeličić, OIB 53020224466, Ulica Platana 19a1,10000 Zagreb</item>
      <item>Elektro Vujeva d.o.o. zamj. Dubravko Arapović</item>
      <item>FORTUNA NAVIS d.o.o. od Boris Anišić, Ilica 191 b,10000 Zagreb</item>
      <item>Hrvatska pošta d.d. Anamarija Lozić, Jurišićeva 13,10000 Zagreb</item>
      <item>Drago Zeko, OIB 98064422943, Hodovo 0,0000 stolac</item>
      <item>Euroherc osiguranje d.d. Grgić&amp;partneri, pis.Dbk Marijana Temali</item>
      <item>HRVOJE GRANDOV vl ob ZOU Gluić &amp; Ninčević, Špire Brusine 16,23000 Zadar</item>
      <item>Signalizacija d.o.o. Mile Mabić</item>
      <item>Zdravko Jurčević, OIB 36592331784, Gornja Čibača 4,20207 Čibača</item>
      <item>Rad. Josip Bilandžija Vlaho Bošković</item>
      <item>PALIR d.o.o. od Ognjen Stevović, Ul. domovinskog rata 29b/IV,21000 Split</item>
      <item>Dubrovački vjesnik d.o.o. Dubravko Arapović</item>
      <item>Luka Sentić, OIB 29560315834, Na Rudini 73,20207 Čibača</item>
      <item>Kont d.o.o. Ivan Fabijanović</item>
      <item>CVITO MATIĆ vl ob Tonći Milić, Kneza Domagoja 2/II,20350 Metković</item>
      <item>Dubrovnik ceste d.d. Tomislav Sopjanac</item>
      <item>Mijo Jurić, OIB 71482909242, Gotovčeva 3,21000 Split</item>
      <item>Hoteli Maestral d.d. Nada Ogresta</item>
      <item>MD Profil Intra d.o.o., Industrijska zona bb,31400 Đakovo</item>
      <item>Elektro team d.o.o. zamj. Mile Mabić</item>
      <item>Marinko Žilić, OIB 22997537306, Crkveno Selo 64,44317 Osekovo</item>
      <item>BKS bank d.d. zamj. Dubravko Arapović</item>
      <item>Elektroradionica Musulin vl. Zvonimir Musulin, Splitska 50,20350 Metković</item>
      <item>Dubac promet d.o.o. Mile Mabić</item>
      <item>Meliha Karamehmedović, OIB 36556786236, Matije Gupca 6,20000 Dubrovnik</item>
      <item>Villa Dubrovnik d.d. prokurist Ante Barić, Vlaha Bukovca 6,20000 Dubrovnik</item>
      <item>BELINA d.o.o., Lička 11,21000 Split</item>
      <item>RH ŽDO Divko Jakić, 20000 Dubrovnik</item>
      <item>Ilija Šantić, OIB 42044489921, Put Tihe 32,20207 Cavtat</item>
      <item>Klakar d.o.o. Dubravko Arapović</item>
      <item>PROJEKT KONTSTURKCIJA F.I. d.o.o., VI južna obala 15,10000 Zagreb</item>
      <item>Matea Klečak, OIB 30292285469, Put Tihe 28,20207 Cavtat</item>
      <item>Škvorić auto d.o.o. zamj. dubravko arapović</item>
      <item>ERSTE&amp;STEIERMÄRKISCHE BANKA dioničko društvo, OIB 23057039320, Jadranski Trg 3/a,Rijeka</item>
      <item>Doka Hrvatska d.o.o. Branko Šišgorić, Radnička cesta 173 g,10000 Zagreb</item>
      <item>Nita Svilokos</item>
      <item>Visoko Niskogradnja d.o.o Mile Mabić</item>
      <item>Hrvoje Zdilar PIPE LIFE d.o.o., Ivanečka 31,10000 Zagreb</item>
      <item>Euro Daus d.d. Grgić&amp;partneri Pis Dbk Marijana Temali</item>
      <item>Goran Lončar, OIB 10629591676, Cesta Šibenik-perković 81,22000 Danilo Biranj</item>
      <item>Pipelife l.o.o. zamj. Ivana Kolić</item>
      <item>MEĐIMURJE GRADITELJSTVO društvo s ograničenom odgovornošću za graditeljstvo i usluge, OIB 15921860232, Zagrebačka 42/a,Čakovec</item>
      <item>Nuova Ličilac Gorica Tomislav Sopjanac</item>
      <item>Lukša Vodopija, OIB 75332983770, Mokri Do 1,20207 Zvekovica</item>
      <item>Marijan Ogresta, Prijeko 14,20210 Cavtat</item>
      <item>vodovod Dubrovnik d.o.o Danijela Cvjetović, V. Nazora 19,20000 Dubrovnik</item>
      <item>Zoran Lukić, OIB 80552950604, Od Gale 13,20000 Dubrovnik</item>
      <item>za 18 radnika Hrvoje Tokić</item>
      <item>Pero Brailo, Tiha, Bogišićeva 18,20210 Cavtat</item>
      <item>METALIS društvo s ograničenom odgovornošću za proizvodnju metalnih proizvoda, OIB 37031031645, Toplička 54,Donja Stubica</item>
      <item>Tadenko Tabain, Cernička 50,10000 Zagreb</item>
      <item>Tomo Zorić, Petrača, Put Oklada 9,20207 Mlini</item>
      <item>OD čerin,mar,žuvanić, štambuk d.o.o. pastor inženjerin d.d., Jurišićeva 9,10000 Zagreb</item>
      <item>Oliver Marić, OIB 97789259796</item>
      <item>Aling  d.o.o. Odvj. Nebojša Antolić, Pavla Hatza 3,10000 Zagreb</item>
      <item>Matan Radić, Čibača, Gornja Čibača 4,20207 Mlini</item>
      <item>HRVATSKE ŠUME društvo s ograničenom odgovornošću, OIB 69693144506, Ul.Ljudevita Farkaša Vukotinovića 2,10000 Zagreb</item>
      <item>Ilija Vučur, OIB 70264175585, Cirkovci 66,10000 Zagreb</item>
      <item>Josip Bilandžija OD Jakišić, Mujo i Lujak</item>
      <item>Josip Crleni</item>
      <item>Rad. Darko Ripić odvj. Hrvoje tokić</item>
      <item>Marina Marić, OIB 68124959592, Liechtensteinov Put 33,20000 Dubrovnik</item>
      <item>DOKA Hrvatska d.o.o. Ivana Aralica Lalić, Vlaška 80,10000 Zagreb</item>
      <item>Antun Vukorep</item>
      <item>OTP banka Odvj. Nita Svilokos</item>
      <item>Davorin Došlić, Konel d.o.o., Ujevićeva 13,10000 Zagreb</item>
      <item>HRVATSKE ŠUME d.o.o. Zoran Tomić, Zelinska 2/I,10000 Zagreb</item>
      <item>ANTUN VUKOREP</item>
      <item>VILLA DBK d.d. OD Marković &amp; Plišo, Ilica 1a,10000 Zagreb</item>
      <item>Katarina Miletić, OIB 70790912718, Busljeno 7,20236 Čajkovica</item>
      <item>RAŠKO d.o.o. ODV. Mirko Kozina, gundulićeva 26,21000 Split</item>
      <item>Nikša Đuraš</item>
      <item>TAVENER d.o.o. odvj. Nataša vučinović, Zapoljska 38,10000 Zagreb</item>
      <item>Stipan Zečević, OIB 15882747499, Gornja Čibača 4,20207 Čibača</item>
      <item>Josip Bilandžija, OIB 45531896484, Plosni Rat 3,20207 Cavtat</item>
      <item>Radnik Sabolek Milica, Između dolaca 1,20236 Mokošica</item>
      <item>Mato Monković, OIB 75351738099, Rožat Donji 46,20236 Rožat</item>
      <item>OTP banka Hrvatska dioničko društvo, OIB 52508873833, Ulica Domovinskog rata 3,Zadar</item>
      <item>Ledomir Brzić, OIB 72934987516, Viška 1,20000 Dubrovnik</item>
      <item>Dalekovod, dioničko društvo za inženjering, proizvodnju i izgradnju, OIB 47911242222, Ulica Marijana Čavića 4,10000 Zagreb</item>
      <item>ZOU Viktorija Knežević i Marina Maslek</item>
      <item>INTEL TRADE d.o.o. odvj. GORAN MARČNA, Zdenka Petrakovića 1,51000 Rijeka</item>
      <item>Anđa Curić, OIB 20340555643, Od Gaja 38,20000 Dubrovnik</item>
      <item>Mato Poljanica, OIB 92253289719, Međine 5,20207 Mlini</item>
      <item>MATANA &amp; PARTNERI d.o.o., Amruševa 7,10000 Zagreb</item>
    </izvorni_sadrzaj>
    <derivirana_varijabla naziv="DomainObject.Predmet.SudioniciListAdressOIB_1">
      <item>KONEL d.o.o. za proizvodnju, građevinarstvo, trgovinu i turizam - "u stečaju", OIB 68436145137, Put od Cavtata 41,20210 Cavtat</item>
      <item>REVIZIJA SKALIN d.o.o. za ekonomske usluge, OIB 74753077144, Ćira Carića 3/2,20000 Dubrovnik</item>
      <item>Porezna uprava, OIB 18683136487, Vukovarska 6,20000 Dubrovnik</item>
      <item>Nikša Mozara, Vukovarska  17,20000 Dubrovnik</item>
      <item>SIGNUMŠPED d.o.o. odvj. Boris Anišić, Ilica 91 b,10000 Zagreb</item>
      <item>ŽUPANIJSKO DRŽAVNO ODVJETNIŠTVO, Dropčeva 1,20000 Dubrovnik</item>
      <item>TIRA d.o.o. odvj. Mladen Šegota, Ciottina 20,51000 Rijeka</item>
      <item>Sanja Drmać Bagavac, OIB 14708953941, Put Bana Josipa Jelačića 36,20207 Brašina</item>
      <item>Fina, 20000 Dubrovnik</item>
      <item>CRO ekspres d.o.o., Rudeški ogranak 24,10000 Zagreb</item>
      <item>Raiffeisenbank Austria d.d., OIB 53056966535, Petrinjska 59,10000 Zagreb</item>
      <item>Vladimir Grbavac, OIB 00953752209, Gornja Čibača 4,20207 Čibača</item>
      <item>INDIJAN PELJEŠAC d.o.o., Potomje,20244 Potomje</item>
      <item>NARODNE NOVINE, OIB 64546066176, Savski Gaj XIII. put 6,10000 Zagreb</item>
      <item>Antun Račić, OIB 83018683133, Soline 21,20207 Soline</item>
      <item>Ivanka Sušić, OIB 74811324266, Gornji Kono 56,20000 Dubrovnik</item>
      <item>KRMEK d.o.o. odvj Dubravko Arapović</item>
      <item>Ivica Grubešić, OIB 79951621305, Stjepana Radića 6,20207 Cavtat</item>
      <item>Studenstski centar Tomislav Sopjanac</item>
      <item>IVONA TOURS d.o.o., Trumbićev put 2,20210 Cavtat</item>
      <item>Robert Ripa, OIB 56712639217, Radnička 35,20000 Dubrovnik</item>
      <item>OTP banka d.d. Viktor Siništajn, vukovarska 22,20000 Dubrovnik</item>
      <item>STROJOGRAD d.o.o. OD Petričević i partneri, Bijenička cesta 17,10000 Zagreb</item>
      <item>Abanka Vipa d.d. odvj. Josip Maroknić, Radnička cesta 54/R3,10000 Zagreb</item>
      <item>Ante Jeličić, OIB 53020224466, Ulica Platana 19a1,10000 Zagreb</item>
      <item>Elektro Vujeva d.o.o. zamj. Dubravko Arapović</item>
      <item>FORTUNA NAVIS d.o.o. od Boris Anišić, Ilica 191 b,10000 Zagreb</item>
      <item>Hrvatska pošta d.d. Anamarija Lozić, Jurišićeva 13,10000 Zagreb</item>
      <item>Drago Zeko, OIB 98064422943, Hodovo 0,0000 stolac</item>
      <item>Euroherc osiguranje d.d. Grgić&amp;partneri, pis.Dbk Marijana Temali</item>
      <item>HRVOJE GRANDOV vl ob ZOU Gluić &amp; Ninčević, Špire Brusine 16,23000 Zadar</item>
      <item>Signalizacija d.o.o. Mile Mabić</item>
      <item>Zdravko Jurčević, OIB 36592331784, Gornja Čibača 4,20207 Čibača</item>
      <item>Rad. Josip Bilandžija Vlaho Bošković</item>
      <item>PALIR d.o.o. od Ognjen Stevović, Ul. domovinskog rata 29b/IV,21000 Split</item>
      <item>Dubrovački vjesnik d.o.o. Dubravko Arapović</item>
      <item>Luka Sentić, OIB 29560315834, Na Rudini 73,20207 Čibača</item>
      <item>Kont d.o.o. Ivan Fabijanović</item>
      <item>CVITO MATIĆ vl ob Tonći Milić, Kneza Domagoja 2/II,20350 Metković</item>
      <item>Dubrovnik ceste d.d. Tomislav Sopjanac</item>
      <item>Mijo Jurić, OIB 71482909242, Gotovčeva 3,21000 Split</item>
      <item>Hoteli Maestral d.d. Nada Ogresta</item>
      <item>MD Profil Intra d.o.o., Industrijska zona bb,31400 Đakovo</item>
      <item>Elektro team d.o.o. zamj. Mile Mabić</item>
      <item>Marinko Žilić, OIB 22997537306, Crkveno Selo 64,44317 Osekovo</item>
      <item>BKS bank d.d. zamj. Dubravko Arapović</item>
      <item>Elektroradionica Musulin vl. Zvonimir Musulin, Splitska 50,20350 Metković</item>
      <item>Dubac promet d.o.o. Mile Mabić</item>
      <item>Meliha Karamehmedović, OIB 36556786236, Matije Gupca 6,20000 Dubrovnik</item>
      <item>Villa Dubrovnik d.d. prokurist Ante Barić, Vlaha Bukovca 6,20000 Dubrovnik</item>
      <item>BELINA d.o.o., Lička 11,21000 Split</item>
      <item>RH ŽDO Divko Jakić, 20000 Dubrovnik</item>
      <item>Ilija Šantić, OIB 42044489921, Put Tihe 32,20207 Cavtat</item>
      <item>Klakar d.o.o. Dubravko Arapović</item>
      <item>PROJEKT KONTSTURKCIJA F.I. d.o.o., VI južna obala 15,10000 Zagreb</item>
      <item>Matea Klečak, OIB 30292285469, Put Tihe 28,20207 Cavtat</item>
      <item>Škvorić auto d.o.o. zamj. dubravko arapović</item>
      <item>ERSTE&amp;STEIERMÄRKISCHE BANKA dioničko društvo, OIB 23057039320, Jadranski Trg 3/a,Rijeka</item>
      <item>Doka Hrvatska d.o.o. Branko Šišgorić, Radnička cesta 173 g,10000 Zagreb</item>
      <item>Nita Svilokos</item>
      <item>Visoko Niskogradnja d.o.o Mile Mabić</item>
      <item>Hrvoje Zdilar PIPE LIFE d.o.o., Ivanečka 31,10000 Zagreb</item>
      <item>Euro Daus d.d. Grgić&amp;partneri Pis Dbk Marijana Temali</item>
      <item>Goran Lončar, OIB 10629591676, Cesta Šibenik-perković 81,22000 Danilo Biranj</item>
      <item>Pipelife l.o.o. zamj. Ivana Kolić</item>
      <item>MEĐIMURJE GRADITELJSTVO društvo s ograničenom odgovornošću za graditeljstvo i usluge, OIB 15921860232, Zagrebačka 42/a,Čakovec</item>
      <item>Nuova Ličilac Gorica Tomislav Sopjanac</item>
      <item>Lukša Vodopija, OIB 75332983770, Mokri Do 1,20207 Zvekovica</item>
      <item>Marijan Ogresta, Prijeko 14,20210 Cavtat</item>
      <item>vodovod Dubrovnik d.o.o Danijela Cvjetović, V. Nazora 19,20000 Dubrovnik</item>
      <item>Zoran Lukić, OIB 80552950604, Od Gale 13,20000 Dubrovnik</item>
      <item>za 18 radnika Hrvoje Tokić</item>
      <item>Pero Brailo, Tiha, Bogišićeva 18,20210 Cavtat</item>
      <item>METALIS društvo s ograničenom odgovornošću za proizvodnju metalnih proizvoda, OIB 37031031645, Toplička 54,Donja Stubica</item>
      <item>Tadenko Tabain, Cernička 50,10000 Zagreb</item>
      <item>Tomo Zorić, Petrača, Put Oklada 9,20207 Mlini</item>
      <item>OD čerin,mar,žuvanić, štambuk d.o.o. pastor inženjerin d.d., Jurišićeva 9,10000 Zagreb</item>
      <item>Oliver Marić, OIB 97789259796</item>
      <item>Aling  d.o.o. Odvj. Nebojša Antolić, Pavla Hatza 3,10000 Zagreb</item>
      <item>Matan Radić, Čibača, Gornja Čibača 4,20207 Mlini</item>
      <item>HRVATSKE ŠUME društvo s ograničenom odgovornošću, OIB 69693144506, Ul.Ljudevita Farkaša Vukotinovića 2,10000 Zagreb</item>
      <item>Ilija Vučur, OIB 70264175585, Cirkovci 66,10000 Zagreb</item>
      <item>Josip Bilandžija OD Jakišić, Mujo i Lujak</item>
      <item>Josip Crleni</item>
      <item>Rad. Darko Ripić odvj. Hrvoje tokić</item>
      <item>Marina Marić, OIB 68124959592, Liechtensteinov Put 33,20000 Dubrovnik</item>
      <item>DOKA Hrvatska d.o.o. Ivana Aralica Lalić, Vlaška 80,10000 Zagreb</item>
      <item>Antun Vukorep</item>
      <item>OTP banka Odvj. Nita Svilokos</item>
      <item>Davorin Došlić, Konel d.o.o., Ujevićeva 13,10000 Zagreb</item>
      <item>HRVATSKE ŠUME d.o.o. Zoran Tomić, Zelinska 2/I,10000 Zagreb</item>
      <item>ANTUN VUKOREP</item>
      <item>VILLA DBK d.d. OD Marković &amp; Plišo, Ilica 1a,10000 Zagreb</item>
      <item>Katarina Miletić, OIB 70790912718, Busljeno 7,20236 Čajkovica</item>
      <item>RAŠKO d.o.o. ODV. Mirko Kozina, gundulićeva 26,21000 Split</item>
      <item>Nikša Đuraš</item>
      <item>TAVENER d.o.o. odvj. Nataša vučinović, Zapoljska 38,10000 Zagreb</item>
      <item>Stipan Zečević, OIB 15882747499, Gornja Čibača 4,20207 Čibača</item>
      <item>Josip Bilandžija, OIB 45531896484, Plosni Rat 3,20207 Cavtat</item>
      <item>Radnik Sabolek Milica, Između dolaca 1,20236 Mokošica</item>
      <item>Mato Monković, OIB 75351738099, Rožat Donji 46,20236 Rožat</item>
      <item>OTP banka Hrvatska dioničko društvo, OIB 52508873833, Ulica Domovinskog rata 3,Zadar</item>
      <item>Ledomir Brzić, OIB 72934987516, Viška 1,20000 Dubrovnik</item>
      <item>Dalekovod, dioničko društvo za inženjering, proizvodnju i izgradnju, OIB 47911242222, Ulica Marijana Čavića 4,10000 Zagreb</item>
      <item>ZOU Viktorija Knežević i Marina Maslek</item>
      <item>INTEL TRADE d.o.o. odvj. GORAN MARČNA, Zdenka Petrakovića 1,51000 Rijeka</item>
      <item>Anđa Curić, OIB 20340555643, Od Gaja 38,20000 Dubrovnik</item>
      <item>Mato Poljanica, OIB 92253289719, Međine 5,20207 Mlini</item>
      <item>MATANA &amp; PARTNERI d.o.o.,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74753077144</item>
      <item>, OIB 18683136487</item>
      <item>, OIB null</item>
      <item>, OIB null</item>
      <item>, OIB null</item>
      <item>, OIB null</item>
      <item>, OIB 14708953941</item>
      <item>, OIB null</item>
      <item>, OIB null</item>
      <item>, OIB 53056966535</item>
      <item>, OIB 00953752209</item>
      <item>, OIB null</item>
      <item>, OIB 64546066176</item>
      <item>, OIB 83018683133</item>
      <item>, OIB 74811324266</item>
      <item>, OIB null</item>
      <item>, OIB 79951621305</item>
      <item>, OIB null</item>
      <item>, OIB null</item>
      <item>, OIB 56712639217</item>
      <item>, OIB null</item>
      <item>, OIB null</item>
      <item>, OIB null</item>
      <item>, OIB 53020224466</item>
      <item>, OIB null</item>
      <item>, OIB null</item>
      <item>, OIB null</item>
      <item>, OIB 98064422943</item>
      <item>, OIB null</item>
      <item>, OIB null</item>
      <item>, OIB null</item>
      <item>, OIB 36592331784</item>
      <item>, OIB null</item>
      <item>, OIB null</item>
      <item>, OIB null</item>
      <item>, OIB 29560315834</item>
      <item>, OIB null</item>
      <item>, OIB null</item>
      <item>, OIB null</item>
      <item>, OIB 71482909242</item>
      <item>, OIB null</item>
      <item>, OIB null</item>
      <item>, OIB null</item>
      <item>, OIB 22997537306</item>
      <item>, OIB null</item>
      <item>, OIB null</item>
      <item>, OIB null</item>
      <item>, OIB 36556786236</item>
      <item>, OIB null</item>
      <item>, OIB null</item>
      <item>, OIB null</item>
      <item>, OIB 42044489921</item>
      <item>, OIB null</item>
      <item>, OIB null</item>
      <item>, OIB 30292285469</item>
      <item>, OIB null</item>
      <item>, OIB 23057039320</item>
      <item>, OIB null</item>
      <item>, OIB null</item>
      <item>, OIB null</item>
      <item>, OIB null</item>
      <item>, OIB null</item>
      <item>, OIB 10629591676</item>
      <item>, OIB null</item>
      <item>, OIB 15921860232</item>
      <item>, OIB null</item>
      <item>, OIB 75332983770</item>
      <item>, OIB null</item>
      <item>, OIB null</item>
      <item>, OIB 80552950604</item>
      <item>, OIB null</item>
      <item>, OIB null</item>
      <item>, OIB 37031031645</item>
      <item>, OIB null</item>
      <item>, OIB null</item>
      <item>, OIB null</item>
      <item>, OIB 97789259796</item>
      <item>, OIB null</item>
      <item>, OIB null</item>
      <item>, OIB 69693144506</item>
      <item>, OIB 70264175585</item>
      <item>, OIB null</item>
      <item>, OIB null</item>
      <item>, OIB null</item>
      <item>, OIB 68124959592</item>
      <item>, OIB null</item>
      <item>, OIB null</item>
      <item>, OIB null</item>
      <item>, OIB null</item>
      <item>, OIB null</item>
      <item>, OIB null</item>
      <item>, OIB null</item>
      <item>, OIB 70790912718</item>
      <item>, OIB null</item>
      <item>, OIB null</item>
      <item>, OIB null</item>
      <item>, OIB 15882747499</item>
      <item>, OIB 45531896484</item>
      <item>, OIB null</item>
      <item>, OIB 75351738099</item>
      <item>, OIB 52508873833</item>
      <item>, OIB 72934987516</item>
      <item>, OIB 47911242222</item>
      <item>, OIB null</item>
      <item>, OIB null</item>
      <item>, OIB 20340555643</item>
      <item>, OIB 92253289719</item>
      <item>, OIB null</item>
    </izvorni_sadrzaj>
    <derivirana_varijabla naziv="DomainObject.Predmet.SudioniciListNazivOIB_1">
      <item>, OIB 68436145137</item>
      <item>, OIB 74753077144</item>
      <item>, OIB 18683136487</item>
      <item>, OIB null</item>
      <item>, OIB null</item>
      <item>, OIB null</item>
      <item>, OIB null</item>
      <item>, OIB 14708953941</item>
      <item>, OIB null</item>
      <item>, OIB null</item>
      <item>, OIB 53056966535</item>
      <item>, OIB 00953752209</item>
      <item>, OIB null</item>
      <item>, OIB 64546066176</item>
      <item>, OIB 83018683133</item>
      <item>, OIB 74811324266</item>
      <item>, OIB null</item>
      <item>, OIB 79951621305</item>
      <item>, OIB null</item>
      <item>, OIB null</item>
      <item>, OIB 56712639217</item>
      <item>, OIB null</item>
      <item>, OIB null</item>
      <item>, OIB null</item>
      <item>, OIB 53020224466</item>
      <item>, OIB null</item>
      <item>, OIB null</item>
      <item>, OIB null</item>
      <item>, OIB 98064422943</item>
      <item>, OIB null</item>
      <item>, OIB null</item>
      <item>, OIB null</item>
      <item>, OIB 36592331784</item>
      <item>, OIB null</item>
      <item>, OIB null</item>
      <item>, OIB null</item>
      <item>, OIB 29560315834</item>
      <item>, OIB null</item>
      <item>, OIB null</item>
      <item>, OIB null</item>
      <item>, OIB 71482909242</item>
      <item>, OIB null</item>
      <item>, OIB null</item>
      <item>, OIB null</item>
      <item>, OIB 22997537306</item>
      <item>, OIB null</item>
      <item>, OIB null</item>
      <item>, OIB null</item>
      <item>, OIB 36556786236</item>
      <item>, OIB null</item>
      <item>, OIB null</item>
      <item>, OIB null</item>
      <item>, OIB 42044489921</item>
      <item>, OIB null</item>
      <item>, OIB null</item>
      <item>, OIB 30292285469</item>
      <item>, OIB null</item>
      <item>, OIB 23057039320</item>
      <item>, OIB null</item>
      <item>, OIB null</item>
      <item>, OIB null</item>
      <item>, OIB null</item>
      <item>, OIB null</item>
      <item>, OIB 10629591676</item>
      <item>, OIB null</item>
      <item>, OIB 15921860232</item>
      <item>, OIB null</item>
      <item>, OIB 75332983770</item>
      <item>, OIB null</item>
      <item>, OIB null</item>
      <item>, OIB 80552950604</item>
      <item>, OIB null</item>
      <item>, OIB null</item>
      <item>, OIB 37031031645</item>
      <item>, OIB null</item>
      <item>, OIB null</item>
      <item>, OIB null</item>
      <item>, OIB 97789259796</item>
      <item>, OIB null</item>
      <item>, OIB null</item>
      <item>, OIB 69693144506</item>
      <item>, OIB 70264175585</item>
      <item>, OIB null</item>
      <item>, OIB null</item>
      <item>, OIB null</item>
      <item>, OIB 68124959592</item>
      <item>, OIB null</item>
      <item>, OIB null</item>
      <item>, OIB null</item>
      <item>, OIB null</item>
      <item>, OIB null</item>
      <item>, OIB null</item>
      <item>, OIB null</item>
      <item>, OIB 70790912718</item>
      <item>, OIB null</item>
      <item>, OIB null</item>
      <item>, OIB null</item>
      <item>, OIB 15882747499</item>
      <item>, OIB 45531896484</item>
      <item>, OIB null</item>
      <item>, OIB 75351738099</item>
      <item>, OIB 52508873833</item>
      <item>, OIB 72934987516</item>
      <item>, OIB 47911242222</item>
      <item>, OIB null</item>
      <item>, OIB null</item>
      <item>, OIB 20340555643</item>
      <item>, OIB 92253289719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St-20/2019-386</izvorni_sadrzaj>
    <derivirana_varijabla naziv="DomainObject.PredzadnjaOdlukaIzPredmeta.Oznaka_1">St-20/2019-386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370</properties:Words>
  <properties:Characters>1908</properties:Characters>
  <properties:Lines>68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2019-02-22T09:32:00Z</dcterms:created>
  <dc:creator>Ante Kačić</dc:creator>
  <cp:lastModifiedBy>Srđan Gavranić</cp:lastModifiedBy>
  <cp:lastPrinted>2019-02-11T14:54:00Z</cp:lastPrinted>
  <dcterms:modified xmlns:xsi="http://www.w3.org/2001/XMLSchema-instance" xsi:type="dcterms:W3CDTF">2019-02-22T10:13:00Z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ročište za diobu kupovnine - z.ul. 201 KO KNEŽICA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